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F21" w:rsidRPr="0093373E" w:rsidRDefault="001C1F21" w:rsidP="006D0D4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1C1F21" w:rsidRPr="0093373E" w:rsidRDefault="001C1F21" w:rsidP="006D0D4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  <w:r w:rsidRPr="0093373E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1C1F21" w:rsidRPr="0093373E" w:rsidRDefault="001C1F21" w:rsidP="006D0D4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  <w:r w:rsidRPr="0093373E">
        <w:rPr>
          <w:rFonts w:ascii="Times New Roman" w:hAnsi="Times New Roman"/>
          <w:sz w:val="28"/>
          <w:szCs w:val="28"/>
        </w:rPr>
        <w:t>города Королёва Московской области</w:t>
      </w:r>
    </w:p>
    <w:p w:rsidR="001C1F21" w:rsidRPr="0093373E" w:rsidRDefault="001C1F21" w:rsidP="006D0D4E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496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___________________ </w:t>
      </w:r>
      <w:r w:rsidRPr="0093373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373E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____</w:t>
      </w:r>
      <w:r w:rsidRPr="0093373E">
        <w:rPr>
          <w:rFonts w:ascii="Times New Roman" w:hAnsi="Times New Roman"/>
          <w:sz w:val="28"/>
          <w:szCs w:val="28"/>
        </w:rPr>
        <w:t>__</w:t>
      </w:r>
    </w:p>
    <w:p w:rsidR="001C1F21" w:rsidRPr="00D25596" w:rsidRDefault="001C1F21" w:rsidP="006D0D4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Cs/>
          <w:sz w:val="24"/>
          <w:szCs w:val="24"/>
        </w:rPr>
      </w:pPr>
    </w:p>
    <w:p w:rsidR="001C1F21" w:rsidRDefault="001C1F21" w:rsidP="006D0D4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Cs/>
          <w:sz w:val="24"/>
          <w:szCs w:val="24"/>
        </w:rPr>
      </w:pPr>
    </w:p>
    <w:p w:rsidR="001C1F21" w:rsidRDefault="001C1F21" w:rsidP="006D0D4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Cs/>
          <w:sz w:val="24"/>
          <w:szCs w:val="24"/>
        </w:rPr>
      </w:pPr>
    </w:p>
    <w:p w:rsidR="001C1F21" w:rsidRPr="00D25596" w:rsidRDefault="001C1F21" w:rsidP="006D0D4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Cs/>
          <w:sz w:val="24"/>
          <w:szCs w:val="24"/>
        </w:rPr>
      </w:pPr>
    </w:p>
    <w:p w:rsidR="001C1F21" w:rsidRPr="00D25596" w:rsidRDefault="001C1F21" w:rsidP="006D0D4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 w:rsidRPr="00D25596">
        <w:rPr>
          <w:rFonts w:ascii="Times New Roman" w:eastAsia="PMingLiU" w:hAnsi="Times New Roman"/>
          <w:b/>
          <w:bCs/>
          <w:sz w:val="28"/>
          <w:szCs w:val="28"/>
        </w:rPr>
        <w:t>АДМИНИСТРАТИВНЫЙ РЕГЛАМЕНТ</w:t>
      </w:r>
    </w:p>
    <w:p w:rsidR="001C1F21" w:rsidRDefault="001C1F21" w:rsidP="006D0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 w:rsidRPr="00D25596">
        <w:rPr>
          <w:rFonts w:ascii="Times New Roman" w:eastAsia="PMingLiU" w:hAnsi="Times New Roman"/>
          <w:b/>
          <w:bCs/>
          <w:sz w:val="28"/>
          <w:szCs w:val="28"/>
        </w:rPr>
        <w:t>предоставления муницип</w:t>
      </w:r>
      <w:r>
        <w:rPr>
          <w:rFonts w:ascii="Times New Roman" w:eastAsia="PMingLiU" w:hAnsi="Times New Roman"/>
          <w:b/>
          <w:bCs/>
          <w:sz w:val="28"/>
          <w:szCs w:val="28"/>
        </w:rPr>
        <w:t>альной услуги по предоставлению</w:t>
      </w:r>
    </w:p>
    <w:p w:rsidR="001C1F21" w:rsidRDefault="001C1F21" w:rsidP="006D0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 w:rsidRPr="00D25596">
        <w:rPr>
          <w:rFonts w:ascii="Times New Roman" w:eastAsia="PMingLiU" w:hAnsi="Times New Roman"/>
          <w:b/>
          <w:bCs/>
          <w:sz w:val="28"/>
          <w:szCs w:val="28"/>
        </w:rPr>
        <w:t>земельных участков, находящихс</w:t>
      </w:r>
      <w:r>
        <w:rPr>
          <w:rFonts w:ascii="Times New Roman" w:eastAsia="PMingLiU" w:hAnsi="Times New Roman"/>
          <w:b/>
          <w:bCs/>
          <w:sz w:val="28"/>
          <w:szCs w:val="28"/>
        </w:rPr>
        <w:t>я в муниципальной собственности</w:t>
      </w:r>
    </w:p>
    <w:p w:rsidR="001C1F21" w:rsidRDefault="001C1F21" w:rsidP="006D0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 w:rsidRPr="00D25596">
        <w:rPr>
          <w:rFonts w:ascii="Times New Roman" w:eastAsia="PMingLiU" w:hAnsi="Times New Roman"/>
          <w:b/>
          <w:bCs/>
          <w:sz w:val="28"/>
          <w:szCs w:val="28"/>
        </w:rPr>
        <w:t>или государственная собственно</w:t>
      </w:r>
      <w:r>
        <w:rPr>
          <w:rFonts w:ascii="Times New Roman" w:eastAsia="PMingLiU" w:hAnsi="Times New Roman"/>
          <w:b/>
          <w:bCs/>
          <w:sz w:val="28"/>
          <w:szCs w:val="28"/>
        </w:rPr>
        <w:t>сть на которые не разграничена,</w:t>
      </w:r>
    </w:p>
    <w:p w:rsidR="001C1F21" w:rsidRDefault="001C1F21" w:rsidP="006D0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 w:rsidRPr="00D25596">
        <w:rPr>
          <w:rFonts w:ascii="Times New Roman" w:eastAsia="PMingLiU" w:hAnsi="Times New Roman"/>
          <w:b/>
          <w:bCs/>
          <w:sz w:val="28"/>
          <w:szCs w:val="28"/>
        </w:rPr>
        <w:t xml:space="preserve">для строительства с предварительным согласованием </w:t>
      </w:r>
    </w:p>
    <w:p w:rsidR="001C1F21" w:rsidRPr="00D25596" w:rsidRDefault="001C1F21" w:rsidP="006D0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 w:rsidRPr="00D25596">
        <w:rPr>
          <w:rFonts w:ascii="Times New Roman" w:eastAsia="PMingLiU" w:hAnsi="Times New Roman"/>
          <w:b/>
          <w:bCs/>
          <w:sz w:val="28"/>
          <w:szCs w:val="28"/>
        </w:rPr>
        <w:t>мест размещения объектов</w:t>
      </w:r>
    </w:p>
    <w:p w:rsidR="001C1F21" w:rsidRPr="00D25596" w:rsidRDefault="001C1F21" w:rsidP="006D0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8"/>
          <w:szCs w:val="28"/>
        </w:rPr>
      </w:pPr>
    </w:p>
    <w:p w:rsidR="001C1F21" w:rsidRPr="00D25596" w:rsidRDefault="001C1F21" w:rsidP="006D0D4E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smartTag w:uri="urn:schemas-microsoft-com:office:smarttags" w:element="place">
        <w:r w:rsidRPr="00D25596">
          <w:rPr>
            <w:rFonts w:ascii="Times New Roman" w:hAnsi="Times New Roman"/>
            <w:b/>
            <w:bCs/>
            <w:kern w:val="32"/>
            <w:sz w:val="28"/>
            <w:szCs w:val="28"/>
            <w:lang w:val="en-US"/>
          </w:rPr>
          <w:t>I</w:t>
        </w:r>
        <w:r w:rsidRPr="00D25596">
          <w:rPr>
            <w:rFonts w:ascii="Times New Roman" w:hAnsi="Times New Roman"/>
            <w:b/>
            <w:bCs/>
            <w:kern w:val="32"/>
            <w:sz w:val="28"/>
            <w:szCs w:val="28"/>
          </w:rPr>
          <w:t>.</w:t>
        </w:r>
      </w:smartTag>
      <w:r w:rsidRPr="00D25596">
        <w:rPr>
          <w:rFonts w:ascii="Times New Roman" w:hAnsi="Times New Roman"/>
          <w:b/>
          <w:bCs/>
          <w:kern w:val="32"/>
          <w:sz w:val="28"/>
          <w:szCs w:val="28"/>
        </w:rPr>
        <w:t> Общие положения</w:t>
      </w:r>
    </w:p>
    <w:p w:rsidR="001C1F21" w:rsidRPr="00D25596" w:rsidRDefault="001C1F21" w:rsidP="006D0D4E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</w:p>
    <w:p w:rsidR="001C1F21" w:rsidRDefault="001C1F21" w:rsidP="006D0D4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 w:rsidRPr="00D25596">
        <w:rPr>
          <w:rFonts w:ascii="Times New Roman" w:eastAsia="PMingLiU" w:hAnsi="Times New Roman"/>
          <w:b/>
          <w:bCs/>
          <w:sz w:val="28"/>
          <w:szCs w:val="28"/>
        </w:rPr>
        <w:t xml:space="preserve">Предмет регулирования административного регламента </w:t>
      </w:r>
    </w:p>
    <w:p w:rsidR="001C1F21" w:rsidRDefault="001C1F21" w:rsidP="006D0D4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 w:rsidRPr="00D25596">
        <w:rPr>
          <w:rFonts w:ascii="Times New Roman" w:eastAsia="PMingLiU" w:hAnsi="Times New Roman"/>
          <w:b/>
          <w:bCs/>
          <w:sz w:val="28"/>
          <w:szCs w:val="28"/>
        </w:rPr>
        <w:t>предоставления муниципальной услуги</w:t>
      </w:r>
    </w:p>
    <w:p w:rsidR="001C1F21" w:rsidRPr="00D25596" w:rsidRDefault="001C1F21" w:rsidP="006D0D4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8"/>
          <w:szCs w:val="28"/>
        </w:rPr>
      </w:pPr>
    </w:p>
    <w:p w:rsidR="001C1F21" w:rsidRPr="00D25596" w:rsidRDefault="001C1F21" w:rsidP="00EF38E8">
      <w:pPr>
        <w:pStyle w:val="ListParagraph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Административный регламент предоставления муниципальной услуги по предоставлению земельных участков, находящихся в муниципальной собс</w:t>
      </w:r>
      <w:r w:rsidRPr="00D25596">
        <w:rPr>
          <w:rFonts w:ascii="Times New Roman" w:hAnsi="Times New Roman"/>
          <w:sz w:val="28"/>
          <w:szCs w:val="28"/>
        </w:rPr>
        <w:t>т</w:t>
      </w:r>
      <w:r w:rsidRPr="00D25596">
        <w:rPr>
          <w:rFonts w:ascii="Times New Roman" w:hAnsi="Times New Roman"/>
          <w:sz w:val="28"/>
          <w:szCs w:val="28"/>
        </w:rPr>
        <w:t>венности или государственная собственность на которые не разграничена, для строительства с предварительным согласованием мест размещения объектов (далее – административный регламент) устанавливает стандарт предоставления муниципальной услуги по предоставлению земельных участков, находящихся в муниципальной собственности или государственная собственность на которые не разграничена, для строительства с предварительным согласованием мест размещения объектов (далее - муниципальная услуга), состав, последовател</w:t>
      </w:r>
      <w:r w:rsidRPr="00D25596">
        <w:rPr>
          <w:rFonts w:ascii="Times New Roman" w:hAnsi="Times New Roman"/>
          <w:sz w:val="28"/>
          <w:szCs w:val="28"/>
        </w:rPr>
        <w:t>ь</w:t>
      </w:r>
      <w:r w:rsidRPr="00D25596">
        <w:rPr>
          <w:rFonts w:ascii="Times New Roman" w:hAnsi="Times New Roman"/>
          <w:sz w:val="28"/>
          <w:szCs w:val="28"/>
        </w:rPr>
        <w:t>ность и сроки выполнения административных процедур (действий) по предо</w:t>
      </w:r>
      <w:r w:rsidRPr="00D25596">
        <w:rPr>
          <w:rFonts w:ascii="Times New Roman" w:hAnsi="Times New Roman"/>
          <w:sz w:val="28"/>
          <w:szCs w:val="28"/>
        </w:rPr>
        <w:t>с</w:t>
      </w:r>
      <w:r w:rsidRPr="00D25596">
        <w:rPr>
          <w:rFonts w:ascii="Times New Roman" w:hAnsi="Times New Roman"/>
          <w:sz w:val="28"/>
          <w:szCs w:val="28"/>
        </w:rPr>
        <w:t xml:space="preserve">тавлению муниципальной услуги, требования к порядку их выполнения, формы контроля за исполнением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D25596">
        <w:rPr>
          <w:rFonts w:ascii="Times New Roman" w:hAnsi="Times New Roman"/>
          <w:sz w:val="28"/>
          <w:szCs w:val="28"/>
        </w:rPr>
        <w:t>административного регламента, досуде</w:t>
      </w:r>
      <w:r w:rsidRPr="00D25596">
        <w:rPr>
          <w:rFonts w:ascii="Times New Roman" w:hAnsi="Times New Roman"/>
          <w:sz w:val="28"/>
          <w:szCs w:val="28"/>
        </w:rPr>
        <w:t>б</w:t>
      </w:r>
      <w:r w:rsidRPr="00D25596">
        <w:rPr>
          <w:rFonts w:ascii="Times New Roman" w:hAnsi="Times New Roman"/>
          <w:sz w:val="28"/>
          <w:szCs w:val="28"/>
        </w:rPr>
        <w:t xml:space="preserve">ный (внесудебный) порядок обжалования решений и действий (бездействия) </w:t>
      </w:r>
      <w:r>
        <w:rPr>
          <w:rFonts w:ascii="Times New Roman" w:hAnsi="Times New Roman"/>
          <w:sz w:val="28"/>
          <w:szCs w:val="28"/>
        </w:rPr>
        <w:t>Администрации города Королёва Московской области (далее – Администрации города)</w:t>
      </w:r>
      <w:r w:rsidRPr="00D25596">
        <w:rPr>
          <w:rFonts w:ascii="Times New Roman" w:hAnsi="Times New Roman"/>
          <w:sz w:val="28"/>
          <w:szCs w:val="28"/>
        </w:rPr>
        <w:t xml:space="preserve">, должностных лиц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>, либо муниципальных сл</w:t>
      </w:r>
      <w:r w:rsidRPr="00D25596">
        <w:rPr>
          <w:rFonts w:ascii="Times New Roman" w:hAnsi="Times New Roman"/>
          <w:sz w:val="28"/>
          <w:szCs w:val="28"/>
        </w:rPr>
        <w:t>у</w:t>
      </w:r>
      <w:r w:rsidRPr="00D25596">
        <w:rPr>
          <w:rFonts w:ascii="Times New Roman" w:hAnsi="Times New Roman"/>
          <w:sz w:val="28"/>
          <w:szCs w:val="28"/>
        </w:rPr>
        <w:t>жащих.</w:t>
      </w:r>
    </w:p>
    <w:p w:rsidR="001C1F21" w:rsidRPr="00D25596" w:rsidRDefault="001C1F21" w:rsidP="00EF38E8">
      <w:pPr>
        <w:pStyle w:val="ListParagraph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Настоящий а</w:t>
      </w:r>
      <w:r w:rsidRPr="00D25596">
        <w:rPr>
          <w:rFonts w:ascii="Times New Roman" w:hAnsi="Times New Roman"/>
          <w:sz w:val="28"/>
          <w:szCs w:val="28"/>
        </w:rPr>
        <w:t>дминистративный регламент разработан в целях повыш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ния качества и доступности предоставления муниципальной услуги при осущ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 xml:space="preserve">ствлении полномочий </w:t>
      </w:r>
      <w:r>
        <w:rPr>
          <w:rFonts w:ascii="Times New Roman" w:hAnsi="Times New Roman"/>
          <w:sz w:val="28"/>
          <w:szCs w:val="28"/>
        </w:rPr>
        <w:t>Администрацией города</w:t>
      </w:r>
      <w:r w:rsidRPr="00D25596">
        <w:rPr>
          <w:rFonts w:ascii="Times New Roman" w:hAnsi="Times New Roman"/>
          <w:sz w:val="28"/>
          <w:szCs w:val="28"/>
        </w:rPr>
        <w:t>.</w:t>
      </w:r>
    </w:p>
    <w:p w:rsidR="001C1F21" w:rsidRPr="00D25596" w:rsidRDefault="001C1F21" w:rsidP="006D0D4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C1F21" w:rsidRDefault="001C1F21" w:rsidP="006D0D4E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r w:rsidRPr="00D25596">
        <w:rPr>
          <w:rFonts w:ascii="Times New Roman" w:hAnsi="Times New Roman"/>
          <w:b/>
          <w:bCs/>
          <w:kern w:val="32"/>
          <w:sz w:val="28"/>
          <w:szCs w:val="28"/>
        </w:rPr>
        <w:t>Лица, имеющие право на получение муниципальной услуги</w:t>
      </w:r>
    </w:p>
    <w:p w:rsidR="001C1F21" w:rsidRPr="00D25596" w:rsidRDefault="001C1F21" w:rsidP="006D0D4E">
      <w:pPr>
        <w:widowControl w:val="0"/>
        <w:tabs>
          <w:tab w:val="left" w:pos="1134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</w:p>
    <w:p w:rsidR="001C1F21" w:rsidRPr="00D25596" w:rsidRDefault="001C1F21" w:rsidP="00EF38E8">
      <w:pPr>
        <w:widowControl w:val="0"/>
        <w:numPr>
          <w:ilvl w:val="0"/>
          <w:numId w:val="1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Право на получение муниципальной услуги имеют:</w:t>
      </w:r>
    </w:p>
    <w:p w:rsidR="001C1F21" w:rsidRPr="00D25596" w:rsidRDefault="001C1F21" w:rsidP="00EF38E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физические лица – граждане Российской Федерации, иностранные гра</w:t>
      </w:r>
      <w:r w:rsidRPr="00D25596">
        <w:rPr>
          <w:rFonts w:ascii="Times New Roman" w:hAnsi="Times New Roman"/>
          <w:sz w:val="28"/>
          <w:szCs w:val="28"/>
        </w:rPr>
        <w:t>ж</w:t>
      </w:r>
      <w:r w:rsidRPr="00D25596">
        <w:rPr>
          <w:rFonts w:ascii="Times New Roman" w:hAnsi="Times New Roman"/>
          <w:sz w:val="28"/>
          <w:szCs w:val="28"/>
        </w:rPr>
        <w:t>дане, лица без гражданства, индивидуальные предприниматели, заинтересова</w:t>
      </w:r>
      <w:r w:rsidRPr="00D25596">
        <w:rPr>
          <w:rFonts w:ascii="Times New Roman" w:hAnsi="Times New Roman"/>
          <w:sz w:val="28"/>
          <w:szCs w:val="28"/>
        </w:rPr>
        <w:t>н</w:t>
      </w:r>
      <w:r w:rsidRPr="00D25596">
        <w:rPr>
          <w:rFonts w:ascii="Times New Roman" w:hAnsi="Times New Roman"/>
          <w:sz w:val="28"/>
          <w:szCs w:val="28"/>
        </w:rPr>
        <w:t xml:space="preserve">ные в </w:t>
      </w:r>
      <w:hyperlink r:id="rId7" w:history="1">
        <w:r w:rsidRPr="00D25596">
          <w:rPr>
            <w:rFonts w:ascii="Times New Roman" w:hAnsi="Times New Roman"/>
            <w:sz w:val="28"/>
            <w:szCs w:val="28"/>
          </w:rPr>
          <w:t>предоставлении</w:t>
        </w:r>
      </w:hyperlink>
      <w:r w:rsidRPr="00D25596">
        <w:rPr>
          <w:rFonts w:ascii="Times New Roman" w:hAnsi="Times New Roman"/>
          <w:sz w:val="28"/>
          <w:szCs w:val="28"/>
        </w:rPr>
        <w:t xml:space="preserve"> им </w:t>
      </w:r>
      <w:r w:rsidRPr="00D25596">
        <w:rPr>
          <w:rFonts w:ascii="Times New Roman" w:eastAsia="PMingLiU" w:hAnsi="Times New Roman"/>
          <w:bCs/>
          <w:sz w:val="28"/>
          <w:szCs w:val="28"/>
        </w:rPr>
        <w:t>земельных участков, находящихся в муниципальной собственности или государственная собственность на которые не разграничена, для строительства</w:t>
      </w:r>
      <w:r w:rsidRPr="00D25596">
        <w:rPr>
          <w:rFonts w:ascii="Times New Roman" w:hAnsi="Times New Roman"/>
          <w:sz w:val="28"/>
          <w:szCs w:val="28"/>
        </w:rPr>
        <w:t xml:space="preserve"> (далее – физические лица);</w:t>
      </w:r>
    </w:p>
    <w:p w:rsidR="001C1F21" w:rsidRPr="00D25596" w:rsidRDefault="001C1F21" w:rsidP="00EF38E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юридические лица, заинтересованные в </w:t>
      </w:r>
      <w:hyperlink r:id="rId8" w:history="1">
        <w:r w:rsidRPr="00D25596">
          <w:rPr>
            <w:rFonts w:ascii="Times New Roman" w:hAnsi="Times New Roman"/>
            <w:sz w:val="28"/>
            <w:szCs w:val="28"/>
          </w:rPr>
          <w:t>предоставлении</w:t>
        </w:r>
      </w:hyperlink>
      <w:r w:rsidRPr="00D25596">
        <w:rPr>
          <w:rFonts w:ascii="Times New Roman" w:hAnsi="Times New Roman"/>
          <w:sz w:val="28"/>
          <w:szCs w:val="28"/>
        </w:rPr>
        <w:t xml:space="preserve"> им </w:t>
      </w:r>
      <w:r w:rsidRPr="00D25596">
        <w:rPr>
          <w:rFonts w:ascii="Times New Roman" w:eastAsia="PMingLiU" w:hAnsi="Times New Roman"/>
          <w:bCs/>
          <w:sz w:val="28"/>
          <w:szCs w:val="28"/>
        </w:rPr>
        <w:t>земельных участков, находящихся в муниципальной собственности или государственная собственность на которые не разграничена, для строительства</w:t>
      </w:r>
      <w:r w:rsidRPr="00D25596">
        <w:rPr>
          <w:rFonts w:ascii="Times New Roman" w:hAnsi="Times New Roman"/>
          <w:sz w:val="28"/>
          <w:szCs w:val="28"/>
        </w:rPr>
        <w:t>, в том числе р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лигиозные организации, заинтересованные в строительстве зданий, строений, сооружений религиозного и благотворительного назначения на правах безво</w:t>
      </w:r>
      <w:r w:rsidRPr="00D25596">
        <w:rPr>
          <w:rFonts w:ascii="Times New Roman" w:hAnsi="Times New Roman"/>
          <w:sz w:val="28"/>
          <w:szCs w:val="28"/>
        </w:rPr>
        <w:t>з</w:t>
      </w:r>
      <w:r w:rsidRPr="00D25596">
        <w:rPr>
          <w:rFonts w:ascii="Times New Roman" w:hAnsi="Times New Roman"/>
          <w:sz w:val="28"/>
          <w:szCs w:val="28"/>
        </w:rPr>
        <w:t>мездного срочного пользования на срок строительства этих зданий, строений, сооружений (далее – юридические лица).</w:t>
      </w:r>
    </w:p>
    <w:p w:rsidR="001C1F21" w:rsidRPr="00D25596" w:rsidRDefault="001C1F21" w:rsidP="00EF38E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При обращении за получением муниципальной услуги от имени физич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 xml:space="preserve">ских и юридических лиц взаимодействие с </w:t>
      </w:r>
      <w:r>
        <w:rPr>
          <w:rFonts w:ascii="Times New Roman" w:hAnsi="Times New Roman"/>
          <w:sz w:val="28"/>
          <w:szCs w:val="28"/>
        </w:rPr>
        <w:t>Администрацией города</w:t>
      </w:r>
      <w:r w:rsidRPr="00D25596">
        <w:rPr>
          <w:rFonts w:ascii="Times New Roman" w:hAnsi="Times New Roman"/>
          <w:sz w:val="28"/>
          <w:szCs w:val="28"/>
        </w:rPr>
        <w:t xml:space="preserve"> вправе осуществлять их уполномоченные представители.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1F21" w:rsidRDefault="001C1F21" w:rsidP="006D0D4E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r w:rsidRPr="00D25596">
        <w:rPr>
          <w:rFonts w:ascii="Times New Roman" w:hAnsi="Times New Roman"/>
          <w:b/>
          <w:bCs/>
          <w:kern w:val="32"/>
          <w:sz w:val="28"/>
          <w:szCs w:val="28"/>
        </w:rPr>
        <w:t xml:space="preserve">Требования к порядку информирования </w:t>
      </w:r>
    </w:p>
    <w:p w:rsidR="001C1F21" w:rsidRDefault="001C1F21" w:rsidP="006D0D4E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r w:rsidRPr="00D25596">
        <w:rPr>
          <w:rFonts w:ascii="Times New Roman" w:hAnsi="Times New Roman"/>
          <w:b/>
          <w:bCs/>
          <w:kern w:val="32"/>
          <w:sz w:val="28"/>
          <w:szCs w:val="28"/>
        </w:rPr>
        <w:t>о порядке предоставления муниципальной услуги</w:t>
      </w:r>
    </w:p>
    <w:p w:rsidR="001C1F21" w:rsidRPr="00D25596" w:rsidRDefault="001C1F21" w:rsidP="006D0D4E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</w:p>
    <w:p w:rsidR="001C1F21" w:rsidRPr="00D25596" w:rsidRDefault="001C1F21" w:rsidP="00EF38E8">
      <w:pPr>
        <w:pStyle w:val="ListParagraph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Информирование физических лиц, юридических лиц, их уполномоче</w:t>
      </w:r>
      <w:r w:rsidRPr="00D25596">
        <w:rPr>
          <w:rFonts w:ascii="Times New Roman" w:hAnsi="Times New Roman"/>
          <w:sz w:val="28"/>
          <w:szCs w:val="28"/>
        </w:rPr>
        <w:t>н</w:t>
      </w:r>
      <w:r w:rsidRPr="00D25596">
        <w:rPr>
          <w:rFonts w:ascii="Times New Roman" w:hAnsi="Times New Roman"/>
          <w:sz w:val="28"/>
          <w:szCs w:val="28"/>
        </w:rPr>
        <w:t>ных представителей (далее – заявители) о порядке предоставления муниц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 xml:space="preserve">пальной услуги обеспечивается специалистами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>, мног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 xml:space="preserve">функциональных центров предоставления государственных и муниципальных услуг, расположенных на территории </w:t>
      </w:r>
      <w:r>
        <w:rPr>
          <w:rFonts w:ascii="Times New Roman" w:hAnsi="Times New Roman"/>
          <w:sz w:val="28"/>
          <w:szCs w:val="28"/>
        </w:rPr>
        <w:t>города Королёва Московской области</w:t>
      </w:r>
      <w:r w:rsidRPr="00D25596">
        <w:rPr>
          <w:rFonts w:ascii="Times New Roman" w:hAnsi="Times New Roman"/>
          <w:sz w:val="28"/>
          <w:szCs w:val="28"/>
        </w:rPr>
        <w:t xml:space="preserve"> (далее – многофункциональные центры).</w:t>
      </w:r>
    </w:p>
    <w:p w:rsidR="001C1F21" w:rsidRPr="00D25596" w:rsidRDefault="001C1F21" w:rsidP="00EF38E8">
      <w:pPr>
        <w:widowControl w:val="0"/>
        <w:numPr>
          <w:ilvl w:val="0"/>
          <w:numId w:val="1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Основными требованиями к информированию заявителей о порядке предоставления муниципальной услуги являются достоверность предоставля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мой информации, четкость изложения информации, полнота информирования.</w:t>
      </w:r>
    </w:p>
    <w:p w:rsidR="001C1F21" w:rsidRPr="00D25596" w:rsidRDefault="001C1F21" w:rsidP="00EF38E8">
      <w:pPr>
        <w:widowControl w:val="0"/>
        <w:numPr>
          <w:ilvl w:val="0"/>
          <w:numId w:val="1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Информация о порядке предоставления муниципальной услуги соде</w:t>
      </w:r>
      <w:r w:rsidRPr="00D25596">
        <w:rPr>
          <w:rFonts w:ascii="Times New Roman" w:hAnsi="Times New Roman"/>
          <w:sz w:val="28"/>
          <w:szCs w:val="28"/>
        </w:rPr>
        <w:t>р</w:t>
      </w:r>
      <w:r w:rsidRPr="00D25596">
        <w:rPr>
          <w:rFonts w:ascii="Times New Roman" w:hAnsi="Times New Roman"/>
          <w:sz w:val="28"/>
          <w:szCs w:val="28"/>
        </w:rPr>
        <w:t>жит следующие сведения:</w:t>
      </w:r>
    </w:p>
    <w:p w:rsidR="001C1F21" w:rsidRPr="006D0D4E" w:rsidRDefault="001C1F21" w:rsidP="00EF38E8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D0D4E">
        <w:rPr>
          <w:rFonts w:ascii="Times New Roman" w:hAnsi="Times New Roman"/>
          <w:spacing w:val="-4"/>
          <w:sz w:val="28"/>
          <w:szCs w:val="28"/>
        </w:rPr>
        <w:t>1)</w:t>
      </w:r>
      <w:r w:rsidRPr="006D0D4E">
        <w:rPr>
          <w:rFonts w:ascii="Times New Roman" w:hAnsi="Times New Roman"/>
          <w:spacing w:val="-4"/>
          <w:sz w:val="28"/>
          <w:szCs w:val="28"/>
          <w:lang w:val="en-US"/>
        </w:rPr>
        <w:t> </w:t>
      </w:r>
      <w:r w:rsidRPr="006D0D4E">
        <w:rPr>
          <w:rFonts w:ascii="Times New Roman" w:hAnsi="Times New Roman"/>
          <w:spacing w:val="-4"/>
          <w:sz w:val="28"/>
          <w:szCs w:val="28"/>
        </w:rPr>
        <w:t>наименование и почтовые адреса Администрации города,</w:t>
      </w:r>
      <w:r w:rsidRPr="006D0D4E">
        <w:rPr>
          <w:rFonts w:ascii="Times New Roman" w:hAnsi="Times New Roman"/>
          <w:i/>
          <w:spacing w:val="-4"/>
          <w:sz w:val="28"/>
          <w:szCs w:val="28"/>
        </w:rPr>
        <w:t xml:space="preserve"> </w:t>
      </w:r>
      <w:r w:rsidRPr="006D0D4E">
        <w:rPr>
          <w:rFonts w:ascii="Times New Roman" w:hAnsi="Times New Roman"/>
          <w:spacing w:val="-4"/>
          <w:sz w:val="28"/>
          <w:szCs w:val="28"/>
        </w:rPr>
        <w:t>ответственной за предоставление муниципальной услуги, и многофункциональных центров;</w:t>
      </w:r>
    </w:p>
    <w:p w:rsidR="001C1F21" w:rsidRPr="00D25596" w:rsidRDefault="001C1F21" w:rsidP="00EF38E8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2)</w:t>
      </w:r>
      <w:r w:rsidRPr="00D25596">
        <w:rPr>
          <w:rFonts w:ascii="Times New Roman" w:hAnsi="Times New Roman"/>
          <w:sz w:val="28"/>
          <w:szCs w:val="28"/>
          <w:lang w:val="en-US"/>
        </w:rPr>
        <w:t> </w:t>
      </w:r>
      <w:r w:rsidRPr="00D25596">
        <w:rPr>
          <w:rFonts w:ascii="Times New Roman" w:hAnsi="Times New Roman"/>
          <w:sz w:val="28"/>
          <w:szCs w:val="28"/>
        </w:rPr>
        <w:t xml:space="preserve">справочные номера телефонов </w:t>
      </w:r>
      <w:r>
        <w:rPr>
          <w:rFonts w:ascii="Times New Roman" w:hAnsi="Times New Roman"/>
          <w:sz w:val="28"/>
          <w:szCs w:val="28"/>
        </w:rPr>
        <w:t>Администрации города,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ответственной</w:t>
      </w:r>
      <w:r w:rsidRPr="00D25596">
        <w:rPr>
          <w:rFonts w:ascii="Times New Roman" w:hAnsi="Times New Roman"/>
          <w:sz w:val="28"/>
          <w:szCs w:val="28"/>
        </w:rPr>
        <w:t xml:space="preserve"> за предоставление муниципальной услуги, и многофункциональных центров;</w:t>
      </w:r>
    </w:p>
    <w:p w:rsidR="001C1F21" w:rsidRPr="00D25596" w:rsidRDefault="001C1F21" w:rsidP="00EF38E8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3) адреса официальных сайтов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 xml:space="preserve"> и многофункци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нальных центров в информационно-телекоммуникационной сети «Интернет» (далее – сеть Интернет);</w:t>
      </w:r>
    </w:p>
    <w:p w:rsidR="001C1F21" w:rsidRPr="00D25596" w:rsidRDefault="001C1F21" w:rsidP="00EF38E8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4)</w:t>
      </w:r>
      <w:r w:rsidRPr="00D25596">
        <w:rPr>
          <w:rFonts w:ascii="Times New Roman" w:hAnsi="Times New Roman"/>
          <w:sz w:val="28"/>
          <w:szCs w:val="28"/>
          <w:lang w:val="en-US"/>
        </w:rPr>
        <w:t> </w:t>
      </w:r>
      <w:r w:rsidRPr="00D25596">
        <w:rPr>
          <w:rFonts w:ascii="Times New Roman" w:hAnsi="Times New Roman"/>
          <w:sz w:val="28"/>
          <w:szCs w:val="28"/>
        </w:rPr>
        <w:t xml:space="preserve">график работы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>, ответственно</w:t>
      </w:r>
      <w:r>
        <w:rPr>
          <w:rFonts w:ascii="Times New Roman" w:hAnsi="Times New Roman"/>
          <w:sz w:val="28"/>
          <w:szCs w:val="28"/>
        </w:rPr>
        <w:t>й</w:t>
      </w:r>
      <w:r w:rsidRPr="00D25596">
        <w:rPr>
          <w:rFonts w:ascii="Times New Roman" w:hAnsi="Times New Roman"/>
          <w:sz w:val="28"/>
          <w:szCs w:val="28"/>
        </w:rPr>
        <w:t xml:space="preserve"> за предоставл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ние муниципальной услуги, и многофункциональных центров;</w:t>
      </w:r>
    </w:p>
    <w:p w:rsidR="001C1F21" w:rsidRPr="00D25596" w:rsidRDefault="001C1F21" w:rsidP="00EF38E8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5)</w:t>
      </w:r>
      <w:r w:rsidRPr="00D25596">
        <w:rPr>
          <w:rFonts w:ascii="Times New Roman" w:hAnsi="Times New Roman"/>
          <w:sz w:val="28"/>
          <w:szCs w:val="28"/>
          <w:lang w:val="en-US"/>
        </w:rPr>
        <w:t> </w:t>
      </w:r>
      <w:r w:rsidRPr="00D25596">
        <w:rPr>
          <w:rFonts w:ascii="Times New Roman" w:hAnsi="Times New Roman"/>
          <w:sz w:val="28"/>
          <w:szCs w:val="28"/>
        </w:rPr>
        <w:t>требования к письменному запросу заявителей о предоставлении и</w:t>
      </w:r>
      <w:r w:rsidRPr="00D25596">
        <w:rPr>
          <w:rFonts w:ascii="Times New Roman" w:hAnsi="Times New Roman"/>
          <w:sz w:val="28"/>
          <w:szCs w:val="28"/>
        </w:rPr>
        <w:t>н</w:t>
      </w:r>
      <w:r w:rsidRPr="00D25596">
        <w:rPr>
          <w:rFonts w:ascii="Times New Roman" w:hAnsi="Times New Roman"/>
          <w:sz w:val="28"/>
          <w:szCs w:val="28"/>
        </w:rPr>
        <w:t>формации о порядке предоставления муниципальной услуги;</w:t>
      </w:r>
    </w:p>
    <w:p w:rsidR="001C1F21" w:rsidRPr="00D25596" w:rsidRDefault="001C1F21" w:rsidP="00EF38E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6) перечень документов, необходимых для получения муниципальной у</w:t>
      </w:r>
      <w:r w:rsidRPr="00D25596">
        <w:rPr>
          <w:rFonts w:ascii="Times New Roman" w:hAnsi="Times New Roman"/>
          <w:sz w:val="28"/>
          <w:szCs w:val="28"/>
        </w:rPr>
        <w:t>с</w:t>
      </w:r>
      <w:r w:rsidRPr="00D25596">
        <w:rPr>
          <w:rFonts w:ascii="Times New Roman" w:hAnsi="Times New Roman"/>
          <w:sz w:val="28"/>
          <w:szCs w:val="28"/>
        </w:rPr>
        <w:t>луги;</w:t>
      </w:r>
    </w:p>
    <w:p w:rsidR="001C1F21" w:rsidRPr="00D25596" w:rsidRDefault="001C1F21" w:rsidP="00EF38E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7) выдержки из правовых актов, содержащих нормы, регулирующие де</w:t>
      </w:r>
      <w:r w:rsidRPr="00D25596">
        <w:rPr>
          <w:rFonts w:ascii="Times New Roman" w:hAnsi="Times New Roman"/>
          <w:sz w:val="28"/>
          <w:szCs w:val="28"/>
        </w:rPr>
        <w:t>я</w:t>
      </w:r>
      <w:r w:rsidRPr="00D25596">
        <w:rPr>
          <w:rFonts w:ascii="Times New Roman" w:hAnsi="Times New Roman"/>
          <w:sz w:val="28"/>
          <w:szCs w:val="28"/>
        </w:rPr>
        <w:t>тельность по предоставлению муниципальной услуги;</w:t>
      </w:r>
    </w:p>
    <w:p w:rsidR="001C1F21" w:rsidRPr="00D25596" w:rsidRDefault="001C1F21" w:rsidP="00EF38E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8) текст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D25596">
        <w:rPr>
          <w:rFonts w:ascii="Times New Roman" w:hAnsi="Times New Roman"/>
          <w:sz w:val="28"/>
          <w:szCs w:val="28"/>
        </w:rPr>
        <w:t>административного регламента с приложениями;</w:t>
      </w:r>
    </w:p>
    <w:p w:rsidR="001C1F21" w:rsidRPr="00D25596" w:rsidRDefault="001C1F21" w:rsidP="00EF38E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9) краткое описание порядка предоставления муниципальной услуги;</w:t>
      </w:r>
    </w:p>
    <w:p w:rsidR="001C1F21" w:rsidRPr="00D25596" w:rsidRDefault="001C1F21" w:rsidP="00EF38E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10) образцы оформления документов, необходимых для получения мун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>ципальной услуги, и требования к ним;</w:t>
      </w:r>
    </w:p>
    <w:p w:rsidR="001C1F21" w:rsidRPr="00D25596" w:rsidRDefault="001C1F21" w:rsidP="00EF38E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11) перечень типовых, наиболее актуальных вопросов заявителей, отн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 xml:space="preserve">сящихся к компетенции </w:t>
      </w:r>
      <w:r>
        <w:rPr>
          <w:rFonts w:ascii="Times New Roman" w:hAnsi="Times New Roman"/>
          <w:sz w:val="28"/>
          <w:szCs w:val="28"/>
        </w:rPr>
        <w:t>Администрации города,</w:t>
      </w:r>
      <w:r w:rsidRPr="00D25596">
        <w:rPr>
          <w:rFonts w:ascii="Times New Roman" w:hAnsi="Times New Roman"/>
          <w:sz w:val="28"/>
          <w:szCs w:val="28"/>
        </w:rPr>
        <w:t xml:space="preserve"> многофункциональных це</w:t>
      </w:r>
      <w:r w:rsidRPr="00D25596">
        <w:rPr>
          <w:rFonts w:ascii="Times New Roman" w:hAnsi="Times New Roman"/>
          <w:sz w:val="28"/>
          <w:szCs w:val="28"/>
        </w:rPr>
        <w:t>н</w:t>
      </w:r>
      <w:r w:rsidRPr="00D25596">
        <w:rPr>
          <w:rFonts w:ascii="Times New Roman" w:hAnsi="Times New Roman"/>
          <w:sz w:val="28"/>
          <w:szCs w:val="28"/>
        </w:rPr>
        <w:t>тров и ответы на них.</w:t>
      </w:r>
    </w:p>
    <w:p w:rsidR="001C1F21" w:rsidRPr="00D25596" w:rsidRDefault="001C1F21" w:rsidP="00EF38E8">
      <w:pPr>
        <w:widowControl w:val="0"/>
        <w:numPr>
          <w:ilvl w:val="0"/>
          <w:numId w:val="1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Информация о порядке предоставления муниципальной услуги разм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щается:</w:t>
      </w:r>
    </w:p>
    <w:p w:rsidR="001C1F21" w:rsidRPr="00D25596" w:rsidRDefault="001C1F21" w:rsidP="00EF38E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1) на информационных стендах в помещениях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 xml:space="preserve"> и многофункциональных центров, предназначенных для приема заявителей;</w:t>
      </w:r>
    </w:p>
    <w:p w:rsidR="001C1F21" w:rsidRPr="00D25596" w:rsidRDefault="001C1F21" w:rsidP="00EF38E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2) на официальных сайтах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 xml:space="preserve"> и многофункционал</w:t>
      </w:r>
      <w:r w:rsidRPr="00D25596">
        <w:rPr>
          <w:rFonts w:ascii="Times New Roman" w:hAnsi="Times New Roman"/>
          <w:sz w:val="28"/>
          <w:szCs w:val="28"/>
        </w:rPr>
        <w:t>ь</w:t>
      </w:r>
      <w:r w:rsidRPr="00D25596">
        <w:rPr>
          <w:rFonts w:ascii="Times New Roman" w:hAnsi="Times New Roman"/>
          <w:sz w:val="28"/>
          <w:szCs w:val="28"/>
        </w:rPr>
        <w:t>ных центров в информационно-телекоммуникационной сети «Интернет» (далее – сеть Интернет);</w:t>
      </w:r>
    </w:p>
    <w:p w:rsidR="001C1F21" w:rsidRPr="006D0D4E" w:rsidRDefault="001C1F21" w:rsidP="00EF38E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6D0D4E">
        <w:rPr>
          <w:rFonts w:ascii="Times New Roman" w:hAnsi="Times New Roman"/>
          <w:spacing w:val="-6"/>
          <w:sz w:val="28"/>
          <w:szCs w:val="28"/>
        </w:rPr>
        <w:t>3) в федеральной государственной информационной системе «Единый по</w:t>
      </w:r>
      <w:r w:rsidRPr="006D0D4E">
        <w:rPr>
          <w:rFonts w:ascii="Times New Roman" w:hAnsi="Times New Roman"/>
          <w:spacing w:val="-6"/>
          <w:sz w:val="28"/>
          <w:szCs w:val="28"/>
        </w:rPr>
        <w:t>р</w:t>
      </w:r>
      <w:r w:rsidRPr="006D0D4E">
        <w:rPr>
          <w:rFonts w:ascii="Times New Roman" w:hAnsi="Times New Roman"/>
          <w:spacing w:val="-6"/>
          <w:sz w:val="28"/>
          <w:szCs w:val="28"/>
        </w:rPr>
        <w:t>тал государственных и муниципальных услуг (функций)» (http://www.gosuslugi.ru) (далее – Единый портал государственных и муниципальных услуг (функций));</w:t>
      </w:r>
    </w:p>
    <w:p w:rsidR="001C1F21" w:rsidRPr="00D25596" w:rsidRDefault="001C1F21" w:rsidP="00EF38E8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4) в государственной информационной системе Московской области «Портал государственных и муниципальных услуг (функций) Московской о</w:t>
      </w:r>
      <w:r w:rsidRPr="00D25596">
        <w:rPr>
          <w:rFonts w:ascii="Times New Roman" w:hAnsi="Times New Roman"/>
          <w:sz w:val="28"/>
          <w:szCs w:val="28"/>
        </w:rPr>
        <w:t>б</w:t>
      </w:r>
      <w:r w:rsidRPr="00D25596">
        <w:rPr>
          <w:rFonts w:ascii="Times New Roman" w:hAnsi="Times New Roman"/>
          <w:sz w:val="28"/>
          <w:szCs w:val="28"/>
        </w:rPr>
        <w:t>ласти» (http://pgu.mosreg.ru) (далее – Портал государственных и муниципал</w:t>
      </w:r>
      <w:r w:rsidRPr="00D25596">
        <w:rPr>
          <w:rFonts w:ascii="Times New Roman" w:hAnsi="Times New Roman"/>
          <w:sz w:val="28"/>
          <w:szCs w:val="28"/>
        </w:rPr>
        <w:t>ь</w:t>
      </w:r>
      <w:r w:rsidRPr="00D25596">
        <w:rPr>
          <w:rFonts w:ascii="Times New Roman" w:hAnsi="Times New Roman"/>
          <w:sz w:val="28"/>
          <w:szCs w:val="28"/>
        </w:rPr>
        <w:t>ных услуг (функций) Московской области) заявителя.</w:t>
      </w:r>
    </w:p>
    <w:p w:rsidR="001C1F21" w:rsidRPr="00D25596" w:rsidRDefault="001C1F21" w:rsidP="00EF38E8">
      <w:pPr>
        <w:widowControl w:val="0"/>
        <w:numPr>
          <w:ilvl w:val="0"/>
          <w:numId w:val="1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Информация о порядке предоставления муниципальной услуги предо</w:t>
      </w:r>
      <w:r w:rsidRPr="00D25596">
        <w:rPr>
          <w:rFonts w:ascii="Times New Roman" w:hAnsi="Times New Roman"/>
          <w:sz w:val="28"/>
          <w:szCs w:val="28"/>
        </w:rPr>
        <w:t>с</w:t>
      </w:r>
      <w:r w:rsidRPr="00D25596">
        <w:rPr>
          <w:rFonts w:ascii="Times New Roman" w:hAnsi="Times New Roman"/>
          <w:sz w:val="28"/>
          <w:szCs w:val="28"/>
        </w:rPr>
        <w:t>тавляется заявителям:</w:t>
      </w:r>
    </w:p>
    <w:p w:rsidR="001C1F21" w:rsidRPr="00D25596" w:rsidRDefault="001C1F21" w:rsidP="00924362">
      <w:pPr>
        <w:pStyle w:val="a"/>
      </w:pPr>
      <w:r w:rsidRPr="00D25596">
        <w:t xml:space="preserve">1) лично при обращении к специалистам </w:t>
      </w:r>
      <w:r>
        <w:t>Администрации города</w:t>
      </w:r>
      <w:r w:rsidRPr="00D25596">
        <w:t xml:space="preserve"> и мног</w:t>
      </w:r>
      <w:r w:rsidRPr="00D25596">
        <w:t>о</w:t>
      </w:r>
      <w:r w:rsidRPr="00D25596">
        <w:t>функциональных центров;</w:t>
      </w:r>
    </w:p>
    <w:p w:rsidR="001C1F21" w:rsidRPr="00D25596" w:rsidRDefault="001C1F21" w:rsidP="00924362">
      <w:pPr>
        <w:pStyle w:val="a"/>
      </w:pPr>
      <w:r w:rsidRPr="00D25596">
        <w:t>2) по контак</w:t>
      </w:r>
      <w:r>
        <w:t>тным телефонам</w:t>
      </w:r>
      <w:r w:rsidRPr="00D25596">
        <w:t xml:space="preserve"> в часы работы </w:t>
      </w:r>
      <w:r>
        <w:t>Администрации города</w:t>
      </w:r>
      <w:r w:rsidRPr="00D25596">
        <w:t xml:space="preserve"> и мн</w:t>
      </w:r>
      <w:r w:rsidRPr="00D25596">
        <w:t>о</w:t>
      </w:r>
      <w:r w:rsidRPr="00D25596">
        <w:t>гофункциональных центров;</w:t>
      </w:r>
    </w:p>
    <w:p w:rsidR="001C1F21" w:rsidRPr="00D25596" w:rsidRDefault="001C1F21" w:rsidP="00EF38E8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3) посредством электронного обращения на адреса электронной почты 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 xml:space="preserve"> и многофункциональных центров.</w:t>
      </w:r>
    </w:p>
    <w:p w:rsidR="001C1F21" w:rsidRPr="006D0D4E" w:rsidRDefault="001C1F21" w:rsidP="00EF38E8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6D0D4E">
        <w:rPr>
          <w:rFonts w:ascii="Times New Roman" w:hAnsi="Times New Roman"/>
          <w:spacing w:val="-6"/>
          <w:sz w:val="28"/>
          <w:szCs w:val="28"/>
        </w:rPr>
        <w:t>Справочная информация о месте нахождения Администрации города, мн</w:t>
      </w:r>
      <w:r w:rsidRPr="006D0D4E">
        <w:rPr>
          <w:rFonts w:ascii="Times New Roman" w:hAnsi="Times New Roman"/>
          <w:spacing w:val="-6"/>
          <w:sz w:val="28"/>
          <w:szCs w:val="28"/>
        </w:rPr>
        <w:t>о</w:t>
      </w:r>
      <w:r w:rsidRPr="006D0D4E">
        <w:rPr>
          <w:rFonts w:ascii="Times New Roman" w:hAnsi="Times New Roman"/>
          <w:spacing w:val="-6"/>
          <w:sz w:val="28"/>
          <w:szCs w:val="28"/>
        </w:rPr>
        <w:t>гофункциональных центров, органов и организаций, участвующих в предоставл</w:t>
      </w:r>
      <w:r w:rsidRPr="006D0D4E">
        <w:rPr>
          <w:rFonts w:ascii="Times New Roman" w:hAnsi="Times New Roman"/>
          <w:spacing w:val="-6"/>
          <w:sz w:val="28"/>
          <w:szCs w:val="28"/>
        </w:rPr>
        <w:t>е</w:t>
      </w:r>
      <w:r w:rsidRPr="006D0D4E">
        <w:rPr>
          <w:rFonts w:ascii="Times New Roman" w:hAnsi="Times New Roman"/>
          <w:spacing w:val="-6"/>
          <w:sz w:val="28"/>
          <w:szCs w:val="28"/>
        </w:rPr>
        <w:t>нии муниципальной услуги, их почтовые адреса, официальные сайты в сети Инте</w:t>
      </w:r>
      <w:r w:rsidRPr="006D0D4E">
        <w:rPr>
          <w:rFonts w:ascii="Times New Roman" w:hAnsi="Times New Roman"/>
          <w:spacing w:val="-6"/>
          <w:sz w:val="28"/>
          <w:szCs w:val="28"/>
        </w:rPr>
        <w:t>р</w:t>
      </w:r>
      <w:r w:rsidRPr="006D0D4E">
        <w:rPr>
          <w:rFonts w:ascii="Times New Roman" w:hAnsi="Times New Roman"/>
          <w:spacing w:val="-6"/>
          <w:sz w:val="28"/>
          <w:szCs w:val="28"/>
        </w:rPr>
        <w:t>нет, информация о графиках работы, телефонных номерах и адресах электронной почты представлена в Приложении № 1 к административному регламенту.</w:t>
      </w:r>
    </w:p>
    <w:p w:rsidR="001C1F21" w:rsidRPr="00D25596" w:rsidRDefault="001C1F21" w:rsidP="00EF38E8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При общении с заявителями специалисты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 xml:space="preserve"> и многофункциональных центров обязаны корректно и внимательно относиться к заявителям, не унижая их чести и достоинства. Информирование о порядке предоставления муниципальной услуги необходимо осуществлять с использ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ванием официально-делового стиля речи.</w:t>
      </w:r>
    </w:p>
    <w:p w:rsidR="001C1F21" w:rsidRPr="00D25596" w:rsidRDefault="001C1F21" w:rsidP="00EF38E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1F21" w:rsidRPr="00D25596" w:rsidRDefault="001C1F21" w:rsidP="006D0D4E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r w:rsidRPr="00D25596">
        <w:rPr>
          <w:rFonts w:ascii="Times New Roman" w:hAnsi="Times New Roman"/>
          <w:b/>
          <w:bCs/>
          <w:kern w:val="32"/>
          <w:sz w:val="28"/>
          <w:szCs w:val="28"/>
        </w:rPr>
        <w:t>II. Стандарт предоставления муниципальной услуги</w:t>
      </w:r>
    </w:p>
    <w:p w:rsidR="001C1F21" w:rsidRPr="00D25596" w:rsidRDefault="001C1F21" w:rsidP="006D0D4E">
      <w:pPr>
        <w:widowControl w:val="0"/>
        <w:tabs>
          <w:tab w:val="left" w:pos="1134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</w:p>
    <w:p w:rsidR="001C1F21" w:rsidRDefault="001C1F21" w:rsidP="006D0D4E">
      <w:pPr>
        <w:widowControl w:val="0"/>
        <w:tabs>
          <w:tab w:val="left" w:pos="1134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r w:rsidRPr="00D25596">
        <w:rPr>
          <w:rFonts w:ascii="Times New Roman" w:hAnsi="Times New Roman"/>
          <w:b/>
          <w:bCs/>
          <w:kern w:val="32"/>
          <w:sz w:val="28"/>
          <w:szCs w:val="28"/>
        </w:rPr>
        <w:t>Наименование муниципальной услуги</w:t>
      </w:r>
    </w:p>
    <w:p w:rsidR="001C1F21" w:rsidRPr="00D25596" w:rsidRDefault="001C1F21" w:rsidP="006D0D4E">
      <w:pPr>
        <w:widowControl w:val="0"/>
        <w:tabs>
          <w:tab w:val="left" w:pos="1134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</w:p>
    <w:p w:rsidR="001C1F21" w:rsidRPr="00D25596" w:rsidRDefault="001C1F21" w:rsidP="006D0D4E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Муниципальная услуга по предоставлению </w:t>
      </w:r>
      <w:r w:rsidRPr="00D25596">
        <w:rPr>
          <w:rFonts w:ascii="Times New Roman" w:eastAsia="PMingLiU" w:hAnsi="Times New Roman"/>
          <w:bCs/>
          <w:sz w:val="28"/>
          <w:szCs w:val="28"/>
        </w:rPr>
        <w:t>земельных участков, н</w:t>
      </w:r>
      <w:r w:rsidRPr="00D25596">
        <w:rPr>
          <w:rFonts w:ascii="Times New Roman" w:eastAsia="PMingLiU" w:hAnsi="Times New Roman"/>
          <w:bCs/>
          <w:sz w:val="28"/>
          <w:szCs w:val="28"/>
        </w:rPr>
        <w:t>а</w:t>
      </w:r>
      <w:r w:rsidRPr="00D25596">
        <w:rPr>
          <w:rFonts w:ascii="Times New Roman" w:eastAsia="PMingLiU" w:hAnsi="Times New Roman"/>
          <w:bCs/>
          <w:sz w:val="28"/>
          <w:szCs w:val="28"/>
        </w:rPr>
        <w:t>ходящихся в муниципальной собственности или государственная собстве</w:t>
      </w:r>
      <w:r w:rsidRPr="00D25596">
        <w:rPr>
          <w:rFonts w:ascii="Times New Roman" w:eastAsia="PMingLiU" w:hAnsi="Times New Roman"/>
          <w:bCs/>
          <w:sz w:val="28"/>
          <w:szCs w:val="28"/>
        </w:rPr>
        <w:t>н</w:t>
      </w:r>
      <w:r w:rsidRPr="00D25596">
        <w:rPr>
          <w:rFonts w:ascii="Times New Roman" w:eastAsia="PMingLiU" w:hAnsi="Times New Roman"/>
          <w:bCs/>
          <w:sz w:val="28"/>
          <w:szCs w:val="28"/>
        </w:rPr>
        <w:t>ность на которые не разграничена, для строительства с предварительным согл</w:t>
      </w:r>
      <w:r w:rsidRPr="00D25596">
        <w:rPr>
          <w:rFonts w:ascii="Times New Roman" w:eastAsia="PMingLiU" w:hAnsi="Times New Roman"/>
          <w:bCs/>
          <w:sz w:val="28"/>
          <w:szCs w:val="28"/>
        </w:rPr>
        <w:t>а</w:t>
      </w:r>
      <w:r w:rsidRPr="00D25596">
        <w:rPr>
          <w:rFonts w:ascii="Times New Roman" w:eastAsia="PMingLiU" w:hAnsi="Times New Roman"/>
          <w:bCs/>
          <w:sz w:val="28"/>
          <w:szCs w:val="28"/>
        </w:rPr>
        <w:t>сованием мест размещения объектов</w:t>
      </w:r>
      <w:r w:rsidRPr="00D25596">
        <w:rPr>
          <w:rFonts w:ascii="Times New Roman" w:hAnsi="Times New Roman"/>
          <w:sz w:val="28"/>
          <w:szCs w:val="28"/>
        </w:rPr>
        <w:t>.</w:t>
      </w:r>
    </w:p>
    <w:p w:rsidR="001C1F21" w:rsidRPr="00D25596" w:rsidRDefault="001C1F21" w:rsidP="006D0D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1F21" w:rsidRDefault="001C1F21" w:rsidP="006D0D4E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r w:rsidRPr="00D25596">
        <w:rPr>
          <w:rFonts w:ascii="Times New Roman" w:hAnsi="Times New Roman"/>
          <w:b/>
          <w:bCs/>
          <w:kern w:val="32"/>
          <w:sz w:val="28"/>
          <w:szCs w:val="28"/>
        </w:rPr>
        <w:t>Наименование органа, предоставляющего муниципальную услугу</w:t>
      </w:r>
    </w:p>
    <w:p w:rsidR="001C1F21" w:rsidRPr="00D25596" w:rsidRDefault="001C1F21" w:rsidP="006D0D4E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</w:p>
    <w:p w:rsidR="001C1F21" w:rsidRPr="00D25596" w:rsidRDefault="001C1F21" w:rsidP="006D0D4E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Предоставление муниципальной услуги осуществляется </w:t>
      </w:r>
      <w:r>
        <w:rPr>
          <w:rFonts w:ascii="Times New Roman" w:hAnsi="Times New Roman"/>
          <w:sz w:val="28"/>
          <w:szCs w:val="28"/>
        </w:rPr>
        <w:t>Администр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цией города в лице ее структурного подразделения – управления землепольз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вания Администрации города.</w:t>
      </w:r>
    </w:p>
    <w:p w:rsidR="001C1F21" w:rsidRPr="008075FD" w:rsidRDefault="001C1F21" w:rsidP="006D0D4E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8075FD">
        <w:rPr>
          <w:rFonts w:ascii="Times New Roman" w:hAnsi="Times New Roman"/>
          <w:spacing w:val="-6"/>
          <w:sz w:val="28"/>
          <w:szCs w:val="28"/>
        </w:rPr>
        <w:t>Администрация города</w:t>
      </w:r>
      <w:r w:rsidRPr="008075FD">
        <w:rPr>
          <w:rFonts w:ascii="Times New Roman" w:hAnsi="Times New Roman"/>
          <w:i/>
          <w:spacing w:val="-6"/>
          <w:sz w:val="28"/>
          <w:szCs w:val="28"/>
        </w:rPr>
        <w:t xml:space="preserve"> </w:t>
      </w:r>
      <w:r w:rsidRPr="008075FD">
        <w:rPr>
          <w:rFonts w:ascii="Times New Roman" w:hAnsi="Times New Roman"/>
          <w:spacing w:val="-6"/>
          <w:sz w:val="28"/>
          <w:szCs w:val="28"/>
        </w:rPr>
        <w:t>организует предоставление муниципальной усл</w:t>
      </w:r>
      <w:r w:rsidRPr="008075FD">
        <w:rPr>
          <w:rFonts w:ascii="Times New Roman" w:hAnsi="Times New Roman"/>
          <w:spacing w:val="-6"/>
          <w:sz w:val="28"/>
          <w:szCs w:val="28"/>
        </w:rPr>
        <w:t>у</w:t>
      </w:r>
      <w:r w:rsidRPr="008075FD">
        <w:rPr>
          <w:rFonts w:ascii="Times New Roman" w:hAnsi="Times New Roman"/>
          <w:spacing w:val="-6"/>
          <w:sz w:val="28"/>
          <w:szCs w:val="28"/>
        </w:rPr>
        <w:t>ги по принципу «одного окна», в том числе на базе многофункциональных центров.</w:t>
      </w:r>
    </w:p>
    <w:p w:rsidR="001C1F21" w:rsidRPr="00D25596" w:rsidRDefault="001C1F21" w:rsidP="006D0D4E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В предоставлении муниципальной услуги участвуют:</w:t>
      </w:r>
    </w:p>
    <w:p w:rsidR="001C1F21" w:rsidRPr="00D25596" w:rsidRDefault="001C1F21" w:rsidP="006D0D4E">
      <w:pPr>
        <w:pStyle w:val="ListParagraph"/>
        <w:tabs>
          <w:tab w:val="left" w:pos="114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Управлением Федеральной налоговой службы России по Московской о</w:t>
      </w:r>
      <w:r w:rsidRPr="00D25596">
        <w:rPr>
          <w:rFonts w:ascii="Times New Roman" w:hAnsi="Times New Roman"/>
          <w:sz w:val="28"/>
          <w:szCs w:val="28"/>
        </w:rPr>
        <w:t>б</w:t>
      </w:r>
      <w:r w:rsidRPr="00D25596">
        <w:rPr>
          <w:rFonts w:ascii="Times New Roman" w:hAnsi="Times New Roman"/>
          <w:sz w:val="28"/>
          <w:szCs w:val="28"/>
        </w:rPr>
        <w:t>ласти;</w:t>
      </w:r>
    </w:p>
    <w:p w:rsidR="001C1F21" w:rsidRPr="00D25596" w:rsidRDefault="001C1F21" w:rsidP="006D0D4E">
      <w:pPr>
        <w:pStyle w:val="ListParagraph"/>
        <w:tabs>
          <w:tab w:val="left" w:pos="114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Управление Федеральной службы государственной регистрации, кадастра и картографии по Московской области;</w:t>
      </w:r>
    </w:p>
    <w:p w:rsidR="001C1F21" w:rsidRPr="00D25596" w:rsidRDefault="001C1F21" w:rsidP="006D0D4E">
      <w:pPr>
        <w:pStyle w:val="ListParagraph"/>
        <w:tabs>
          <w:tab w:val="left" w:pos="114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Филиал ф</w:t>
      </w:r>
      <w:r w:rsidRPr="00D25596">
        <w:rPr>
          <w:rFonts w:ascii="Times New Roman" w:hAnsi="Times New Roman"/>
          <w:sz w:val="28"/>
          <w:szCs w:val="28"/>
        </w:rPr>
        <w:t>едерального государственного бюджетного учреждения «Фед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 xml:space="preserve">ральная кадастровая палата </w:t>
      </w:r>
      <w:r>
        <w:rPr>
          <w:rFonts w:ascii="Times New Roman" w:hAnsi="Times New Roman"/>
          <w:sz w:val="28"/>
          <w:szCs w:val="28"/>
        </w:rPr>
        <w:t xml:space="preserve">Управления </w:t>
      </w:r>
      <w:r w:rsidRPr="00D25596">
        <w:rPr>
          <w:rFonts w:ascii="Times New Roman" w:hAnsi="Times New Roman"/>
          <w:sz w:val="28"/>
          <w:szCs w:val="28"/>
        </w:rPr>
        <w:t>Федеральной службы государственной регистрации, кадастра и картографии» по Московской области;</w:t>
      </w:r>
    </w:p>
    <w:p w:rsidR="001C1F21" w:rsidRPr="00D25596" w:rsidRDefault="001C1F21" w:rsidP="006D0D4E">
      <w:pPr>
        <w:pStyle w:val="ListParagraph"/>
        <w:tabs>
          <w:tab w:val="left" w:pos="114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кадастровый инженер.</w:t>
      </w:r>
    </w:p>
    <w:p w:rsidR="001C1F21" w:rsidRPr="00D25596" w:rsidRDefault="001C1F21" w:rsidP="00EF38E8">
      <w:pPr>
        <w:widowControl w:val="0"/>
        <w:numPr>
          <w:ilvl w:val="0"/>
          <w:numId w:val="1"/>
        </w:numPr>
        <w:tabs>
          <w:tab w:val="left" w:pos="1134"/>
          <w:tab w:val="num" w:pos="1442"/>
        </w:tabs>
        <w:autoSpaceDE w:val="0"/>
        <w:autoSpaceDN w:val="0"/>
        <w:adjustRightInd w:val="0"/>
        <w:spacing w:after="0" w:line="240" w:lineRule="auto"/>
        <w:ind w:left="0" w:firstLine="696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В целях получения информации и документов, необходимых для пр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доставления муниципальной услуги, осуществляется межведомственное вза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>модействие с:</w:t>
      </w:r>
    </w:p>
    <w:p w:rsidR="001C1F21" w:rsidRPr="00D25596" w:rsidRDefault="001C1F21" w:rsidP="006D0D4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Управлением Федеральной налоговой службы России по Московской о</w:t>
      </w:r>
      <w:r w:rsidRPr="00D25596">
        <w:rPr>
          <w:rFonts w:ascii="Times New Roman" w:hAnsi="Times New Roman"/>
          <w:sz w:val="28"/>
          <w:szCs w:val="28"/>
        </w:rPr>
        <w:t>б</w:t>
      </w:r>
      <w:r w:rsidRPr="00D25596">
        <w:rPr>
          <w:rFonts w:ascii="Times New Roman" w:hAnsi="Times New Roman"/>
          <w:sz w:val="28"/>
          <w:szCs w:val="28"/>
        </w:rPr>
        <w:t>ласти;</w:t>
      </w:r>
    </w:p>
    <w:p w:rsidR="001C1F21" w:rsidRPr="00D25596" w:rsidRDefault="001C1F21" w:rsidP="006D0D4E">
      <w:pPr>
        <w:pStyle w:val="ListParagraph"/>
        <w:tabs>
          <w:tab w:val="left" w:pos="1148"/>
        </w:tabs>
        <w:spacing w:after="0" w:line="240" w:lineRule="auto"/>
        <w:ind w:left="0" w:firstLine="728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Управлением Федеральной службы государственной регистрации, кад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стра и картографии по Московской области;</w:t>
      </w:r>
    </w:p>
    <w:p w:rsidR="001C1F21" w:rsidRPr="00D25596" w:rsidRDefault="001C1F21" w:rsidP="006D0D4E">
      <w:pPr>
        <w:pStyle w:val="ListParagraph"/>
        <w:tabs>
          <w:tab w:val="left" w:pos="1148"/>
        </w:tabs>
        <w:spacing w:after="0" w:line="240" w:lineRule="auto"/>
        <w:ind w:left="0"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Филиалом ф</w:t>
      </w:r>
      <w:r w:rsidRPr="00D25596">
        <w:rPr>
          <w:rFonts w:ascii="Times New Roman" w:hAnsi="Times New Roman"/>
          <w:sz w:val="28"/>
          <w:szCs w:val="28"/>
        </w:rPr>
        <w:t>едерального государственного бюджетного учреждения «Ф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деральная кадастровая палата</w:t>
      </w:r>
      <w:r>
        <w:rPr>
          <w:rFonts w:ascii="Times New Roman" w:hAnsi="Times New Roman"/>
          <w:sz w:val="28"/>
          <w:szCs w:val="28"/>
        </w:rPr>
        <w:t xml:space="preserve"> Управления </w:t>
      </w:r>
      <w:r w:rsidRPr="00D25596">
        <w:rPr>
          <w:rFonts w:ascii="Times New Roman" w:hAnsi="Times New Roman"/>
          <w:sz w:val="28"/>
          <w:szCs w:val="28"/>
        </w:rPr>
        <w:t>Федеральной службы государстве</w:t>
      </w:r>
      <w:r w:rsidRPr="00D25596">
        <w:rPr>
          <w:rFonts w:ascii="Times New Roman" w:hAnsi="Times New Roman"/>
          <w:sz w:val="28"/>
          <w:szCs w:val="28"/>
        </w:rPr>
        <w:t>н</w:t>
      </w:r>
      <w:r w:rsidRPr="00D25596">
        <w:rPr>
          <w:rFonts w:ascii="Times New Roman" w:hAnsi="Times New Roman"/>
          <w:sz w:val="28"/>
          <w:szCs w:val="28"/>
        </w:rPr>
        <w:t>ной регистрации, кадастра и картографии» по Московской области.</w:t>
      </w:r>
    </w:p>
    <w:p w:rsidR="001C1F21" w:rsidRDefault="001C1F21" w:rsidP="006D0D4E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075FD">
        <w:rPr>
          <w:rFonts w:ascii="Times New Roman" w:hAnsi="Times New Roman"/>
          <w:spacing w:val="-6"/>
          <w:sz w:val="28"/>
          <w:szCs w:val="28"/>
        </w:rPr>
        <w:t>Администрация города и многофункциональные центры не вправе треб</w:t>
      </w:r>
      <w:r w:rsidRPr="008075FD">
        <w:rPr>
          <w:rFonts w:ascii="Times New Roman" w:hAnsi="Times New Roman"/>
          <w:spacing w:val="-6"/>
          <w:sz w:val="28"/>
          <w:szCs w:val="28"/>
        </w:rPr>
        <w:t>о</w:t>
      </w:r>
      <w:r w:rsidRPr="008075FD">
        <w:rPr>
          <w:rFonts w:ascii="Times New Roman" w:hAnsi="Times New Roman"/>
          <w:spacing w:val="-6"/>
          <w:sz w:val="28"/>
          <w:szCs w:val="28"/>
        </w:rPr>
        <w:t>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</w:t>
      </w:r>
      <w:r w:rsidRPr="008075FD">
        <w:rPr>
          <w:rFonts w:ascii="Times New Roman" w:hAnsi="Times New Roman"/>
          <w:spacing w:val="-6"/>
          <w:sz w:val="28"/>
          <w:szCs w:val="28"/>
        </w:rPr>
        <w:t>р</w:t>
      </w:r>
      <w:r w:rsidRPr="008075FD">
        <w:rPr>
          <w:rFonts w:ascii="Times New Roman" w:hAnsi="Times New Roman"/>
          <w:spacing w:val="-6"/>
          <w:sz w:val="28"/>
          <w:szCs w:val="28"/>
        </w:rPr>
        <w:t>ственные органы (органы местного самоуправления) и организации,</w:t>
      </w:r>
      <w:r w:rsidRPr="008075FD">
        <w:rPr>
          <w:spacing w:val="-6"/>
        </w:rPr>
        <w:t xml:space="preserve"> </w:t>
      </w:r>
      <w:r w:rsidRPr="008075FD">
        <w:rPr>
          <w:rFonts w:ascii="Times New Roman" w:hAnsi="Times New Roman"/>
          <w:spacing w:val="-6"/>
          <w:sz w:val="28"/>
          <w:szCs w:val="28"/>
        </w:rPr>
        <w:t>за исключен</w:t>
      </w:r>
      <w:r w:rsidRPr="008075FD">
        <w:rPr>
          <w:rFonts w:ascii="Times New Roman" w:hAnsi="Times New Roman"/>
          <w:spacing w:val="-6"/>
          <w:sz w:val="28"/>
          <w:szCs w:val="28"/>
        </w:rPr>
        <w:t>и</w:t>
      </w:r>
      <w:r w:rsidRPr="008075FD">
        <w:rPr>
          <w:rFonts w:ascii="Times New Roman" w:hAnsi="Times New Roman"/>
          <w:spacing w:val="-6"/>
          <w:sz w:val="28"/>
          <w:szCs w:val="28"/>
        </w:rPr>
        <w:t>ем</w:t>
      </w:r>
      <w:r w:rsidRPr="00D25596">
        <w:rPr>
          <w:rFonts w:ascii="Times New Roman" w:hAnsi="Times New Roman"/>
          <w:sz w:val="28"/>
          <w:szCs w:val="28"/>
        </w:rPr>
        <w:t xml:space="preserve"> получения услуг, включенных в перечень услуг, которые являются необх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димыми и обязательными для предоставления муниципальных услуг</w:t>
      </w:r>
      <w:r>
        <w:rPr>
          <w:rFonts w:ascii="Times New Roman" w:hAnsi="Times New Roman"/>
          <w:sz w:val="28"/>
          <w:szCs w:val="28"/>
        </w:rPr>
        <w:t>.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1F21" w:rsidRDefault="001C1F21" w:rsidP="00990341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r w:rsidRPr="00D25596">
        <w:rPr>
          <w:rFonts w:ascii="Times New Roman" w:hAnsi="Times New Roman"/>
          <w:b/>
          <w:bCs/>
          <w:kern w:val="32"/>
          <w:sz w:val="28"/>
          <w:szCs w:val="28"/>
        </w:rPr>
        <w:t>Результат предоставления муниципальной услуги</w:t>
      </w:r>
    </w:p>
    <w:p w:rsidR="001C1F21" w:rsidRPr="00D25596" w:rsidRDefault="001C1F21" w:rsidP="006D0D4E">
      <w:pPr>
        <w:widowControl w:val="0"/>
        <w:tabs>
          <w:tab w:val="left" w:pos="1134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</w:p>
    <w:p w:rsidR="001C1F21" w:rsidRPr="00D25596" w:rsidRDefault="001C1F21" w:rsidP="006D0D4E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Результат предоставления муниципальной услуги оформляется: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а) правовым актом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 xml:space="preserve"> о предоставлении земельного участка для строительства с предварительным согласованием места размещ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ния объекта;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б) письмом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об отказе в предоставлении земельн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го участка для строительства с предварительным согласованием места разм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щения объекта.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1F21" w:rsidRDefault="001C1F21" w:rsidP="00990341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r w:rsidRPr="00D25596">
        <w:rPr>
          <w:rFonts w:ascii="Times New Roman" w:hAnsi="Times New Roman"/>
          <w:b/>
          <w:bCs/>
          <w:kern w:val="32"/>
          <w:sz w:val="28"/>
          <w:szCs w:val="28"/>
        </w:rPr>
        <w:t>Срок регистрации запроса заявителя</w:t>
      </w:r>
    </w:p>
    <w:p w:rsidR="001C1F21" w:rsidRPr="00D25596" w:rsidRDefault="001C1F21" w:rsidP="006D0D4E">
      <w:pPr>
        <w:widowControl w:val="0"/>
        <w:tabs>
          <w:tab w:val="left" w:pos="1134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</w:p>
    <w:p w:rsidR="001C1F21" w:rsidRPr="00D25596" w:rsidRDefault="001C1F21" w:rsidP="006D0D4E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Запрос заявителя о предоставлении муниципальной услуги регистр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 xml:space="preserve">руется в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 xml:space="preserve">в срок не позднее 1 рабочего дня, следующего за днем поступления в </w:t>
      </w:r>
      <w:r>
        <w:rPr>
          <w:rFonts w:ascii="Times New Roman" w:hAnsi="Times New Roman"/>
          <w:sz w:val="28"/>
          <w:szCs w:val="28"/>
        </w:rPr>
        <w:t>Администрацию города</w:t>
      </w:r>
      <w:r w:rsidRPr="00D25596">
        <w:rPr>
          <w:rFonts w:ascii="Times New Roman" w:hAnsi="Times New Roman"/>
          <w:sz w:val="28"/>
          <w:szCs w:val="28"/>
        </w:rPr>
        <w:t>.</w:t>
      </w:r>
    </w:p>
    <w:p w:rsidR="001C1F21" w:rsidRPr="00D25596" w:rsidRDefault="001C1F21" w:rsidP="006D0D4E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Регистрация запроса заявителя о предоставлении муниципальной у</w:t>
      </w:r>
      <w:r w:rsidRPr="00D25596">
        <w:rPr>
          <w:rFonts w:ascii="Times New Roman" w:hAnsi="Times New Roman"/>
          <w:sz w:val="28"/>
          <w:szCs w:val="28"/>
        </w:rPr>
        <w:t>с</w:t>
      </w:r>
      <w:r w:rsidRPr="00D25596">
        <w:rPr>
          <w:rFonts w:ascii="Times New Roman" w:hAnsi="Times New Roman"/>
          <w:sz w:val="28"/>
          <w:szCs w:val="28"/>
        </w:rPr>
        <w:t xml:space="preserve">луги, переданного на бумажном носителе из многофункционального центра в </w:t>
      </w:r>
      <w:r>
        <w:rPr>
          <w:rFonts w:ascii="Times New Roman" w:hAnsi="Times New Roman"/>
          <w:sz w:val="28"/>
          <w:szCs w:val="28"/>
        </w:rPr>
        <w:t>Администрацию города</w:t>
      </w:r>
      <w:r w:rsidRPr="00D25596">
        <w:rPr>
          <w:rFonts w:ascii="Times New Roman" w:hAnsi="Times New Roman"/>
          <w:sz w:val="28"/>
          <w:szCs w:val="28"/>
        </w:rPr>
        <w:t>, осуществляется в срок не позднее 1 рабочего дня, сл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 xml:space="preserve">дующего за днем поступления в </w:t>
      </w:r>
      <w:r>
        <w:rPr>
          <w:rFonts w:ascii="Times New Roman" w:hAnsi="Times New Roman"/>
          <w:sz w:val="28"/>
          <w:szCs w:val="28"/>
        </w:rPr>
        <w:t>Администрацию города</w:t>
      </w:r>
      <w:r w:rsidRPr="00D25596">
        <w:rPr>
          <w:rFonts w:ascii="Times New Roman" w:hAnsi="Times New Roman"/>
          <w:sz w:val="28"/>
          <w:szCs w:val="28"/>
        </w:rPr>
        <w:t>.</w:t>
      </w:r>
    </w:p>
    <w:p w:rsidR="001C1F21" w:rsidRPr="00D25596" w:rsidRDefault="001C1F21" w:rsidP="006D0D4E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Регистрация запроса заявителя о предоставлении муниципальной у</w:t>
      </w:r>
      <w:r w:rsidRPr="00D25596">
        <w:rPr>
          <w:rFonts w:ascii="Times New Roman" w:hAnsi="Times New Roman"/>
          <w:sz w:val="28"/>
          <w:szCs w:val="28"/>
        </w:rPr>
        <w:t>с</w:t>
      </w:r>
      <w:r w:rsidRPr="00D25596">
        <w:rPr>
          <w:rFonts w:ascii="Times New Roman" w:hAnsi="Times New Roman"/>
          <w:sz w:val="28"/>
          <w:szCs w:val="28"/>
        </w:rPr>
        <w:t xml:space="preserve">луги, направленного в форме электронного документа посредством Единого портала государственных и муниципальных услуг, Портала государственных и муниципальных услуг Московской области, осуществляется в срок не позднее 1 рабочего дня, следующего за днем поступления в </w:t>
      </w:r>
      <w:r>
        <w:rPr>
          <w:rFonts w:ascii="Times New Roman" w:hAnsi="Times New Roman"/>
          <w:sz w:val="28"/>
          <w:szCs w:val="28"/>
        </w:rPr>
        <w:t>Администрацию города</w:t>
      </w:r>
      <w:r w:rsidRPr="00D25596">
        <w:rPr>
          <w:rFonts w:ascii="Times New Roman" w:hAnsi="Times New Roman"/>
          <w:sz w:val="28"/>
          <w:szCs w:val="28"/>
        </w:rPr>
        <w:t>.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1F21" w:rsidRDefault="001C1F21" w:rsidP="009D64BE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r w:rsidRPr="00D25596">
        <w:rPr>
          <w:rFonts w:ascii="Times New Roman" w:hAnsi="Times New Roman"/>
          <w:b/>
          <w:bCs/>
          <w:kern w:val="32"/>
          <w:sz w:val="28"/>
          <w:szCs w:val="28"/>
        </w:rPr>
        <w:t>Срок предоставления муниципальной услуги</w:t>
      </w:r>
    </w:p>
    <w:p w:rsidR="001C1F21" w:rsidRPr="00D25596" w:rsidRDefault="001C1F21" w:rsidP="006D0D4E">
      <w:pPr>
        <w:widowControl w:val="0"/>
        <w:tabs>
          <w:tab w:val="left" w:pos="1134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</w:p>
    <w:p w:rsidR="001C1F21" w:rsidRPr="008075FD" w:rsidRDefault="001C1F21" w:rsidP="006D0D4E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8075FD">
        <w:rPr>
          <w:rFonts w:ascii="Times New Roman" w:hAnsi="Times New Roman"/>
          <w:spacing w:val="-6"/>
          <w:sz w:val="28"/>
          <w:szCs w:val="28"/>
        </w:rPr>
        <w:t>Срок предоставления муниципальной услуги не может превышать 59 к</w:t>
      </w:r>
      <w:r w:rsidRPr="008075FD">
        <w:rPr>
          <w:rFonts w:ascii="Times New Roman" w:hAnsi="Times New Roman"/>
          <w:spacing w:val="-6"/>
          <w:sz w:val="28"/>
          <w:szCs w:val="28"/>
        </w:rPr>
        <w:t>а</w:t>
      </w:r>
      <w:r w:rsidRPr="008075FD">
        <w:rPr>
          <w:rFonts w:ascii="Times New Roman" w:hAnsi="Times New Roman"/>
          <w:spacing w:val="-6"/>
          <w:sz w:val="28"/>
          <w:szCs w:val="28"/>
        </w:rPr>
        <w:t>лендарных дней с даты регистрации запроса заявителя о предоставлении муниц</w:t>
      </w:r>
      <w:r w:rsidRPr="008075FD">
        <w:rPr>
          <w:rFonts w:ascii="Times New Roman" w:hAnsi="Times New Roman"/>
          <w:spacing w:val="-6"/>
          <w:sz w:val="28"/>
          <w:szCs w:val="28"/>
        </w:rPr>
        <w:t>и</w:t>
      </w:r>
      <w:r w:rsidRPr="008075FD">
        <w:rPr>
          <w:rFonts w:ascii="Times New Roman" w:hAnsi="Times New Roman"/>
          <w:spacing w:val="-6"/>
          <w:sz w:val="28"/>
          <w:szCs w:val="28"/>
        </w:rPr>
        <w:t>пальной услуги в Администрации города</w:t>
      </w:r>
      <w:r w:rsidRPr="008075FD">
        <w:rPr>
          <w:rFonts w:ascii="Times New Roman" w:hAnsi="Times New Roman"/>
          <w:i/>
          <w:spacing w:val="-6"/>
          <w:sz w:val="28"/>
          <w:szCs w:val="28"/>
        </w:rPr>
        <w:t xml:space="preserve"> </w:t>
      </w:r>
      <w:r w:rsidRPr="008075FD">
        <w:rPr>
          <w:rFonts w:ascii="Times New Roman" w:hAnsi="Times New Roman"/>
          <w:spacing w:val="-6"/>
          <w:sz w:val="28"/>
          <w:szCs w:val="28"/>
        </w:rPr>
        <w:t>с учетом необходимости обращения в о</w:t>
      </w:r>
      <w:r w:rsidRPr="008075FD">
        <w:rPr>
          <w:rFonts w:ascii="Times New Roman" w:hAnsi="Times New Roman"/>
          <w:spacing w:val="-6"/>
          <w:sz w:val="28"/>
          <w:szCs w:val="28"/>
        </w:rPr>
        <w:t>р</w:t>
      </w:r>
      <w:r w:rsidRPr="008075FD">
        <w:rPr>
          <w:rFonts w:ascii="Times New Roman" w:hAnsi="Times New Roman"/>
          <w:spacing w:val="-6"/>
          <w:sz w:val="28"/>
          <w:szCs w:val="28"/>
        </w:rPr>
        <w:t>ганы и организации, участвующие в предоставлении муниципальной услуги.</w:t>
      </w:r>
    </w:p>
    <w:p w:rsidR="001C1F21" w:rsidRPr="00D25596" w:rsidRDefault="001C1F21" w:rsidP="006D0D4E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Срок предоставления муниципальной услуги, запрос на получение к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 xml:space="preserve">торой передан заявителем через многофункциональный центр, исчисляется со дня регистрации запроса на получение муниципальной услуги в </w:t>
      </w:r>
      <w:r>
        <w:rPr>
          <w:rFonts w:ascii="Times New Roman" w:hAnsi="Times New Roman"/>
          <w:sz w:val="28"/>
          <w:szCs w:val="28"/>
        </w:rPr>
        <w:t>Администр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ции города</w:t>
      </w:r>
      <w:r w:rsidRPr="00D25596">
        <w:rPr>
          <w:rFonts w:ascii="Times New Roman" w:hAnsi="Times New Roman"/>
          <w:sz w:val="28"/>
          <w:szCs w:val="28"/>
        </w:rPr>
        <w:t>.</w:t>
      </w:r>
    </w:p>
    <w:p w:rsidR="001C1F21" w:rsidRPr="00D25596" w:rsidRDefault="001C1F21" w:rsidP="006D0D4E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Срок предоставления муниципальной услуги исчисляется без учета: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срока передачи запроса о предоставлении муниципальной услуги и док</w:t>
      </w:r>
      <w:r w:rsidRPr="00D25596">
        <w:rPr>
          <w:rFonts w:ascii="Times New Roman" w:hAnsi="Times New Roman"/>
          <w:sz w:val="28"/>
          <w:szCs w:val="28"/>
        </w:rPr>
        <w:t>у</w:t>
      </w:r>
      <w:r w:rsidRPr="00D25596">
        <w:rPr>
          <w:rFonts w:ascii="Times New Roman" w:hAnsi="Times New Roman"/>
          <w:sz w:val="28"/>
          <w:szCs w:val="28"/>
        </w:rPr>
        <w:t xml:space="preserve">ментов из многофункционального центра в </w:t>
      </w:r>
      <w:r>
        <w:rPr>
          <w:rFonts w:ascii="Times New Roman" w:hAnsi="Times New Roman"/>
          <w:sz w:val="28"/>
          <w:szCs w:val="28"/>
        </w:rPr>
        <w:t>Администрацию города;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срока передачи результата предоставления муниципальной услуги из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министрации города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в многофункциональный центр;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срока выдачи (направления) результата заявителю;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срока подготовки кадастрового паспорта испрашиваемого земельного участка;</w:t>
      </w:r>
    </w:p>
    <w:p w:rsidR="001C1F21" w:rsidRPr="008075FD" w:rsidRDefault="001C1F21" w:rsidP="006D0D4E">
      <w:pPr>
        <w:pStyle w:val="ListParagraph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8075FD">
        <w:rPr>
          <w:rFonts w:ascii="Times New Roman" w:hAnsi="Times New Roman"/>
          <w:spacing w:val="-6"/>
          <w:sz w:val="28"/>
          <w:szCs w:val="28"/>
        </w:rPr>
        <w:t>срока запроса информации о разрешенном использовании земельных учас</w:t>
      </w:r>
      <w:r w:rsidRPr="008075FD">
        <w:rPr>
          <w:rFonts w:ascii="Times New Roman" w:hAnsi="Times New Roman"/>
          <w:spacing w:val="-6"/>
          <w:sz w:val="28"/>
          <w:szCs w:val="28"/>
        </w:rPr>
        <w:t>т</w:t>
      </w:r>
      <w:r w:rsidRPr="008075FD">
        <w:rPr>
          <w:rFonts w:ascii="Times New Roman" w:hAnsi="Times New Roman"/>
          <w:spacing w:val="-6"/>
          <w:sz w:val="28"/>
          <w:szCs w:val="28"/>
        </w:rPr>
        <w:t>ков и об обеспечении этих земельных участков объектами инженерной, транспор</w:t>
      </w:r>
      <w:r w:rsidRPr="008075FD">
        <w:rPr>
          <w:rFonts w:ascii="Times New Roman" w:hAnsi="Times New Roman"/>
          <w:spacing w:val="-6"/>
          <w:sz w:val="28"/>
          <w:szCs w:val="28"/>
        </w:rPr>
        <w:t>т</w:t>
      </w:r>
      <w:r w:rsidRPr="008075FD">
        <w:rPr>
          <w:rFonts w:ascii="Times New Roman" w:hAnsi="Times New Roman"/>
          <w:spacing w:val="-6"/>
          <w:sz w:val="28"/>
          <w:szCs w:val="28"/>
        </w:rPr>
        <w:t>ной и социальной инфраструктур, технические условия подключения (технолог</w:t>
      </w:r>
      <w:r w:rsidRPr="008075FD">
        <w:rPr>
          <w:rFonts w:ascii="Times New Roman" w:hAnsi="Times New Roman"/>
          <w:spacing w:val="-6"/>
          <w:sz w:val="28"/>
          <w:szCs w:val="28"/>
        </w:rPr>
        <w:t>и</w:t>
      </w:r>
      <w:r w:rsidRPr="008075FD">
        <w:rPr>
          <w:rFonts w:ascii="Times New Roman" w:hAnsi="Times New Roman"/>
          <w:spacing w:val="-6"/>
          <w:sz w:val="28"/>
          <w:szCs w:val="28"/>
        </w:rPr>
        <w:t>ческого присоединения) объектов к сетям инженерно-технического обеспечения;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срока информирования населения городских или сельских поселений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о возможном или предстоящем предоставлении земел</w:t>
      </w:r>
      <w:r w:rsidRPr="00D25596">
        <w:rPr>
          <w:rFonts w:ascii="Times New Roman" w:hAnsi="Times New Roman"/>
          <w:sz w:val="28"/>
          <w:szCs w:val="28"/>
        </w:rPr>
        <w:t>ь</w:t>
      </w:r>
      <w:r w:rsidRPr="00D25596">
        <w:rPr>
          <w:rFonts w:ascii="Times New Roman" w:hAnsi="Times New Roman"/>
          <w:sz w:val="28"/>
          <w:szCs w:val="28"/>
        </w:rPr>
        <w:t>ных участков для строительства.</w:t>
      </w:r>
    </w:p>
    <w:p w:rsidR="001C1F21" w:rsidRPr="00D25596" w:rsidRDefault="001C1F21" w:rsidP="006D0D4E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Сроки передачи запроса о предоставлении муниципальной услуги и прилагаемых документов из многофункционального центра в </w:t>
      </w:r>
      <w:r>
        <w:rPr>
          <w:rFonts w:ascii="Times New Roman" w:hAnsi="Times New Roman"/>
          <w:sz w:val="28"/>
          <w:szCs w:val="28"/>
        </w:rPr>
        <w:t>Администрацию города</w:t>
      </w:r>
      <w:r w:rsidRPr="00D25596">
        <w:rPr>
          <w:rFonts w:ascii="Times New Roman" w:hAnsi="Times New Roman"/>
          <w:sz w:val="28"/>
          <w:szCs w:val="28"/>
        </w:rPr>
        <w:t xml:space="preserve">, а также передачи результата муниципальной услуги из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 xml:space="preserve"> в многофункциональный центр устанавливаются соглашением о вза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 xml:space="preserve">модействии между </w:t>
      </w:r>
      <w:r>
        <w:rPr>
          <w:rFonts w:ascii="Times New Roman" w:hAnsi="Times New Roman"/>
          <w:sz w:val="28"/>
          <w:szCs w:val="28"/>
        </w:rPr>
        <w:t>Администрацией города</w:t>
      </w:r>
      <w:r w:rsidRPr="00D25596">
        <w:rPr>
          <w:rFonts w:ascii="Times New Roman" w:hAnsi="Times New Roman"/>
          <w:sz w:val="28"/>
          <w:szCs w:val="28"/>
        </w:rPr>
        <w:t xml:space="preserve"> и многофункциональным центром.</w:t>
      </w:r>
    </w:p>
    <w:p w:rsidR="001C1F21" w:rsidRPr="00D25596" w:rsidRDefault="001C1F21" w:rsidP="006D0D4E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Выдача (направление) результата предоставления муниципальной у</w:t>
      </w:r>
      <w:r w:rsidRPr="00D25596">
        <w:rPr>
          <w:rFonts w:ascii="Times New Roman" w:hAnsi="Times New Roman"/>
          <w:sz w:val="28"/>
          <w:szCs w:val="28"/>
        </w:rPr>
        <w:t>с</w:t>
      </w:r>
      <w:r w:rsidRPr="00D25596">
        <w:rPr>
          <w:rFonts w:ascii="Times New Roman" w:hAnsi="Times New Roman"/>
          <w:sz w:val="28"/>
          <w:szCs w:val="28"/>
        </w:rPr>
        <w:t xml:space="preserve">луги, оформленного одним из документов, указанных в пункте 17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D25596">
        <w:rPr>
          <w:rFonts w:ascii="Times New Roman" w:hAnsi="Times New Roman"/>
          <w:sz w:val="28"/>
          <w:szCs w:val="28"/>
        </w:rPr>
        <w:t>административного регламента, осуществляется в срок, не превышающий 7 к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лендарных дней с даты регистрации указанных документов.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C1F21" w:rsidRDefault="001C1F21" w:rsidP="00FD33EF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r w:rsidRPr="00D25596">
        <w:rPr>
          <w:rFonts w:ascii="Times New Roman" w:hAnsi="Times New Roman"/>
          <w:b/>
          <w:bCs/>
          <w:kern w:val="32"/>
          <w:sz w:val="28"/>
          <w:szCs w:val="28"/>
        </w:rPr>
        <w:t>Правовые основания предоставления муниципальной услуги</w:t>
      </w:r>
    </w:p>
    <w:p w:rsidR="001C1F21" w:rsidRPr="00D25596" w:rsidRDefault="001C1F21" w:rsidP="006D0D4E">
      <w:pPr>
        <w:widowControl w:val="0"/>
        <w:tabs>
          <w:tab w:val="left" w:pos="1134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</w:p>
    <w:p w:rsidR="001C1F21" w:rsidRPr="008075FD" w:rsidRDefault="001C1F21" w:rsidP="006D0D4E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8075FD">
        <w:rPr>
          <w:rFonts w:ascii="Times New Roman" w:hAnsi="Times New Roman"/>
          <w:spacing w:val="-6"/>
          <w:sz w:val="28"/>
          <w:szCs w:val="28"/>
        </w:rPr>
        <w:t>Предоставление муниципальной услуги осуществляется в соответствии с:</w:t>
      </w:r>
    </w:p>
    <w:p w:rsidR="001C1F21" w:rsidRPr="00D25596" w:rsidRDefault="001C1F21" w:rsidP="006D0D4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Конституцией Российской Федерации, принятой всенародным голосов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нием 12.12.1993 // «Российская газета», 25.12.1993, №237;</w:t>
      </w:r>
    </w:p>
    <w:p w:rsidR="001C1F21" w:rsidRPr="00C13CAF" w:rsidRDefault="001C1F21" w:rsidP="006D0D4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C13CAF">
        <w:rPr>
          <w:rFonts w:ascii="Times New Roman" w:hAnsi="Times New Roman"/>
          <w:spacing w:val="-4"/>
          <w:sz w:val="28"/>
          <w:szCs w:val="28"/>
        </w:rPr>
        <w:t>Гражданским кодексом Российской Федерации от 30.11.1994 №51-ФЗ // «Собрание законодательства Российской Федерации», 05.12.1994, №32, ст. 3301;</w:t>
      </w:r>
    </w:p>
    <w:p w:rsidR="001C1F21" w:rsidRPr="00C13CAF" w:rsidRDefault="001C1F21" w:rsidP="006D0D4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C13CAF">
        <w:rPr>
          <w:rFonts w:ascii="Times New Roman" w:hAnsi="Times New Roman"/>
          <w:spacing w:val="-4"/>
          <w:sz w:val="28"/>
          <w:szCs w:val="28"/>
        </w:rPr>
        <w:t>Земельным кодексом Российской Федерации от 25.10.2001 №136-ФЗ // «С</w:t>
      </w:r>
      <w:r w:rsidRPr="00C13CAF">
        <w:rPr>
          <w:rFonts w:ascii="Times New Roman" w:hAnsi="Times New Roman"/>
          <w:spacing w:val="-4"/>
          <w:sz w:val="28"/>
          <w:szCs w:val="28"/>
        </w:rPr>
        <w:t>о</w:t>
      </w:r>
      <w:r w:rsidRPr="00C13CAF">
        <w:rPr>
          <w:rFonts w:ascii="Times New Roman" w:hAnsi="Times New Roman"/>
          <w:spacing w:val="-4"/>
          <w:sz w:val="28"/>
          <w:szCs w:val="28"/>
        </w:rPr>
        <w:t>брание законодательства Российской Федерации», 29.10.2001, №44, ст. 4147;</w:t>
      </w:r>
    </w:p>
    <w:p w:rsidR="001C1F21" w:rsidRPr="00C13CAF" w:rsidRDefault="001C1F21" w:rsidP="006D0D4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13CAF">
        <w:rPr>
          <w:rFonts w:ascii="Times New Roman" w:hAnsi="Times New Roman"/>
          <w:spacing w:val="-6"/>
          <w:sz w:val="28"/>
          <w:szCs w:val="28"/>
        </w:rPr>
        <w:t>Жилищным кодексом Российской Федерации от 29.12.2004 №188-ФЗ // «</w:t>
      </w:r>
      <w:r w:rsidRPr="00C13CAF">
        <w:rPr>
          <w:rFonts w:ascii="Times New Roman" w:hAnsi="Times New Roman"/>
          <w:spacing w:val="-6"/>
          <w:sz w:val="28"/>
          <w:szCs w:val="28"/>
          <w:lang w:eastAsia="en-US"/>
        </w:rPr>
        <w:t>С</w:t>
      </w:r>
      <w:r w:rsidRPr="00C13CAF">
        <w:rPr>
          <w:rFonts w:ascii="Times New Roman" w:hAnsi="Times New Roman"/>
          <w:spacing w:val="-6"/>
          <w:sz w:val="28"/>
          <w:szCs w:val="28"/>
          <w:lang w:eastAsia="en-US"/>
        </w:rPr>
        <w:t>о</w:t>
      </w:r>
      <w:r w:rsidRPr="00C13CAF">
        <w:rPr>
          <w:rFonts w:ascii="Times New Roman" w:hAnsi="Times New Roman"/>
          <w:spacing w:val="-6"/>
          <w:sz w:val="28"/>
          <w:szCs w:val="28"/>
          <w:lang w:eastAsia="en-US"/>
        </w:rPr>
        <w:t>брание законодательства Российской Федерации», 03.01.2005, №1 (часть 1), ст. 14;</w:t>
      </w:r>
    </w:p>
    <w:p w:rsidR="001C1F21" w:rsidRPr="00D25596" w:rsidRDefault="001C1F21" w:rsidP="006D0D4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Градостроительным </w:t>
      </w:r>
      <w:hyperlink r:id="rId9" w:history="1">
        <w:r w:rsidRPr="00D25596">
          <w:rPr>
            <w:rFonts w:ascii="Times New Roman" w:hAnsi="Times New Roman"/>
            <w:sz w:val="28"/>
            <w:szCs w:val="28"/>
          </w:rPr>
          <w:t>кодекс</w:t>
        </w:r>
      </w:hyperlink>
      <w:r w:rsidRPr="00D25596">
        <w:rPr>
          <w:rFonts w:ascii="Times New Roman" w:hAnsi="Times New Roman"/>
          <w:sz w:val="28"/>
          <w:szCs w:val="28"/>
        </w:rPr>
        <w:t>ом Российской Федерации от 29.12.2004 №190-ФЗ // «Российская газета», 30.12.2004</w:t>
      </w:r>
      <w:r>
        <w:rPr>
          <w:rFonts w:ascii="Times New Roman" w:hAnsi="Times New Roman"/>
          <w:sz w:val="28"/>
          <w:szCs w:val="28"/>
        </w:rPr>
        <w:t>, №290</w:t>
      </w:r>
      <w:r w:rsidRPr="00D25596">
        <w:rPr>
          <w:rFonts w:ascii="Times New Roman" w:hAnsi="Times New Roman"/>
          <w:sz w:val="28"/>
          <w:szCs w:val="28"/>
        </w:rPr>
        <w:t>;</w:t>
      </w:r>
    </w:p>
    <w:p w:rsidR="001C1F21" w:rsidRPr="00D25596" w:rsidRDefault="001C1F21" w:rsidP="006D0D4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Лесным кодексом Российской Федерации от 04.12.2006 №200-ФЗ // «Ро</w:t>
      </w:r>
      <w:r w:rsidRPr="00D25596">
        <w:rPr>
          <w:rFonts w:ascii="Times New Roman" w:hAnsi="Times New Roman"/>
          <w:sz w:val="28"/>
          <w:szCs w:val="28"/>
        </w:rPr>
        <w:t>с</w:t>
      </w:r>
      <w:r w:rsidRPr="00D25596">
        <w:rPr>
          <w:rFonts w:ascii="Times New Roman" w:hAnsi="Times New Roman"/>
          <w:sz w:val="28"/>
          <w:szCs w:val="28"/>
        </w:rPr>
        <w:t>сийская газета», 08.12.2006</w:t>
      </w:r>
      <w:r>
        <w:rPr>
          <w:rFonts w:ascii="Times New Roman" w:hAnsi="Times New Roman"/>
          <w:sz w:val="28"/>
          <w:szCs w:val="28"/>
        </w:rPr>
        <w:t>, №</w:t>
      </w:r>
      <w:r w:rsidRPr="00D25596">
        <w:rPr>
          <w:rFonts w:ascii="Times New Roman" w:hAnsi="Times New Roman"/>
          <w:sz w:val="28"/>
          <w:szCs w:val="28"/>
        </w:rPr>
        <w:t>277;</w:t>
      </w:r>
    </w:p>
    <w:p w:rsidR="001C1F21" w:rsidRPr="00D25596" w:rsidRDefault="001C1F21" w:rsidP="006D0D4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Федеральным законом от 04.07.1991 №1541-1 «О приватизации жили</w:t>
      </w:r>
      <w:r w:rsidRPr="00D25596">
        <w:rPr>
          <w:rFonts w:ascii="Times New Roman" w:hAnsi="Times New Roman"/>
          <w:sz w:val="28"/>
          <w:szCs w:val="28"/>
        </w:rPr>
        <w:t>щ</w:t>
      </w:r>
      <w:r w:rsidRPr="00D25596">
        <w:rPr>
          <w:rFonts w:ascii="Times New Roman" w:hAnsi="Times New Roman"/>
          <w:sz w:val="28"/>
          <w:szCs w:val="28"/>
        </w:rPr>
        <w:t>ного фонда в Российской Федерации» // «Ведомости СНД и ВС РСФСР», 11.07.1991, №28, ст. 959;</w:t>
      </w:r>
    </w:p>
    <w:p w:rsidR="001C1F21" w:rsidRPr="00D25596" w:rsidRDefault="001C1F21" w:rsidP="006D0D4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Федеральным законом от 25.10.2001 №137-ФЗ «О введении в действие Земельного кодекса Российской Федерации» // «Собрание законодательства Российской Федерации», 29.10.2001, №44, ст. 4148;</w:t>
      </w:r>
    </w:p>
    <w:p w:rsidR="001C1F21" w:rsidRPr="00D25596" w:rsidRDefault="001C1F21" w:rsidP="006D0D4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Федеральным законом от 06.10.2003 №131-ФЗ «Об общих принципах о</w:t>
      </w:r>
      <w:r w:rsidRPr="00D25596">
        <w:rPr>
          <w:rFonts w:ascii="Times New Roman" w:hAnsi="Times New Roman"/>
          <w:sz w:val="28"/>
          <w:szCs w:val="28"/>
        </w:rPr>
        <w:t>р</w:t>
      </w:r>
      <w:r w:rsidRPr="00D25596">
        <w:rPr>
          <w:rFonts w:ascii="Times New Roman" w:hAnsi="Times New Roman"/>
          <w:sz w:val="28"/>
          <w:szCs w:val="28"/>
        </w:rPr>
        <w:t>ганизации местного самоуправления в Российской Федерации» // «Собрание з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конодательства Российской Федерации», 06.10.2003, №40, ст. 38224;</w:t>
      </w:r>
    </w:p>
    <w:p w:rsidR="001C1F21" w:rsidRPr="00D25596" w:rsidRDefault="001C1F21" w:rsidP="006D0D4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Федеральным </w:t>
      </w:r>
      <w:hyperlink r:id="rId10" w:history="1">
        <w:r w:rsidRPr="00D25596">
          <w:rPr>
            <w:rFonts w:ascii="Times New Roman" w:hAnsi="Times New Roman"/>
            <w:sz w:val="28"/>
            <w:szCs w:val="28"/>
          </w:rPr>
          <w:t>закон</w:t>
        </w:r>
      </w:hyperlink>
      <w:r w:rsidRPr="00D25596">
        <w:rPr>
          <w:rFonts w:ascii="Times New Roman" w:hAnsi="Times New Roman"/>
          <w:sz w:val="28"/>
          <w:szCs w:val="28"/>
        </w:rPr>
        <w:t>ом от 21.12.2004 №172-ФЗ «О переводе земель или земельных участков из одной категории в другую» // «Собрание законодател</w:t>
      </w:r>
      <w:r w:rsidRPr="00D25596">
        <w:rPr>
          <w:rFonts w:ascii="Times New Roman" w:hAnsi="Times New Roman"/>
          <w:sz w:val="28"/>
          <w:szCs w:val="28"/>
        </w:rPr>
        <w:t>ь</w:t>
      </w:r>
      <w:r w:rsidRPr="00D25596">
        <w:rPr>
          <w:rFonts w:ascii="Times New Roman" w:hAnsi="Times New Roman"/>
          <w:sz w:val="28"/>
          <w:szCs w:val="28"/>
        </w:rPr>
        <w:t>ства Российской Федерации», 27.12.2004, №52 (часть 1), ст. 5276;</w:t>
      </w:r>
    </w:p>
    <w:p w:rsidR="001C1F21" w:rsidRPr="00D25596" w:rsidRDefault="001C1F21" w:rsidP="006D0D4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Федеральным законом от 29.12.2004 №191-ФЗ «О введении в действие Градостроительного кодекса Российской Федерации» // «Российская газета», 30.12.2004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25596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290</w:t>
      </w:r>
      <w:r w:rsidRPr="00D25596">
        <w:rPr>
          <w:rFonts w:ascii="Times New Roman" w:hAnsi="Times New Roman"/>
          <w:sz w:val="28"/>
          <w:szCs w:val="28"/>
        </w:rPr>
        <w:t>;</w:t>
      </w:r>
    </w:p>
    <w:p w:rsidR="001C1F21" w:rsidRPr="00C13CAF" w:rsidRDefault="001C1F21" w:rsidP="006D0D4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C13CAF">
        <w:rPr>
          <w:rFonts w:ascii="Times New Roman" w:hAnsi="Times New Roman"/>
          <w:spacing w:val="6"/>
          <w:sz w:val="28"/>
          <w:szCs w:val="28"/>
        </w:rPr>
        <w:t>Федеральным законом от 02.05.2006 №59-ФЗ «О порядке рассмотр</w:t>
      </w:r>
      <w:r w:rsidRPr="00C13CAF">
        <w:rPr>
          <w:rFonts w:ascii="Times New Roman" w:hAnsi="Times New Roman"/>
          <w:spacing w:val="6"/>
          <w:sz w:val="28"/>
          <w:szCs w:val="28"/>
        </w:rPr>
        <w:t>е</w:t>
      </w:r>
      <w:r w:rsidRPr="00C13CAF">
        <w:rPr>
          <w:rFonts w:ascii="Times New Roman" w:hAnsi="Times New Roman"/>
          <w:spacing w:val="6"/>
          <w:sz w:val="28"/>
          <w:szCs w:val="28"/>
        </w:rPr>
        <w:t>ния обращений граждан Российской Федерации» // «Российская газета», 05.05.2006, №95;</w:t>
      </w:r>
    </w:p>
    <w:p w:rsidR="001C1F21" w:rsidRPr="00D25596" w:rsidRDefault="001C1F21" w:rsidP="006D0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Федеральным </w:t>
      </w:r>
      <w:hyperlink r:id="rId11" w:history="1">
        <w:r w:rsidRPr="00D25596">
          <w:rPr>
            <w:rFonts w:ascii="Times New Roman" w:hAnsi="Times New Roman"/>
            <w:sz w:val="28"/>
            <w:szCs w:val="28"/>
          </w:rPr>
          <w:t>закон</w:t>
        </w:r>
      </w:hyperlink>
      <w:r w:rsidRPr="00D25596">
        <w:rPr>
          <w:rFonts w:ascii="Times New Roman" w:hAnsi="Times New Roman"/>
          <w:sz w:val="28"/>
          <w:szCs w:val="28"/>
        </w:rPr>
        <w:t>ом от 24.07.2007 №221-ФЗ «О государственном кад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стре недвижимости» // «Собрание законодательства Российской Федерации», 30.07.2007, №31, ст. 4017;</w:t>
      </w:r>
    </w:p>
    <w:p w:rsidR="001C1F21" w:rsidRPr="00D25596" w:rsidRDefault="001C1F21" w:rsidP="006D0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Федеральным законом от 09.02.2009 №8-ФЗ «Об обеспечении доступа к информации о деятельности государственных органов и органов местного с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моуправления» // «Парламентская газета», 13-19.02.2009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25596">
        <w:rPr>
          <w:rFonts w:ascii="Times New Roman" w:hAnsi="Times New Roman"/>
          <w:sz w:val="28"/>
          <w:szCs w:val="28"/>
        </w:rPr>
        <w:t>№8;</w:t>
      </w:r>
    </w:p>
    <w:p w:rsidR="001C1F21" w:rsidRDefault="001C1F21" w:rsidP="006D0D4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Федеральным </w:t>
      </w:r>
      <w:hyperlink r:id="rId12" w:history="1">
        <w:r w:rsidRPr="00D25596">
          <w:rPr>
            <w:rFonts w:ascii="Times New Roman" w:hAnsi="Times New Roman"/>
            <w:sz w:val="28"/>
            <w:szCs w:val="28"/>
          </w:rPr>
          <w:t>закон</w:t>
        </w:r>
      </w:hyperlink>
      <w:r>
        <w:rPr>
          <w:rFonts w:ascii="Times New Roman" w:hAnsi="Times New Roman"/>
          <w:sz w:val="28"/>
          <w:szCs w:val="28"/>
        </w:rPr>
        <w:t>ом от 27.07.2010 №</w:t>
      </w:r>
      <w:r w:rsidRPr="00D25596">
        <w:rPr>
          <w:rFonts w:ascii="Times New Roman" w:hAnsi="Times New Roman"/>
          <w:sz w:val="28"/>
          <w:szCs w:val="28"/>
        </w:rPr>
        <w:t>210-ФЗ «Об организации предо</w:t>
      </w:r>
      <w:r w:rsidRPr="00D25596">
        <w:rPr>
          <w:rFonts w:ascii="Times New Roman" w:hAnsi="Times New Roman"/>
          <w:sz w:val="28"/>
          <w:szCs w:val="28"/>
        </w:rPr>
        <w:t>с</w:t>
      </w:r>
      <w:r w:rsidRPr="00D25596">
        <w:rPr>
          <w:rFonts w:ascii="Times New Roman" w:hAnsi="Times New Roman"/>
          <w:sz w:val="28"/>
          <w:szCs w:val="28"/>
        </w:rPr>
        <w:t>тавления государственных и муниципальных услуг» // «Российская газета», 30.07.2010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25596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168</w:t>
      </w:r>
      <w:r w:rsidRPr="00D25596">
        <w:rPr>
          <w:rFonts w:ascii="Times New Roman" w:hAnsi="Times New Roman"/>
          <w:sz w:val="28"/>
          <w:szCs w:val="28"/>
        </w:rPr>
        <w:t>;</w:t>
      </w:r>
    </w:p>
    <w:p w:rsidR="001C1F21" w:rsidRDefault="001C1F21" w:rsidP="006D0D4E">
      <w:pPr>
        <w:pStyle w:val="ListParagraph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D63F1">
        <w:rPr>
          <w:rFonts w:ascii="Times New Roman" w:hAnsi="Times New Roman"/>
          <w:color w:val="000000"/>
          <w:sz w:val="28"/>
          <w:szCs w:val="28"/>
        </w:rPr>
        <w:t xml:space="preserve">Федеральным </w:t>
      </w:r>
      <w:hyperlink r:id="rId13" w:history="1">
        <w:r w:rsidRPr="009D63F1">
          <w:rPr>
            <w:rFonts w:ascii="Times New Roman" w:hAnsi="Times New Roman"/>
            <w:color w:val="000000"/>
            <w:sz w:val="28"/>
            <w:szCs w:val="28"/>
          </w:rPr>
          <w:t>законом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от 27.07.2006 №</w:t>
      </w:r>
      <w:r w:rsidRPr="009D63F1">
        <w:rPr>
          <w:rFonts w:ascii="Times New Roman" w:hAnsi="Times New Roman"/>
          <w:color w:val="000000"/>
          <w:sz w:val="28"/>
          <w:szCs w:val="28"/>
        </w:rPr>
        <w:t xml:space="preserve">152-ФЗ «О персональных данных» </w:t>
      </w:r>
      <w:r>
        <w:rPr>
          <w:rFonts w:ascii="Times New Roman" w:hAnsi="Times New Roman"/>
          <w:color w:val="000000"/>
          <w:sz w:val="28"/>
          <w:szCs w:val="28"/>
        </w:rPr>
        <w:t>// «Российская газета», 2006, №165</w:t>
      </w:r>
      <w:r w:rsidRPr="009D63F1">
        <w:rPr>
          <w:rFonts w:ascii="Times New Roman" w:hAnsi="Times New Roman"/>
          <w:color w:val="000000"/>
          <w:sz w:val="28"/>
          <w:szCs w:val="28"/>
        </w:rPr>
        <w:t>;</w:t>
      </w:r>
    </w:p>
    <w:p w:rsidR="001C1F21" w:rsidRPr="009D63F1" w:rsidRDefault="001C1F21" w:rsidP="006D0D4E">
      <w:pPr>
        <w:pStyle w:val="ListParagraph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D63F1">
        <w:rPr>
          <w:rFonts w:ascii="Times New Roman" w:hAnsi="Times New Roman"/>
          <w:sz w:val="28"/>
          <w:szCs w:val="28"/>
        </w:rPr>
        <w:t>Феде</w:t>
      </w:r>
      <w:r>
        <w:rPr>
          <w:rFonts w:ascii="Times New Roman" w:hAnsi="Times New Roman"/>
          <w:sz w:val="28"/>
          <w:szCs w:val="28"/>
        </w:rPr>
        <w:t>ральным законом от 06.04.2011 №</w:t>
      </w:r>
      <w:r w:rsidRPr="009D63F1">
        <w:rPr>
          <w:rFonts w:ascii="Times New Roman" w:hAnsi="Times New Roman"/>
          <w:sz w:val="28"/>
          <w:szCs w:val="28"/>
        </w:rPr>
        <w:t>63-ФЗ «Об электронной подписи» //</w:t>
      </w:r>
      <w:r>
        <w:rPr>
          <w:rFonts w:ascii="Times New Roman" w:hAnsi="Times New Roman"/>
          <w:sz w:val="28"/>
          <w:szCs w:val="28"/>
        </w:rPr>
        <w:t xml:space="preserve"> </w:t>
      </w:r>
      <w:r w:rsidRPr="009D63F1">
        <w:rPr>
          <w:rFonts w:ascii="Times New Roman" w:hAnsi="Times New Roman"/>
          <w:sz w:val="28"/>
          <w:szCs w:val="28"/>
        </w:rPr>
        <w:t>«Парламен</w:t>
      </w:r>
      <w:r>
        <w:rPr>
          <w:rFonts w:ascii="Times New Roman" w:hAnsi="Times New Roman"/>
          <w:sz w:val="28"/>
          <w:szCs w:val="28"/>
        </w:rPr>
        <w:t>тская газета», 08-14.04.2011, №</w:t>
      </w:r>
      <w:r w:rsidRPr="009D63F1">
        <w:rPr>
          <w:rFonts w:ascii="Times New Roman" w:hAnsi="Times New Roman"/>
          <w:sz w:val="28"/>
          <w:szCs w:val="28"/>
        </w:rPr>
        <w:t>17, «Российская газета»,</w:t>
      </w:r>
      <w:r w:rsidRPr="009D63F1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08.04.2011, №</w:t>
      </w:r>
      <w:r w:rsidRPr="009D63F1">
        <w:rPr>
          <w:rFonts w:ascii="Times New Roman" w:hAnsi="Times New Roman"/>
          <w:sz w:val="28"/>
          <w:szCs w:val="28"/>
        </w:rPr>
        <w:t>75, «Собрание зако</w:t>
      </w:r>
      <w:r>
        <w:rPr>
          <w:rFonts w:ascii="Times New Roman" w:hAnsi="Times New Roman"/>
          <w:sz w:val="28"/>
          <w:szCs w:val="28"/>
        </w:rPr>
        <w:t>нодательства РФ», 11.04.2011, №</w:t>
      </w:r>
      <w:r w:rsidRPr="009D63F1">
        <w:rPr>
          <w:rFonts w:ascii="Times New Roman" w:hAnsi="Times New Roman"/>
          <w:sz w:val="28"/>
          <w:szCs w:val="28"/>
        </w:rPr>
        <w:t>15, ст. 2036;</w:t>
      </w:r>
    </w:p>
    <w:p w:rsidR="001C1F21" w:rsidRPr="00D25596" w:rsidRDefault="001C1F21" w:rsidP="006D0D4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законом Московской области от 07.06.1996 №23/96-ОЗ «О регулировании земельных отношений в Московской области» // «Ежедневные Новости. По</w:t>
      </w:r>
      <w:r w:rsidRPr="00D25596">
        <w:rPr>
          <w:rFonts w:ascii="Times New Roman" w:hAnsi="Times New Roman"/>
          <w:sz w:val="28"/>
          <w:szCs w:val="28"/>
        </w:rPr>
        <w:t>д</w:t>
      </w:r>
      <w:r w:rsidRPr="00D25596">
        <w:rPr>
          <w:rFonts w:ascii="Times New Roman" w:hAnsi="Times New Roman"/>
          <w:sz w:val="28"/>
          <w:szCs w:val="28"/>
        </w:rPr>
        <w:t>московье», 15.07.2006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25596">
        <w:rPr>
          <w:rFonts w:ascii="Times New Roman" w:hAnsi="Times New Roman"/>
          <w:sz w:val="28"/>
          <w:szCs w:val="28"/>
        </w:rPr>
        <w:t>№127;</w:t>
      </w:r>
    </w:p>
    <w:p w:rsidR="001C1F21" w:rsidRPr="00D25596" w:rsidRDefault="001C1F21" w:rsidP="006D0D4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постановлением Правительства Российской Федерации от 11.11.2002 №808 «Об организации и проведении торгов по продаже находящихся в гос</w:t>
      </w:r>
      <w:r w:rsidRPr="00D25596">
        <w:rPr>
          <w:rFonts w:ascii="Times New Roman" w:hAnsi="Times New Roman"/>
          <w:sz w:val="28"/>
          <w:szCs w:val="28"/>
        </w:rPr>
        <w:t>у</w:t>
      </w:r>
      <w:r w:rsidRPr="00D25596">
        <w:rPr>
          <w:rFonts w:ascii="Times New Roman" w:hAnsi="Times New Roman"/>
          <w:sz w:val="28"/>
          <w:szCs w:val="28"/>
        </w:rPr>
        <w:t>дарственной или муниципальной собственности земельных участков или права на заключение договоров аренды таких земельных участков» // «Собрание з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конодательства Российской Федерации», 18.11.2002, №46, ст. 4587;</w:t>
      </w:r>
    </w:p>
    <w:p w:rsidR="001C1F21" w:rsidRDefault="001C1F21" w:rsidP="006D0D4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постановлением Правительства Российской Федерации от 16.05.2011 №373 «О разработке и утверждении административных регламентов исполн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ния государственных функций и административных регламентов предоставл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ния государственных услуг» // «Собрание законодательства Российской Фед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рации», 30.05.2011, №22, ст. 3169;</w:t>
      </w:r>
    </w:p>
    <w:p w:rsidR="001C1F21" w:rsidRPr="00D25596" w:rsidRDefault="001C1F21" w:rsidP="006D0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постановлением Правительства Московской области от 25.04.2011 №365/15 26.02.2013 «Об утверждении Порядка разработки и утверждения а</w:t>
      </w:r>
      <w:r w:rsidRPr="00D25596">
        <w:rPr>
          <w:rFonts w:ascii="Times New Roman" w:hAnsi="Times New Roman"/>
          <w:sz w:val="28"/>
          <w:szCs w:val="28"/>
        </w:rPr>
        <w:t>д</w:t>
      </w:r>
      <w:r w:rsidRPr="00D25596">
        <w:rPr>
          <w:rFonts w:ascii="Times New Roman" w:hAnsi="Times New Roman"/>
          <w:sz w:val="28"/>
          <w:szCs w:val="28"/>
        </w:rPr>
        <w:t>министративных регламентов исполнения государственных функций и админ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>стративных регламентов предоставления государственных услуг центральными исполнительными органами государственной власти Московской области, г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сударственными органами Московской области» // «Ежедневные Новости. Подмосковье», 05.05.2011</w:t>
      </w:r>
      <w:r>
        <w:rPr>
          <w:rFonts w:ascii="Times New Roman" w:hAnsi="Times New Roman"/>
          <w:sz w:val="28"/>
          <w:szCs w:val="28"/>
        </w:rPr>
        <w:t>, №77</w:t>
      </w:r>
      <w:r w:rsidRPr="00D25596">
        <w:rPr>
          <w:rFonts w:ascii="Times New Roman" w:hAnsi="Times New Roman"/>
          <w:sz w:val="28"/>
          <w:szCs w:val="28"/>
        </w:rPr>
        <w:t>;</w:t>
      </w:r>
    </w:p>
    <w:p w:rsidR="001C1F21" w:rsidRPr="00C13CAF" w:rsidRDefault="001C1F21" w:rsidP="006D0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13CAF">
        <w:rPr>
          <w:rFonts w:ascii="Times New Roman" w:hAnsi="Times New Roman"/>
          <w:spacing w:val="-6"/>
          <w:sz w:val="28"/>
          <w:szCs w:val="28"/>
        </w:rPr>
        <w:t>постановлением Правительства Московской области от 26.12.2011 №1635/53 «Об утверждении Перечня услуг, которые являются необходимыми и обязател</w:t>
      </w:r>
      <w:r w:rsidRPr="00C13CAF">
        <w:rPr>
          <w:rFonts w:ascii="Times New Roman" w:hAnsi="Times New Roman"/>
          <w:spacing w:val="-6"/>
          <w:sz w:val="28"/>
          <w:szCs w:val="28"/>
        </w:rPr>
        <w:t>ь</w:t>
      </w:r>
      <w:r w:rsidRPr="00C13CAF">
        <w:rPr>
          <w:rFonts w:ascii="Times New Roman" w:hAnsi="Times New Roman"/>
          <w:spacing w:val="-6"/>
          <w:sz w:val="28"/>
          <w:szCs w:val="28"/>
        </w:rPr>
        <w:t>ными для предоставления исполнительными органами государственной власти М</w:t>
      </w:r>
      <w:r w:rsidRPr="00C13CAF">
        <w:rPr>
          <w:rFonts w:ascii="Times New Roman" w:hAnsi="Times New Roman"/>
          <w:spacing w:val="-6"/>
          <w:sz w:val="28"/>
          <w:szCs w:val="28"/>
        </w:rPr>
        <w:t>о</w:t>
      </w:r>
      <w:r w:rsidRPr="00C13CAF">
        <w:rPr>
          <w:rFonts w:ascii="Times New Roman" w:hAnsi="Times New Roman"/>
          <w:spacing w:val="-6"/>
          <w:sz w:val="28"/>
          <w:szCs w:val="28"/>
        </w:rPr>
        <w:t>сковской области государственных услуг и предоставляются организациями, учас</w:t>
      </w:r>
      <w:r w:rsidRPr="00C13CAF">
        <w:rPr>
          <w:rFonts w:ascii="Times New Roman" w:hAnsi="Times New Roman"/>
          <w:spacing w:val="-6"/>
          <w:sz w:val="28"/>
          <w:szCs w:val="28"/>
        </w:rPr>
        <w:t>т</w:t>
      </w:r>
      <w:r w:rsidRPr="00C13CAF">
        <w:rPr>
          <w:rFonts w:ascii="Times New Roman" w:hAnsi="Times New Roman"/>
          <w:spacing w:val="-6"/>
          <w:sz w:val="28"/>
          <w:szCs w:val="28"/>
        </w:rPr>
        <w:t>вующими в предоставлении государственных услуг» // «Информационный вестник Правительства Московской области», 30.04.2012, №4, часть 1;</w:t>
      </w:r>
    </w:p>
    <w:p w:rsidR="001C1F21" w:rsidRPr="00D25596" w:rsidRDefault="001C1F21" w:rsidP="006D0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постановлением Правительства Московской области от 27.09.2013 №777/42 «Об организации предоставления государственных услуг исполн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>тельных органов государственной власти Московской области на базе мног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функциональных центров предоставления государственных и муниципальных услуг, а также об утверждении Перечня государственных услуг исполнител</w:t>
      </w:r>
      <w:r w:rsidRPr="00D25596">
        <w:rPr>
          <w:rFonts w:ascii="Times New Roman" w:hAnsi="Times New Roman"/>
          <w:sz w:val="28"/>
          <w:szCs w:val="28"/>
        </w:rPr>
        <w:t>ь</w:t>
      </w:r>
      <w:r w:rsidRPr="00D25596">
        <w:rPr>
          <w:rFonts w:ascii="Times New Roman" w:hAnsi="Times New Roman"/>
          <w:sz w:val="28"/>
          <w:szCs w:val="28"/>
        </w:rPr>
        <w:t>ных органов государственной власти Московской области, предоставление к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торых организуется по принципу «одного окна», в том числе на базе мног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функциональных центров предоставления государственных и муниципальных услуг, и Рекомендуемого перечня муниципальных услуг, предоставляемых о</w:t>
      </w:r>
      <w:r w:rsidRPr="00D25596">
        <w:rPr>
          <w:rFonts w:ascii="Times New Roman" w:hAnsi="Times New Roman"/>
          <w:sz w:val="28"/>
          <w:szCs w:val="28"/>
        </w:rPr>
        <w:t>р</w:t>
      </w:r>
      <w:r w:rsidRPr="00D25596">
        <w:rPr>
          <w:rFonts w:ascii="Times New Roman" w:hAnsi="Times New Roman"/>
          <w:sz w:val="28"/>
          <w:szCs w:val="28"/>
        </w:rPr>
        <w:t>ганами местного самоуправления муниципальных образований Московской о</w:t>
      </w:r>
      <w:r w:rsidRPr="00D25596">
        <w:rPr>
          <w:rFonts w:ascii="Times New Roman" w:hAnsi="Times New Roman"/>
          <w:sz w:val="28"/>
          <w:szCs w:val="28"/>
        </w:rPr>
        <w:t>б</w:t>
      </w:r>
      <w:r w:rsidRPr="00D25596">
        <w:rPr>
          <w:rFonts w:ascii="Times New Roman" w:hAnsi="Times New Roman"/>
          <w:sz w:val="28"/>
          <w:szCs w:val="28"/>
        </w:rPr>
        <w:t>ласти, а также услуг, оказываемых муниципальными учреждениями и другими организациями, предоставление которых организуется по принципу «одного окна», в том числе на базе многофункциональных центров предоставления г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сударственных и муниципальных услуг» // «Ежедневные Новости. Подмоск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вье», 24.10.2013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25596">
        <w:rPr>
          <w:rFonts w:ascii="Times New Roman" w:hAnsi="Times New Roman"/>
          <w:sz w:val="28"/>
          <w:szCs w:val="28"/>
        </w:rPr>
        <w:t>№199;</w:t>
      </w:r>
    </w:p>
    <w:p w:rsidR="001C1F21" w:rsidRPr="00D25596" w:rsidRDefault="001C1F21" w:rsidP="006D0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D25596">
        <w:rPr>
          <w:rFonts w:ascii="Times New Roman" w:hAnsi="Times New Roman"/>
          <w:sz w:val="28"/>
          <w:szCs w:val="28"/>
        </w:rPr>
        <w:t>остановлением Правительства Московской области от 08.08.2013 № 599/33 «О заключении соглашений об информационном взаимодействии между Правительством Московской области и органами местного самоупра</w:t>
      </w:r>
      <w:r w:rsidRPr="00D25596">
        <w:rPr>
          <w:rFonts w:ascii="Times New Roman" w:hAnsi="Times New Roman"/>
          <w:sz w:val="28"/>
          <w:szCs w:val="28"/>
        </w:rPr>
        <w:t>в</w:t>
      </w:r>
      <w:r w:rsidRPr="00D25596">
        <w:rPr>
          <w:rFonts w:ascii="Times New Roman" w:hAnsi="Times New Roman"/>
          <w:sz w:val="28"/>
          <w:szCs w:val="28"/>
        </w:rPr>
        <w:t>ления муниципальных образований Московской области в сфере градостро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>тельной, инвестиционной деятельности, земельно-имущественных отношений»;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приказом Минэкономразвития Российской Федерации от 13.09.2011 №475 «Об утверждении перечня документов, необходимых для приобретения прав на земельный участок» // «Российская газета», №222, 05.10.2011;</w:t>
      </w:r>
    </w:p>
    <w:p w:rsidR="001C1F21" w:rsidRPr="00C13CAF" w:rsidRDefault="001C1F21" w:rsidP="006D0D4E">
      <w:pPr>
        <w:pStyle w:val="ListParagraph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C13CAF">
        <w:rPr>
          <w:rFonts w:ascii="Times New Roman" w:hAnsi="Times New Roman"/>
          <w:color w:val="000000"/>
          <w:spacing w:val="-4"/>
          <w:sz w:val="28"/>
          <w:szCs w:val="28"/>
        </w:rPr>
        <w:t>постановление Администрации города Королёва Московской области от 21.06.2010 №1079 «Об утверждении Перечня муниципальных услуг города Кор</w:t>
      </w:r>
      <w:r w:rsidRPr="00C13CAF">
        <w:rPr>
          <w:rFonts w:ascii="Times New Roman" w:hAnsi="Times New Roman"/>
          <w:color w:val="000000"/>
          <w:spacing w:val="-4"/>
          <w:sz w:val="28"/>
          <w:szCs w:val="28"/>
        </w:rPr>
        <w:t>о</w:t>
      </w:r>
      <w:r w:rsidRPr="00C13CAF">
        <w:rPr>
          <w:rFonts w:ascii="Times New Roman" w:hAnsi="Times New Roman"/>
          <w:color w:val="000000"/>
          <w:spacing w:val="-4"/>
          <w:sz w:val="28"/>
          <w:szCs w:val="28"/>
        </w:rPr>
        <w:t>лёва Московской области, предоставляемых органами местного самоуправления и муниципальными учреждениями города Королёва Московской области»;</w:t>
      </w:r>
    </w:p>
    <w:p w:rsidR="001C1F21" w:rsidRDefault="001C1F21" w:rsidP="006D0D4E">
      <w:pPr>
        <w:pStyle w:val="ListParagraph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D63F1">
        <w:rPr>
          <w:rFonts w:ascii="Times New Roman" w:hAnsi="Times New Roman"/>
          <w:color w:val="000000"/>
          <w:sz w:val="28"/>
          <w:szCs w:val="28"/>
        </w:rPr>
        <w:t xml:space="preserve">Уставом города Королёва Московской области; </w:t>
      </w:r>
    </w:p>
    <w:p w:rsidR="001C1F21" w:rsidRDefault="001C1F21" w:rsidP="006D0D4E">
      <w:pPr>
        <w:pStyle w:val="ListParagraph"/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D63F1">
        <w:rPr>
          <w:rFonts w:ascii="Times New Roman" w:hAnsi="Times New Roman"/>
          <w:color w:val="000000"/>
          <w:sz w:val="28"/>
          <w:szCs w:val="28"/>
        </w:rPr>
        <w:t>настоящим административным регламентом;</w:t>
      </w:r>
    </w:p>
    <w:p w:rsidR="001C1F21" w:rsidRPr="009D63F1" w:rsidRDefault="001C1F21" w:rsidP="006D0D4E">
      <w:pPr>
        <w:pStyle w:val="ListParagraph"/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D63F1">
        <w:rPr>
          <w:rFonts w:ascii="Times New Roman" w:hAnsi="Times New Roman"/>
          <w:color w:val="000000"/>
          <w:sz w:val="28"/>
          <w:szCs w:val="28"/>
        </w:rPr>
        <w:t>иными муниципальными правовыми актами, регламентирующими пр</w:t>
      </w:r>
      <w:r w:rsidRPr="009D63F1">
        <w:rPr>
          <w:rFonts w:ascii="Times New Roman" w:hAnsi="Times New Roman"/>
          <w:color w:val="000000"/>
          <w:sz w:val="28"/>
          <w:szCs w:val="28"/>
        </w:rPr>
        <w:t>е</w:t>
      </w:r>
      <w:r w:rsidRPr="009D63F1">
        <w:rPr>
          <w:rFonts w:ascii="Times New Roman" w:hAnsi="Times New Roman"/>
          <w:color w:val="000000"/>
          <w:sz w:val="28"/>
          <w:szCs w:val="28"/>
        </w:rPr>
        <w:t>доставление муниципальных услуг города Королёва Московской области.</w:t>
      </w:r>
    </w:p>
    <w:p w:rsidR="001C1F21" w:rsidRPr="00D25596" w:rsidRDefault="001C1F21" w:rsidP="006D0D4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 xml:space="preserve">Исчерпывающий перечень документов, необходимых, в соответствии </w:t>
      </w: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kern w:val="32"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 xml:space="preserve">с </w:t>
      </w:r>
      <w:r w:rsidRPr="00D25596">
        <w:rPr>
          <w:rFonts w:ascii="Times New Roman" w:hAnsi="Times New Roman"/>
          <w:b/>
          <w:bCs/>
          <w:kern w:val="32"/>
          <w:sz w:val="28"/>
          <w:szCs w:val="28"/>
        </w:rPr>
        <w:t xml:space="preserve">правовыми актами Российской Федерации, правовыми актами </w:t>
      </w: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kern w:val="32"/>
          <w:sz w:val="28"/>
          <w:szCs w:val="28"/>
        </w:rPr>
      </w:pPr>
      <w:r w:rsidRPr="00D25596">
        <w:rPr>
          <w:rFonts w:ascii="Times New Roman" w:hAnsi="Times New Roman"/>
          <w:b/>
          <w:bCs/>
          <w:kern w:val="32"/>
          <w:sz w:val="28"/>
          <w:szCs w:val="28"/>
        </w:rPr>
        <w:t xml:space="preserve">Московской области и муниципальными правовыми актами, для </w:t>
      </w: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kern w:val="32"/>
          <w:sz w:val="28"/>
          <w:szCs w:val="28"/>
        </w:rPr>
      </w:pPr>
      <w:r w:rsidRPr="00D25596">
        <w:rPr>
          <w:rFonts w:ascii="Times New Roman" w:hAnsi="Times New Roman"/>
          <w:b/>
          <w:bCs/>
          <w:kern w:val="32"/>
          <w:sz w:val="28"/>
          <w:szCs w:val="28"/>
        </w:rPr>
        <w:t xml:space="preserve">предоставления муниципальной услуги, услуг, необходимых и </w:t>
      </w: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kern w:val="32"/>
          <w:sz w:val="28"/>
          <w:szCs w:val="28"/>
        </w:rPr>
      </w:pPr>
      <w:r w:rsidRPr="00D25596">
        <w:rPr>
          <w:rFonts w:ascii="Times New Roman" w:hAnsi="Times New Roman"/>
          <w:b/>
          <w:bCs/>
          <w:kern w:val="32"/>
          <w:sz w:val="28"/>
          <w:szCs w:val="28"/>
        </w:rPr>
        <w:t>обязательных для ее предоставления, способы их получения заявителями,</w:t>
      </w: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kern w:val="32"/>
          <w:sz w:val="28"/>
          <w:szCs w:val="28"/>
        </w:rPr>
      </w:pPr>
      <w:r w:rsidRPr="00D25596">
        <w:rPr>
          <w:rFonts w:ascii="Times New Roman" w:hAnsi="Times New Roman"/>
          <w:b/>
          <w:bCs/>
          <w:kern w:val="32"/>
          <w:sz w:val="28"/>
          <w:szCs w:val="28"/>
        </w:rPr>
        <w:t>в том числе в электронной фор</w:t>
      </w:r>
      <w:r>
        <w:rPr>
          <w:rFonts w:ascii="Times New Roman" w:hAnsi="Times New Roman"/>
          <w:b/>
          <w:bCs/>
          <w:kern w:val="32"/>
          <w:sz w:val="28"/>
          <w:szCs w:val="28"/>
        </w:rPr>
        <w:t>ме, и порядок их предоставления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kern w:val="32"/>
          <w:sz w:val="28"/>
          <w:szCs w:val="28"/>
        </w:rPr>
      </w:pPr>
    </w:p>
    <w:p w:rsidR="001C1F21" w:rsidRPr="00D25596" w:rsidRDefault="001C1F21" w:rsidP="006D0D4E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Для предоставления муниципальной услуги заявитель представляет заявление</w:t>
      </w:r>
      <w:r w:rsidRPr="00D2559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 xml:space="preserve">о выборе земельного участка и предварительном согласовании места размещения объекта по форме согласно Приложению </w:t>
      </w:r>
      <w:r>
        <w:rPr>
          <w:rFonts w:ascii="Times New Roman" w:hAnsi="Times New Roman"/>
          <w:sz w:val="28"/>
          <w:szCs w:val="28"/>
        </w:rPr>
        <w:t xml:space="preserve">№ </w:t>
      </w:r>
      <w:r w:rsidRPr="00D25596">
        <w:rPr>
          <w:rFonts w:ascii="Times New Roman" w:hAnsi="Times New Roman"/>
          <w:sz w:val="28"/>
          <w:szCs w:val="28"/>
        </w:rPr>
        <w:t>2 к административн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му регламенту, после постановки испрашиваемого земельного участка на кад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стровый учет – заявление о предоставлении земельного участка для строител</w:t>
      </w:r>
      <w:r w:rsidRPr="00D25596">
        <w:rPr>
          <w:rFonts w:ascii="Times New Roman" w:hAnsi="Times New Roman"/>
          <w:sz w:val="28"/>
          <w:szCs w:val="28"/>
        </w:rPr>
        <w:t>ь</w:t>
      </w:r>
      <w:r w:rsidRPr="00D25596">
        <w:rPr>
          <w:rFonts w:ascii="Times New Roman" w:hAnsi="Times New Roman"/>
          <w:sz w:val="28"/>
          <w:szCs w:val="28"/>
        </w:rPr>
        <w:t>ства с предварительным согласованием места размещения объекта по форме с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 xml:space="preserve">гласно Приложению </w:t>
      </w:r>
      <w:r>
        <w:rPr>
          <w:rFonts w:ascii="Times New Roman" w:hAnsi="Times New Roman"/>
          <w:sz w:val="28"/>
          <w:szCs w:val="28"/>
        </w:rPr>
        <w:t xml:space="preserve">№ </w:t>
      </w:r>
      <w:r w:rsidRPr="00D25596">
        <w:rPr>
          <w:rFonts w:ascii="Times New Roman" w:hAnsi="Times New Roman"/>
          <w:sz w:val="28"/>
          <w:szCs w:val="28"/>
        </w:rPr>
        <w:t>3 к административному регламенту.</w:t>
      </w:r>
    </w:p>
    <w:p w:rsidR="001C1F21" w:rsidRPr="00D25596" w:rsidRDefault="001C1F21" w:rsidP="006D0D4E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К заявлению о выборе земельного участка и предварительном согл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совании места размещения объекта прилагаются следующие документы:</w:t>
      </w:r>
    </w:p>
    <w:p w:rsidR="001C1F21" w:rsidRPr="00D25596" w:rsidRDefault="001C1F21" w:rsidP="006D0D4E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а) копия документа, удостоверяющего личность заявителя;</w:t>
      </w:r>
    </w:p>
    <w:p w:rsidR="001C1F21" w:rsidRPr="00D25596" w:rsidRDefault="001C1F21" w:rsidP="006D0D4E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б) копия документа, удостоверяющего права (полномочия) представителя физического или юридического лица (в случае, если с заявлением обращается представитель физического или юридического лица)</w:t>
      </w:r>
      <w:r>
        <w:rPr>
          <w:rFonts w:ascii="Times New Roman" w:hAnsi="Times New Roman"/>
          <w:sz w:val="28"/>
          <w:szCs w:val="28"/>
        </w:rPr>
        <w:t>;</w:t>
      </w:r>
    </w:p>
    <w:p w:rsidR="001C1F21" w:rsidRPr="00D25596" w:rsidRDefault="001C1F21" w:rsidP="006D0D4E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в) технико-экономическое обоснование проекта строительства или нео</w:t>
      </w:r>
      <w:r w:rsidRPr="00D25596">
        <w:rPr>
          <w:rFonts w:ascii="Times New Roman" w:hAnsi="Times New Roman"/>
          <w:sz w:val="28"/>
          <w:szCs w:val="28"/>
        </w:rPr>
        <w:t>б</w:t>
      </w:r>
      <w:r w:rsidRPr="00D25596">
        <w:rPr>
          <w:rFonts w:ascii="Times New Roman" w:hAnsi="Times New Roman"/>
          <w:sz w:val="28"/>
          <w:szCs w:val="28"/>
        </w:rPr>
        <w:t>ходимые расчеты (при желании заявителя).</w:t>
      </w:r>
    </w:p>
    <w:p w:rsidR="001C1F21" w:rsidRPr="00D25596" w:rsidRDefault="001C1F21" w:rsidP="006D0D4E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В заявлении о выборе земельного участка и предварительном соглас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вании места размещения объекта должны быть указаны:</w:t>
      </w:r>
    </w:p>
    <w:p w:rsidR="001C1F21" w:rsidRPr="00D25596" w:rsidRDefault="001C1F21" w:rsidP="00E764AE">
      <w:pPr>
        <w:pStyle w:val="ListParagraph"/>
        <w:widowControl w:val="0"/>
        <w:numPr>
          <w:ilvl w:val="0"/>
          <w:numId w:val="16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назначение объекта;</w:t>
      </w:r>
    </w:p>
    <w:p w:rsidR="001C1F21" w:rsidRPr="00D25596" w:rsidRDefault="001C1F21" w:rsidP="00E764AE">
      <w:pPr>
        <w:pStyle w:val="ListParagraph"/>
        <w:widowControl w:val="0"/>
        <w:numPr>
          <w:ilvl w:val="0"/>
          <w:numId w:val="16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предполагаемое место размещения объекта;</w:t>
      </w:r>
    </w:p>
    <w:p w:rsidR="001C1F21" w:rsidRPr="00D25596" w:rsidRDefault="001C1F21" w:rsidP="00E764AE">
      <w:pPr>
        <w:pStyle w:val="ListParagraph"/>
        <w:widowControl w:val="0"/>
        <w:numPr>
          <w:ilvl w:val="0"/>
          <w:numId w:val="16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обоснование примерного размера земельного участка;</w:t>
      </w:r>
    </w:p>
    <w:p w:rsidR="001C1F21" w:rsidRPr="00D25596" w:rsidRDefault="001C1F21" w:rsidP="00E764AE">
      <w:pPr>
        <w:pStyle w:val="ListParagraph"/>
        <w:widowControl w:val="0"/>
        <w:numPr>
          <w:ilvl w:val="0"/>
          <w:numId w:val="16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испрашиваемое право на земельный участок.</w:t>
      </w:r>
    </w:p>
    <w:p w:rsidR="001C1F21" w:rsidRPr="00D25596" w:rsidRDefault="001C1F21" w:rsidP="006D0D4E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В бумажном виде форма заявления о выборе земельного участка и предварительном согласовании места размещения объекта и форма заявления о предоставлении земельного участка для строительства с предварительным с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гласованием места размещения объекта (далее – заявления) могут быть получ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 xml:space="preserve">ны заявителем непосредственно </w:t>
      </w:r>
      <w:r>
        <w:rPr>
          <w:rFonts w:ascii="Times New Roman" w:hAnsi="Times New Roman"/>
          <w:sz w:val="28"/>
          <w:szCs w:val="28"/>
        </w:rPr>
        <w:t>в Администрации города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или многофункци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нальном центре</w:t>
      </w:r>
      <w:r w:rsidRPr="00D25596">
        <w:rPr>
          <w:rFonts w:ascii="Times New Roman" w:hAnsi="Times New Roman"/>
          <w:i/>
          <w:sz w:val="28"/>
          <w:szCs w:val="28"/>
        </w:rPr>
        <w:t>.</w:t>
      </w:r>
    </w:p>
    <w:p w:rsidR="001C1F21" w:rsidRPr="00D25596" w:rsidRDefault="001C1F21" w:rsidP="006D0D4E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Форма заявления о выборе земельного участка и предварительном с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гласовании места размещения объекта и форма заявления о предоставлении з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мельного участка для строительства с предварительным согласованием места размещения объекта доступны для копирования и заполнения в электронном виде на Портале государственных и муниципальных услуг (функций) Моско</w:t>
      </w:r>
      <w:r w:rsidRPr="00D25596">
        <w:rPr>
          <w:rFonts w:ascii="Times New Roman" w:hAnsi="Times New Roman"/>
          <w:sz w:val="28"/>
          <w:szCs w:val="28"/>
        </w:rPr>
        <w:t>в</w:t>
      </w:r>
      <w:r w:rsidRPr="00D25596">
        <w:rPr>
          <w:rFonts w:ascii="Times New Roman" w:hAnsi="Times New Roman"/>
          <w:sz w:val="28"/>
          <w:szCs w:val="28"/>
        </w:rPr>
        <w:t xml:space="preserve">ской области, на Едином портале государственных и муниципальных услуг (функций), на официальных сайтах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и многофункци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нальных центров в сети Интернет. По просьбе заявителя формы указанных з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явлений могут быть направлены на адрес его электронной почты.</w:t>
      </w:r>
    </w:p>
    <w:p w:rsidR="001C1F21" w:rsidRPr="00D25596" w:rsidRDefault="001C1F21" w:rsidP="006D0D4E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При подаче заявления о выборе земельного участка и предварител</w:t>
      </w:r>
      <w:r w:rsidRPr="00D25596">
        <w:rPr>
          <w:rFonts w:ascii="Times New Roman" w:hAnsi="Times New Roman"/>
          <w:sz w:val="28"/>
          <w:szCs w:val="28"/>
        </w:rPr>
        <w:t>ь</w:t>
      </w:r>
      <w:r w:rsidRPr="00D25596">
        <w:rPr>
          <w:rFonts w:ascii="Times New Roman" w:hAnsi="Times New Roman"/>
          <w:sz w:val="28"/>
          <w:szCs w:val="28"/>
        </w:rPr>
        <w:t xml:space="preserve">ном согласовании места размещения объекта (далее – заявление) в </w:t>
      </w:r>
      <w:r>
        <w:rPr>
          <w:rFonts w:ascii="Times New Roman" w:hAnsi="Times New Roman"/>
          <w:sz w:val="28"/>
          <w:szCs w:val="28"/>
        </w:rPr>
        <w:t>Админис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рацию города</w:t>
      </w:r>
      <w:r w:rsidRPr="00D25596">
        <w:rPr>
          <w:rFonts w:ascii="Times New Roman" w:hAnsi="Times New Roman"/>
          <w:sz w:val="28"/>
          <w:szCs w:val="28"/>
        </w:rPr>
        <w:t>, многофункциональные центры заявитель предъявляет  оригин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 xml:space="preserve">лы документов, указанные в подпунктах «а», «б» пункта 28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D25596">
        <w:rPr>
          <w:rFonts w:ascii="Times New Roman" w:hAnsi="Times New Roman"/>
          <w:sz w:val="28"/>
          <w:szCs w:val="28"/>
        </w:rPr>
        <w:t>адм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>нистративного регламента, для сверки.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1F21" w:rsidRDefault="001C1F21" w:rsidP="008075FD">
      <w:pPr>
        <w:tabs>
          <w:tab w:val="left" w:pos="1276"/>
          <w:tab w:val="left" w:pos="88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E513B">
        <w:rPr>
          <w:rFonts w:ascii="Times New Roman" w:hAnsi="Times New Roman"/>
          <w:b/>
          <w:sz w:val="28"/>
          <w:szCs w:val="28"/>
        </w:rPr>
        <w:t xml:space="preserve">Исчерпывающий перечень документов, необходимых </w:t>
      </w:r>
    </w:p>
    <w:p w:rsidR="001C1F21" w:rsidRDefault="001C1F21" w:rsidP="008075FD">
      <w:pPr>
        <w:tabs>
          <w:tab w:val="left" w:pos="1276"/>
          <w:tab w:val="left" w:pos="88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E513B">
        <w:rPr>
          <w:rFonts w:ascii="Times New Roman" w:hAnsi="Times New Roman"/>
          <w:b/>
          <w:sz w:val="28"/>
          <w:szCs w:val="28"/>
        </w:rPr>
        <w:t>в соответствии с нормативными правовыми актами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E513B">
        <w:rPr>
          <w:rFonts w:ascii="Times New Roman" w:hAnsi="Times New Roman"/>
          <w:b/>
          <w:sz w:val="28"/>
          <w:szCs w:val="28"/>
        </w:rPr>
        <w:t xml:space="preserve">для </w:t>
      </w:r>
    </w:p>
    <w:p w:rsidR="001C1F21" w:rsidRDefault="001C1F21" w:rsidP="008075FD">
      <w:pPr>
        <w:tabs>
          <w:tab w:val="left" w:pos="1276"/>
          <w:tab w:val="left" w:pos="88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E513B">
        <w:rPr>
          <w:rFonts w:ascii="Times New Roman" w:hAnsi="Times New Roman"/>
          <w:b/>
          <w:sz w:val="28"/>
          <w:szCs w:val="28"/>
        </w:rPr>
        <w:t xml:space="preserve">предоставления муниципальной услуги, которые находятся в </w:t>
      </w:r>
    </w:p>
    <w:p w:rsidR="001C1F21" w:rsidRDefault="001C1F21" w:rsidP="008075FD">
      <w:pPr>
        <w:tabs>
          <w:tab w:val="left" w:pos="1276"/>
          <w:tab w:val="left" w:pos="88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E513B">
        <w:rPr>
          <w:rFonts w:ascii="Times New Roman" w:hAnsi="Times New Roman"/>
          <w:b/>
          <w:sz w:val="28"/>
          <w:szCs w:val="28"/>
        </w:rPr>
        <w:t xml:space="preserve">распоряжении государственных органов, органов местного </w:t>
      </w:r>
    </w:p>
    <w:p w:rsidR="001C1F21" w:rsidRDefault="001C1F21" w:rsidP="008075FD">
      <w:pPr>
        <w:tabs>
          <w:tab w:val="left" w:pos="1276"/>
          <w:tab w:val="left" w:pos="88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E513B">
        <w:rPr>
          <w:rFonts w:ascii="Times New Roman" w:hAnsi="Times New Roman"/>
          <w:b/>
          <w:sz w:val="28"/>
          <w:szCs w:val="28"/>
        </w:rPr>
        <w:t xml:space="preserve">самоуправления и иных органов и подведомственных им </w:t>
      </w:r>
    </w:p>
    <w:p w:rsidR="001C1F21" w:rsidRDefault="001C1F21" w:rsidP="008075FD">
      <w:pPr>
        <w:tabs>
          <w:tab w:val="left" w:pos="1276"/>
          <w:tab w:val="left" w:pos="88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E513B">
        <w:rPr>
          <w:rFonts w:ascii="Times New Roman" w:hAnsi="Times New Roman"/>
          <w:b/>
          <w:sz w:val="28"/>
          <w:szCs w:val="28"/>
        </w:rPr>
        <w:t xml:space="preserve">организациях, участвующих в предоставлении муниципальных </w:t>
      </w:r>
    </w:p>
    <w:p w:rsidR="001C1F21" w:rsidRDefault="001C1F21" w:rsidP="008075FD">
      <w:pPr>
        <w:tabs>
          <w:tab w:val="left" w:pos="1276"/>
          <w:tab w:val="left" w:pos="88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E513B">
        <w:rPr>
          <w:rFonts w:ascii="Times New Roman" w:hAnsi="Times New Roman"/>
          <w:b/>
          <w:sz w:val="28"/>
          <w:szCs w:val="28"/>
        </w:rPr>
        <w:t xml:space="preserve">услуг, и которые заявитель вправе представить по собственной </w:t>
      </w:r>
    </w:p>
    <w:p w:rsidR="001C1F21" w:rsidRDefault="001C1F21" w:rsidP="008075FD">
      <w:pPr>
        <w:tabs>
          <w:tab w:val="left" w:pos="1276"/>
          <w:tab w:val="left" w:pos="88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E513B">
        <w:rPr>
          <w:rFonts w:ascii="Times New Roman" w:hAnsi="Times New Roman"/>
          <w:b/>
          <w:sz w:val="28"/>
          <w:szCs w:val="28"/>
        </w:rPr>
        <w:t xml:space="preserve">инициативе, а также способы их получения заявителем, </w:t>
      </w:r>
    </w:p>
    <w:p w:rsidR="001C1F21" w:rsidRDefault="001C1F21" w:rsidP="008075FD">
      <w:pPr>
        <w:tabs>
          <w:tab w:val="left" w:pos="1276"/>
          <w:tab w:val="left" w:pos="88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E513B">
        <w:rPr>
          <w:rFonts w:ascii="Times New Roman" w:hAnsi="Times New Roman"/>
          <w:b/>
          <w:sz w:val="28"/>
          <w:szCs w:val="28"/>
        </w:rPr>
        <w:t>в том числе в электронной форме, порядок их представления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Pr="00D25596" w:rsidRDefault="001C1F21" w:rsidP="006D0D4E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Перечень документов, необходимых для предоставления муниципал</w:t>
      </w:r>
      <w:r w:rsidRPr="00D25596">
        <w:rPr>
          <w:rFonts w:ascii="Times New Roman" w:hAnsi="Times New Roman"/>
          <w:sz w:val="28"/>
          <w:szCs w:val="28"/>
        </w:rPr>
        <w:t>ь</w:t>
      </w:r>
      <w:r w:rsidRPr="00D25596">
        <w:rPr>
          <w:rFonts w:ascii="Times New Roman" w:hAnsi="Times New Roman"/>
          <w:sz w:val="28"/>
          <w:szCs w:val="28"/>
        </w:rPr>
        <w:t>ной услуги и, которые находятся в распоряжении государственных органов и иных органов и подведомственных им организациях, участвующих в предо</w:t>
      </w:r>
      <w:r w:rsidRPr="00D25596">
        <w:rPr>
          <w:rFonts w:ascii="Times New Roman" w:hAnsi="Times New Roman"/>
          <w:sz w:val="28"/>
          <w:szCs w:val="28"/>
        </w:rPr>
        <w:t>с</w:t>
      </w:r>
      <w:r w:rsidRPr="00D25596">
        <w:rPr>
          <w:rFonts w:ascii="Times New Roman" w:hAnsi="Times New Roman"/>
          <w:sz w:val="28"/>
          <w:szCs w:val="28"/>
        </w:rPr>
        <w:t>тавлении муниципальных услуг:</w:t>
      </w:r>
    </w:p>
    <w:p w:rsidR="001C1F21" w:rsidRPr="00D25596" w:rsidRDefault="001C1F21" w:rsidP="00A009B1">
      <w:pPr>
        <w:pStyle w:val="ListParagraph"/>
        <w:widowControl w:val="0"/>
        <w:numPr>
          <w:ilvl w:val="0"/>
          <w:numId w:val="4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0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кадастровый паспорт земельного участка (его копию, сведения, соде</w:t>
      </w:r>
      <w:r w:rsidRPr="00D25596">
        <w:rPr>
          <w:rFonts w:ascii="Times New Roman" w:hAnsi="Times New Roman"/>
          <w:sz w:val="28"/>
          <w:szCs w:val="28"/>
        </w:rPr>
        <w:t>р</w:t>
      </w:r>
      <w:r w:rsidRPr="00D25596">
        <w:rPr>
          <w:rFonts w:ascii="Times New Roman" w:hAnsi="Times New Roman"/>
          <w:sz w:val="28"/>
          <w:szCs w:val="28"/>
        </w:rPr>
        <w:t>жащиеся в нем);</w:t>
      </w:r>
    </w:p>
    <w:p w:rsidR="001C1F21" w:rsidRPr="00D25596" w:rsidRDefault="001C1F21" w:rsidP="00A009B1">
      <w:pPr>
        <w:pStyle w:val="ListParagraph"/>
        <w:widowControl w:val="0"/>
        <w:numPr>
          <w:ilvl w:val="0"/>
          <w:numId w:val="4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0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выписка из Единого государственного реестра прав на недвижимое имущество и сделок с ним о правах </w:t>
      </w:r>
      <w:r>
        <w:rPr>
          <w:rFonts w:ascii="Times New Roman" w:hAnsi="Times New Roman"/>
          <w:sz w:val="28"/>
          <w:szCs w:val="28"/>
        </w:rPr>
        <w:t xml:space="preserve">(далее – ЕГРП) </w:t>
      </w:r>
      <w:r w:rsidRPr="00D25596">
        <w:rPr>
          <w:rFonts w:ascii="Times New Roman" w:hAnsi="Times New Roman"/>
          <w:sz w:val="28"/>
          <w:szCs w:val="28"/>
        </w:rPr>
        <w:t>на испрашиваемый земел</w:t>
      </w:r>
      <w:r w:rsidRPr="00D25596">
        <w:rPr>
          <w:rFonts w:ascii="Times New Roman" w:hAnsi="Times New Roman"/>
          <w:sz w:val="28"/>
          <w:szCs w:val="28"/>
        </w:rPr>
        <w:t>ь</w:t>
      </w:r>
      <w:r w:rsidRPr="00D25596">
        <w:rPr>
          <w:rFonts w:ascii="Times New Roman" w:hAnsi="Times New Roman"/>
          <w:sz w:val="28"/>
          <w:szCs w:val="28"/>
        </w:rPr>
        <w:t>ный участок;</w:t>
      </w:r>
    </w:p>
    <w:p w:rsidR="001C1F21" w:rsidRPr="00D25596" w:rsidRDefault="001C1F21" w:rsidP="00A009B1">
      <w:pPr>
        <w:pStyle w:val="ListParagraph"/>
        <w:widowControl w:val="0"/>
        <w:numPr>
          <w:ilvl w:val="0"/>
          <w:numId w:val="4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выписка из Е</w:t>
      </w:r>
      <w:r w:rsidRPr="00D25596">
        <w:rPr>
          <w:rFonts w:ascii="Times New Roman" w:hAnsi="Times New Roman"/>
          <w:sz w:val="28"/>
          <w:szCs w:val="28"/>
        </w:rPr>
        <w:t>диного государственного реестра индивидуальных пре</w:t>
      </w:r>
      <w:r w:rsidRPr="00D25596">
        <w:rPr>
          <w:rFonts w:ascii="Times New Roman" w:hAnsi="Times New Roman"/>
          <w:sz w:val="28"/>
          <w:szCs w:val="28"/>
        </w:rPr>
        <w:t>д</w:t>
      </w:r>
      <w:r w:rsidRPr="00D25596">
        <w:rPr>
          <w:rFonts w:ascii="Times New Roman" w:hAnsi="Times New Roman"/>
          <w:sz w:val="28"/>
          <w:szCs w:val="28"/>
        </w:rPr>
        <w:t>принимателей</w:t>
      </w:r>
      <w:r>
        <w:rPr>
          <w:rFonts w:ascii="Times New Roman" w:hAnsi="Times New Roman"/>
          <w:sz w:val="28"/>
          <w:szCs w:val="28"/>
        </w:rPr>
        <w:t xml:space="preserve"> (далее – ЕГРИП) или выписка из Е</w:t>
      </w:r>
      <w:r w:rsidRPr="00D25596">
        <w:rPr>
          <w:rFonts w:ascii="Times New Roman" w:hAnsi="Times New Roman"/>
          <w:sz w:val="28"/>
          <w:szCs w:val="28"/>
        </w:rPr>
        <w:t>диного государственного ре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стра юридических лиц</w:t>
      </w:r>
      <w:r>
        <w:rPr>
          <w:rFonts w:ascii="Times New Roman" w:hAnsi="Times New Roman"/>
          <w:sz w:val="28"/>
          <w:szCs w:val="28"/>
        </w:rPr>
        <w:t xml:space="preserve"> (далее – ЕГРЮЛ)</w:t>
      </w:r>
      <w:r w:rsidRPr="00D25596">
        <w:rPr>
          <w:rFonts w:ascii="Times New Roman" w:hAnsi="Times New Roman"/>
          <w:sz w:val="28"/>
          <w:szCs w:val="28"/>
        </w:rPr>
        <w:t>.</w:t>
      </w:r>
    </w:p>
    <w:p w:rsidR="001C1F21" w:rsidRPr="00D25596" w:rsidRDefault="001C1F21" w:rsidP="006D0D4E">
      <w:pPr>
        <w:pStyle w:val="ListParagraph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Заявитель вправе представить указанные документы в </w:t>
      </w:r>
      <w:r>
        <w:rPr>
          <w:rFonts w:ascii="Times New Roman" w:hAnsi="Times New Roman"/>
          <w:sz w:val="28"/>
          <w:szCs w:val="28"/>
        </w:rPr>
        <w:t>Администрацию города</w:t>
      </w:r>
      <w:r w:rsidRPr="00D25596">
        <w:rPr>
          <w:rFonts w:ascii="Times New Roman" w:hAnsi="Times New Roman"/>
          <w:sz w:val="28"/>
          <w:szCs w:val="28"/>
        </w:rPr>
        <w:t>,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многофункциональные центры по собственной инициативе.</w:t>
      </w:r>
    </w:p>
    <w:p w:rsidR="001C1F21" w:rsidRPr="00D25596" w:rsidRDefault="001C1F21" w:rsidP="006D0D4E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Непредставление заявителем документов, указанных в пункте 33 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стоящего </w:t>
      </w:r>
      <w:r w:rsidRPr="00D25596">
        <w:rPr>
          <w:rFonts w:ascii="Times New Roman" w:hAnsi="Times New Roman"/>
          <w:sz w:val="28"/>
          <w:szCs w:val="28"/>
        </w:rPr>
        <w:t>административного регламента, не является основанием для отказа заявителю в предоставлении муниципальной услуги.</w:t>
      </w:r>
    </w:p>
    <w:p w:rsidR="001C1F21" w:rsidRPr="00D25596" w:rsidRDefault="001C1F21" w:rsidP="006D0D4E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города,</w:t>
      </w:r>
      <w:r w:rsidRPr="00D25596">
        <w:rPr>
          <w:rFonts w:ascii="Times New Roman" w:hAnsi="Times New Roman"/>
          <w:sz w:val="28"/>
          <w:szCs w:val="28"/>
        </w:rPr>
        <w:t xml:space="preserve"> многофункциональные центры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не вправе тр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бовать от заявителя:</w:t>
      </w:r>
    </w:p>
    <w:p w:rsidR="001C1F21" w:rsidRPr="00D25596" w:rsidRDefault="001C1F21" w:rsidP="006D0D4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правовыми акт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ми, регулирующими отношения, возникающие в связи с предоставлением м</w:t>
      </w:r>
      <w:r w:rsidRPr="00D25596">
        <w:rPr>
          <w:rFonts w:ascii="Times New Roman" w:hAnsi="Times New Roman"/>
          <w:sz w:val="28"/>
          <w:szCs w:val="28"/>
        </w:rPr>
        <w:t>у</w:t>
      </w:r>
      <w:r w:rsidRPr="00D25596">
        <w:rPr>
          <w:rFonts w:ascii="Times New Roman" w:hAnsi="Times New Roman"/>
          <w:sz w:val="28"/>
          <w:szCs w:val="28"/>
        </w:rPr>
        <w:t>ниципальной услуги;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федеральных органов исполнительной власти, орг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нов государственных внебюджетных фондов, исполнительных органов гос</w:t>
      </w:r>
      <w:r w:rsidRPr="00D25596">
        <w:rPr>
          <w:rFonts w:ascii="Times New Roman" w:hAnsi="Times New Roman"/>
          <w:sz w:val="28"/>
          <w:szCs w:val="28"/>
        </w:rPr>
        <w:t>у</w:t>
      </w:r>
      <w:r w:rsidRPr="00D25596">
        <w:rPr>
          <w:rFonts w:ascii="Times New Roman" w:hAnsi="Times New Roman"/>
          <w:sz w:val="28"/>
          <w:szCs w:val="28"/>
        </w:rPr>
        <w:t>дарственной власти субъекта Российской Федерации, органов местного сам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управления либо подведомственных государственным органам или органам м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стного самоуправления организаций, участвующих в предоставлении муниц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>пальной услуги, в соответствии с правовыми актами Российской Федерации, правовыми актами Московской области, муниципальными правовыми актами.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C1F21" w:rsidRDefault="001C1F21" w:rsidP="00A009B1">
      <w:pPr>
        <w:pStyle w:val="ListParagraph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b/>
          <w:bCs/>
          <w:kern w:val="32"/>
          <w:sz w:val="28"/>
          <w:szCs w:val="28"/>
        </w:rPr>
      </w:pPr>
      <w:r w:rsidRPr="00D25596">
        <w:rPr>
          <w:rFonts w:ascii="Times New Roman" w:hAnsi="Times New Roman"/>
          <w:b/>
          <w:bCs/>
          <w:kern w:val="32"/>
          <w:sz w:val="28"/>
          <w:szCs w:val="28"/>
        </w:rPr>
        <w:t xml:space="preserve">Исчерпывающий перечень оснований для отказа в приеме документов, </w:t>
      </w:r>
    </w:p>
    <w:p w:rsidR="001C1F21" w:rsidRDefault="001C1F21" w:rsidP="00A009B1">
      <w:pPr>
        <w:pStyle w:val="ListParagraph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b/>
          <w:bCs/>
          <w:kern w:val="32"/>
          <w:sz w:val="28"/>
          <w:szCs w:val="28"/>
        </w:rPr>
      </w:pPr>
      <w:r w:rsidRPr="00D25596">
        <w:rPr>
          <w:rFonts w:ascii="Times New Roman" w:hAnsi="Times New Roman"/>
          <w:b/>
          <w:bCs/>
          <w:kern w:val="32"/>
          <w:sz w:val="28"/>
          <w:szCs w:val="28"/>
        </w:rPr>
        <w:t>необходимых для предоставления муниципальной услуги</w:t>
      </w:r>
    </w:p>
    <w:p w:rsidR="001C1F21" w:rsidRPr="00D25596" w:rsidRDefault="001C1F21" w:rsidP="006D0D4E">
      <w:pPr>
        <w:pStyle w:val="ListParagraph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outlineLvl w:val="2"/>
        <w:rPr>
          <w:rFonts w:ascii="Times New Roman" w:hAnsi="Times New Roman"/>
          <w:b/>
          <w:bCs/>
          <w:kern w:val="32"/>
          <w:sz w:val="28"/>
          <w:szCs w:val="28"/>
        </w:rPr>
      </w:pPr>
    </w:p>
    <w:p w:rsidR="001C1F21" w:rsidRPr="00D25596" w:rsidRDefault="001C1F21" w:rsidP="006D0D4E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Оснований для отказа в приеме документов, необходимых для пр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доставления муниципальной услуги, законодательством не предусмотрено.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 xml:space="preserve">Исчерпывающий перечень оснований для приостановления </w:t>
      </w: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или отказа в предоставлении муниципальной услуги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Pr="00D25596" w:rsidRDefault="001C1F21" w:rsidP="006D0D4E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Основаниями для отказа в предоставлении муниципальной услуги я</w:t>
      </w:r>
      <w:r w:rsidRPr="00D25596">
        <w:rPr>
          <w:rFonts w:ascii="Times New Roman" w:hAnsi="Times New Roman"/>
          <w:sz w:val="28"/>
          <w:szCs w:val="28"/>
        </w:rPr>
        <w:t>в</w:t>
      </w:r>
      <w:r w:rsidRPr="00D25596">
        <w:rPr>
          <w:rFonts w:ascii="Times New Roman" w:hAnsi="Times New Roman"/>
          <w:sz w:val="28"/>
          <w:szCs w:val="28"/>
        </w:rPr>
        <w:t>ляются: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1) выявление в заявлении и (или) прилагаемых к нему документах недо</w:t>
      </w:r>
      <w:r w:rsidRPr="00D25596">
        <w:rPr>
          <w:rFonts w:ascii="Times New Roman" w:hAnsi="Times New Roman"/>
          <w:sz w:val="28"/>
          <w:szCs w:val="28"/>
        </w:rPr>
        <w:t>с</w:t>
      </w:r>
      <w:r w:rsidRPr="00D25596">
        <w:rPr>
          <w:rFonts w:ascii="Times New Roman" w:hAnsi="Times New Roman"/>
          <w:sz w:val="28"/>
          <w:szCs w:val="28"/>
        </w:rPr>
        <w:t xml:space="preserve">товерной, искаженной или неполной информации, в том числе представление заявителем документов, срок </w:t>
      </w:r>
      <w:r>
        <w:rPr>
          <w:rFonts w:ascii="Times New Roman" w:hAnsi="Times New Roman"/>
          <w:sz w:val="28"/>
          <w:szCs w:val="28"/>
        </w:rPr>
        <w:t>действия</w:t>
      </w:r>
      <w:r w:rsidRPr="00D25596">
        <w:rPr>
          <w:rFonts w:ascii="Times New Roman" w:hAnsi="Times New Roman"/>
          <w:sz w:val="28"/>
          <w:szCs w:val="28"/>
        </w:rPr>
        <w:t xml:space="preserve"> которых на момент поступления в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министрацию города</w:t>
      </w:r>
      <w:r w:rsidRPr="00D25596">
        <w:rPr>
          <w:rFonts w:ascii="Times New Roman" w:hAnsi="Times New Roman"/>
          <w:sz w:val="28"/>
          <w:szCs w:val="28"/>
        </w:rPr>
        <w:t xml:space="preserve"> в соответствии с действующим законодательством истек;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2) подача заявления и прилагаемых к нему документов лицом, не вход</w:t>
      </w:r>
      <w:r w:rsidRPr="00D25596">
        <w:rPr>
          <w:rFonts w:ascii="Times New Roman" w:hAnsi="Times New Roman"/>
          <w:sz w:val="28"/>
          <w:szCs w:val="28"/>
        </w:rPr>
        <w:t>я</w:t>
      </w:r>
      <w:r w:rsidRPr="00D25596">
        <w:rPr>
          <w:rFonts w:ascii="Times New Roman" w:hAnsi="Times New Roman"/>
          <w:sz w:val="28"/>
          <w:szCs w:val="28"/>
        </w:rPr>
        <w:t xml:space="preserve">щим в перечень лиц, установленный законодательством и пунктом 3 </w:t>
      </w:r>
      <w:r>
        <w:rPr>
          <w:rFonts w:ascii="Times New Roman" w:hAnsi="Times New Roman"/>
          <w:sz w:val="28"/>
          <w:szCs w:val="28"/>
        </w:rPr>
        <w:t>настоящ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го </w:t>
      </w:r>
      <w:r w:rsidRPr="00D25596">
        <w:rPr>
          <w:rFonts w:ascii="Times New Roman" w:hAnsi="Times New Roman"/>
          <w:sz w:val="28"/>
          <w:szCs w:val="28"/>
        </w:rPr>
        <w:t>административного регламента;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3) непредставление заявителем одного или более документов, указанных в пункте 28</w:t>
      </w:r>
      <w:r>
        <w:rPr>
          <w:rFonts w:ascii="Times New Roman" w:hAnsi="Times New Roman"/>
          <w:sz w:val="28"/>
          <w:szCs w:val="28"/>
        </w:rPr>
        <w:t xml:space="preserve"> настоящего</w:t>
      </w:r>
      <w:r w:rsidRPr="00D25596">
        <w:rPr>
          <w:rFonts w:ascii="Times New Roman" w:hAnsi="Times New Roman"/>
          <w:sz w:val="28"/>
          <w:szCs w:val="28"/>
        </w:rPr>
        <w:t xml:space="preserve"> административного регламента;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4) текст в заявлении и (или) прилагаемых к нему документах не поддается прочтению либо отсутствует;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5) земельный участок, на который претендует заявитель, изъят из оборота или ограничен в обороте в соответствии с федеральным законодательством и не допускается его нахождение в частной собственности.</w:t>
      </w:r>
    </w:p>
    <w:p w:rsidR="001C1F21" w:rsidRPr="00D25596" w:rsidRDefault="001C1F21" w:rsidP="006D0D4E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Письменное решение об отказе в предоставлении муниципальной у</w:t>
      </w:r>
      <w:r w:rsidRPr="00D25596">
        <w:rPr>
          <w:rFonts w:ascii="Times New Roman" w:hAnsi="Times New Roman"/>
          <w:sz w:val="28"/>
          <w:szCs w:val="28"/>
        </w:rPr>
        <w:t>с</w:t>
      </w:r>
      <w:r w:rsidRPr="00D25596">
        <w:rPr>
          <w:rFonts w:ascii="Times New Roman" w:hAnsi="Times New Roman"/>
          <w:sz w:val="28"/>
          <w:szCs w:val="28"/>
        </w:rPr>
        <w:t xml:space="preserve">луги подписывается </w:t>
      </w:r>
      <w:r>
        <w:rPr>
          <w:rFonts w:ascii="Times New Roman" w:hAnsi="Times New Roman"/>
          <w:sz w:val="28"/>
          <w:szCs w:val="28"/>
        </w:rPr>
        <w:t>первым заместителем руководителя Администрации гор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да, курирующим деятельность управления землепользования Администрации города (далее – первым заместителем руководителя Администрации города),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и выдается заявителю с указанием причин отказа.</w:t>
      </w:r>
    </w:p>
    <w:p w:rsidR="001C1F21" w:rsidRPr="006C64FE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C64FE">
        <w:rPr>
          <w:rFonts w:ascii="Times New Roman" w:hAnsi="Times New Roman"/>
          <w:spacing w:val="-4"/>
          <w:sz w:val="28"/>
          <w:szCs w:val="28"/>
        </w:rPr>
        <w:t>По требованию заявителя решение об отказе в предоставлении муниц</w:t>
      </w:r>
      <w:r w:rsidRPr="006C64FE">
        <w:rPr>
          <w:rFonts w:ascii="Times New Roman" w:hAnsi="Times New Roman"/>
          <w:spacing w:val="-4"/>
          <w:sz w:val="28"/>
          <w:szCs w:val="28"/>
        </w:rPr>
        <w:t>и</w:t>
      </w:r>
      <w:r w:rsidRPr="006C64FE">
        <w:rPr>
          <w:rFonts w:ascii="Times New Roman" w:hAnsi="Times New Roman"/>
          <w:spacing w:val="-4"/>
          <w:sz w:val="28"/>
          <w:szCs w:val="28"/>
        </w:rPr>
        <w:t>пальной услуги может предоставляться в электронной форме с  использованием Портала государственных и муниципальных услуг (функций) Московской обла</w:t>
      </w:r>
      <w:r w:rsidRPr="006C64FE">
        <w:rPr>
          <w:rFonts w:ascii="Times New Roman" w:hAnsi="Times New Roman"/>
          <w:spacing w:val="-4"/>
          <w:sz w:val="28"/>
          <w:szCs w:val="28"/>
        </w:rPr>
        <w:t>с</w:t>
      </w:r>
      <w:r w:rsidRPr="006C64FE">
        <w:rPr>
          <w:rFonts w:ascii="Times New Roman" w:hAnsi="Times New Roman"/>
          <w:spacing w:val="-4"/>
          <w:sz w:val="28"/>
          <w:szCs w:val="28"/>
        </w:rPr>
        <w:t>ти, Единого портала государственных и муниципальных услуг (функций), выд</w:t>
      </w:r>
      <w:r w:rsidRPr="006C64FE">
        <w:rPr>
          <w:rFonts w:ascii="Times New Roman" w:hAnsi="Times New Roman"/>
          <w:spacing w:val="-4"/>
          <w:sz w:val="28"/>
          <w:szCs w:val="28"/>
        </w:rPr>
        <w:t>а</w:t>
      </w:r>
      <w:r w:rsidRPr="006C64FE">
        <w:rPr>
          <w:rFonts w:ascii="Times New Roman" w:hAnsi="Times New Roman"/>
          <w:spacing w:val="-4"/>
          <w:sz w:val="28"/>
          <w:szCs w:val="28"/>
        </w:rPr>
        <w:t>ваться лично в Администрации города</w:t>
      </w:r>
      <w:r w:rsidRPr="006C64FE">
        <w:rPr>
          <w:rFonts w:ascii="Times New Roman" w:hAnsi="Times New Roman"/>
          <w:i/>
          <w:spacing w:val="-4"/>
          <w:sz w:val="28"/>
          <w:szCs w:val="28"/>
        </w:rPr>
        <w:t xml:space="preserve"> </w:t>
      </w:r>
      <w:r w:rsidRPr="006C64FE">
        <w:rPr>
          <w:rFonts w:ascii="Times New Roman" w:hAnsi="Times New Roman"/>
          <w:spacing w:val="-4"/>
          <w:sz w:val="28"/>
          <w:szCs w:val="28"/>
        </w:rPr>
        <w:t>или многофункциональном центре, а также</w:t>
      </w:r>
      <w:r w:rsidRPr="006C64FE">
        <w:rPr>
          <w:rFonts w:ascii="Times New Roman" w:hAnsi="Times New Roman"/>
          <w:i/>
          <w:spacing w:val="-4"/>
          <w:sz w:val="28"/>
          <w:szCs w:val="28"/>
        </w:rPr>
        <w:t xml:space="preserve"> </w:t>
      </w:r>
      <w:r w:rsidRPr="006C64FE">
        <w:rPr>
          <w:rFonts w:ascii="Times New Roman" w:hAnsi="Times New Roman"/>
          <w:spacing w:val="-4"/>
          <w:sz w:val="28"/>
          <w:szCs w:val="28"/>
        </w:rPr>
        <w:t>направляться заказным почтовым отправлением с уведомлением о вручении.</w:t>
      </w:r>
    </w:p>
    <w:p w:rsidR="001C1F21" w:rsidRPr="00D25596" w:rsidRDefault="001C1F21" w:rsidP="006D0D4E">
      <w:pPr>
        <w:widowControl w:val="0"/>
        <w:numPr>
          <w:ilvl w:val="0"/>
          <w:numId w:val="1"/>
        </w:numPr>
        <w:tabs>
          <w:tab w:val="left" w:pos="1134"/>
          <w:tab w:val="left" w:pos="1276"/>
          <w:tab w:val="num" w:pos="355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Оснований для приостановления предоставления муниципальной у</w:t>
      </w:r>
      <w:r w:rsidRPr="00D25596">
        <w:rPr>
          <w:rFonts w:ascii="Times New Roman" w:hAnsi="Times New Roman"/>
          <w:sz w:val="28"/>
          <w:szCs w:val="28"/>
        </w:rPr>
        <w:t>с</w:t>
      </w:r>
      <w:r w:rsidRPr="00D25596">
        <w:rPr>
          <w:rFonts w:ascii="Times New Roman" w:hAnsi="Times New Roman"/>
          <w:sz w:val="28"/>
          <w:szCs w:val="28"/>
        </w:rPr>
        <w:t>луги законодательством не предусмотрено.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C1F21" w:rsidRDefault="001C1F21" w:rsidP="003444F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 xml:space="preserve">Перечень услуг, необходимых и обязательных для предоставления </w:t>
      </w:r>
    </w:p>
    <w:p w:rsidR="001C1F21" w:rsidRDefault="001C1F21" w:rsidP="003444F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муниципальной услуги, в том числе сведения о документах выдаваемых</w:t>
      </w:r>
    </w:p>
    <w:p w:rsidR="001C1F21" w:rsidRDefault="001C1F21" w:rsidP="003444F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организациями, участвующими в предоставлении муниципальной услуги</w:t>
      </w:r>
    </w:p>
    <w:p w:rsidR="001C1F21" w:rsidRPr="00D25596" w:rsidRDefault="001C1F21" w:rsidP="003444F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Pr="00D25596" w:rsidRDefault="001C1F21" w:rsidP="006D0D4E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Для получения муниципальной услуги заявителю необходимо пол</w:t>
      </w:r>
      <w:r w:rsidRPr="00D25596">
        <w:rPr>
          <w:rFonts w:ascii="Times New Roman" w:hAnsi="Times New Roman"/>
          <w:sz w:val="28"/>
          <w:szCs w:val="28"/>
        </w:rPr>
        <w:t>у</w:t>
      </w:r>
      <w:r w:rsidRPr="00D25596">
        <w:rPr>
          <w:rFonts w:ascii="Times New Roman" w:hAnsi="Times New Roman"/>
          <w:sz w:val="28"/>
          <w:szCs w:val="28"/>
        </w:rPr>
        <w:t>чить следующую необходимую и обязательную услугу: выполнение кадастр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вых работ.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Порядок, размер и основания взимания государственной пошлины</w:t>
      </w: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или иной платы за предоставление муниципальной услуги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Pr="00D25596" w:rsidRDefault="001C1F21" w:rsidP="006D0D4E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Муниципальная услуга предоставляется бесплатно.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Порядок, размер и основания взимания платы за предоставление услуг,</w:t>
      </w: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необходимых и обязательных для предоставления муниципальной услуги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Pr="00D25596" w:rsidRDefault="001C1F21" w:rsidP="006D0D4E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 Методики расчета и размеры платы за оказание необходимых и об</w:t>
      </w:r>
      <w:r w:rsidRPr="00D25596">
        <w:rPr>
          <w:rFonts w:ascii="Times New Roman" w:hAnsi="Times New Roman"/>
          <w:sz w:val="28"/>
          <w:szCs w:val="28"/>
        </w:rPr>
        <w:t>я</w:t>
      </w:r>
      <w:r w:rsidRPr="00D25596">
        <w:rPr>
          <w:rFonts w:ascii="Times New Roman" w:hAnsi="Times New Roman"/>
          <w:sz w:val="28"/>
          <w:szCs w:val="28"/>
        </w:rPr>
        <w:t>зательных услуг устанавливаются организациями, предоставляющими услуги, необходимые и обязательные для предоставления муниципальной услуги, с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мостоятельно в соответствии с требованиями действующего законодательства.</w:t>
      </w:r>
    </w:p>
    <w:p w:rsidR="001C1F21" w:rsidRPr="00D25596" w:rsidRDefault="001C1F21" w:rsidP="006D0D4E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В соответствии со статьей 36 Федерального закона от 24.07.2007 №221-ФЗ «О государственном кадастре недвижимости» цена подлежащих в</w:t>
      </w:r>
      <w:r w:rsidRPr="00D25596">
        <w:rPr>
          <w:rFonts w:ascii="Times New Roman" w:hAnsi="Times New Roman"/>
          <w:sz w:val="28"/>
          <w:szCs w:val="28"/>
        </w:rPr>
        <w:t>ы</w:t>
      </w:r>
      <w:r w:rsidRPr="00D25596">
        <w:rPr>
          <w:rFonts w:ascii="Times New Roman" w:hAnsi="Times New Roman"/>
          <w:sz w:val="28"/>
          <w:szCs w:val="28"/>
        </w:rPr>
        <w:t>полнению кадастровых работ определяется сторонами договора подряда на в</w:t>
      </w:r>
      <w:r w:rsidRPr="00D25596">
        <w:rPr>
          <w:rFonts w:ascii="Times New Roman" w:hAnsi="Times New Roman"/>
          <w:sz w:val="28"/>
          <w:szCs w:val="28"/>
        </w:rPr>
        <w:t>ы</w:t>
      </w:r>
      <w:r w:rsidRPr="00D25596">
        <w:rPr>
          <w:rFonts w:ascii="Times New Roman" w:hAnsi="Times New Roman"/>
          <w:sz w:val="28"/>
          <w:szCs w:val="28"/>
        </w:rPr>
        <w:t>полнение кадастровых работ путем составления твердой сметы.</w:t>
      </w:r>
    </w:p>
    <w:p w:rsidR="001C1F21" w:rsidRPr="00D25596" w:rsidRDefault="001C1F21" w:rsidP="006D0D4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 xml:space="preserve">Максимальный срок ожидания в очереди при подаче запроса о </w:t>
      </w: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 xml:space="preserve">предоставлении муниципальной услуги, услуги организации, </w:t>
      </w: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 xml:space="preserve">участвующей в предоставлении муниципальной услуги, и при </w:t>
      </w: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 xml:space="preserve">получении результата предоставления таких услуг 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Pr="00D25596" w:rsidRDefault="001C1F21" w:rsidP="006D0D4E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Максимальное время ожидания в очереди при личной подаче заявл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ния о предоставлении муниципальной услуги составляет не более 15 минут.</w:t>
      </w:r>
    </w:p>
    <w:p w:rsidR="001C1F21" w:rsidRPr="00D25596" w:rsidRDefault="001C1F21" w:rsidP="006D0D4E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Предельная продолжительность ожидания в очереди при получении результата предоставления муниципальной услуги не превышает 15 минут.</w:t>
      </w:r>
    </w:p>
    <w:p w:rsidR="001C1F21" w:rsidRPr="00D25596" w:rsidRDefault="001C1F21" w:rsidP="006D0D4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Требования к помещениям, в которых предоставляется муниципальная</w:t>
      </w: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 xml:space="preserve">услуга, услуги организации, участвующей в предоставлении </w:t>
      </w: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 xml:space="preserve">муниципальной услуги, к местам ожидания и приема заявителей, </w:t>
      </w: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 xml:space="preserve">размещению и оформлению визуальной, текстовой и мультимедийной </w:t>
      </w: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информации о порядке предоставления муниципальной услуги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Pr="00D25596" w:rsidRDefault="001C1F21" w:rsidP="006D0D4E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Предоставление муниципальной услуги осуществляется в специально выделенных для этих целей помещениях приема и выдачи документов </w:t>
      </w:r>
      <w:r>
        <w:rPr>
          <w:rFonts w:ascii="Times New Roman" w:hAnsi="Times New Roman"/>
          <w:sz w:val="28"/>
          <w:szCs w:val="28"/>
        </w:rPr>
        <w:t>Админ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страции города,</w:t>
      </w:r>
      <w:r w:rsidRPr="00D25596">
        <w:rPr>
          <w:rFonts w:ascii="Times New Roman" w:hAnsi="Times New Roman"/>
          <w:sz w:val="28"/>
          <w:szCs w:val="28"/>
        </w:rPr>
        <w:t xml:space="preserve"> многофункциональных центров </w:t>
      </w:r>
      <w:r w:rsidRPr="00D25596">
        <w:rPr>
          <w:rFonts w:ascii="Times New Roman" w:eastAsia="PMingLiU" w:hAnsi="Times New Roman"/>
          <w:bCs/>
          <w:sz w:val="28"/>
          <w:szCs w:val="28"/>
        </w:rPr>
        <w:t xml:space="preserve">(далее </w:t>
      </w:r>
      <w:r w:rsidRPr="00D25596">
        <w:rPr>
          <w:rFonts w:ascii="Times New Roman" w:eastAsia="PMingLiU" w:hAnsi="Times New Roman"/>
          <w:bCs/>
          <w:i/>
          <w:sz w:val="28"/>
          <w:szCs w:val="28"/>
        </w:rPr>
        <w:t>–</w:t>
      </w:r>
      <w:r w:rsidRPr="00D25596">
        <w:rPr>
          <w:rFonts w:ascii="Times New Roman" w:hAnsi="Times New Roman"/>
          <w:sz w:val="28"/>
          <w:szCs w:val="28"/>
        </w:rPr>
        <w:t xml:space="preserve"> помещения)</w:t>
      </w:r>
      <w:r w:rsidRPr="00D25596">
        <w:rPr>
          <w:rFonts w:ascii="Times New Roman" w:eastAsia="PMingLiU" w:hAnsi="Times New Roman"/>
          <w:bCs/>
          <w:i/>
          <w:sz w:val="28"/>
          <w:szCs w:val="28"/>
        </w:rPr>
        <w:t>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Для заявителей должно быть обеспечено удобство с точки зрения п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шеходной доступности от остановок общественного транспорта. Путь от ост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новок общественного транспорта до помещений должен быть оборудован соо</w:t>
      </w:r>
      <w:r w:rsidRPr="00D25596">
        <w:rPr>
          <w:rFonts w:ascii="Times New Roman" w:hAnsi="Times New Roman"/>
          <w:sz w:val="28"/>
          <w:szCs w:val="28"/>
        </w:rPr>
        <w:t>т</w:t>
      </w:r>
      <w:r w:rsidRPr="00D25596">
        <w:rPr>
          <w:rFonts w:ascii="Times New Roman" w:hAnsi="Times New Roman"/>
          <w:sz w:val="28"/>
          <w:szCs w:val="28"/>
        </w:rPr>
        <w:t>ветствующими информационными указателями.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В случае</w:t>
      </w:r>
      <w:r>
        <w:rPr>
          <w:rFonts w:ascii="Times New Roman" w:hAnsi="Times New Roman"/>
          <w:sz w:val="28"/>
          <w:szCs w:val="28"/>
        </w:rPr>
        <w:t>,</w:t>
      </w:r>
      <w:r w:rsidRPr="00D25596">
        <w:rPr>
          <w:rFonts w:ascii="Times New Roman" w:hAnsi="Times New Roman"/>
          <w:sz w:val="28"/>
          <w:szCs w:val="28"/>
        </w:rPr>
        <w:t xml:space="preserve"> если имеется возможность организации стоянки (парковки) возле здания (строения), в котором размещено помещение, организовывается стоянка (парковка) для личного автомобильного транспорта. За пользование стоянкой (парковкой) для личного автомобильного транспорта плата с заявит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лей не взимается.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Для парковки специальных автотранспортных средств инвалидов на каждой стоянке выделяется не менее 10% мест (но не менее одного места), к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торые не должны занимать иные транспортные средства.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Вход в здание (строение), в котором размещено помещение, должен обеспечивать свободный доступ заявителей, быть оборудован удобной лестн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>цей с поручнями, широкими проходами, а также пандусами для передвижения кресел-колясок.</w:t>
      </w:r>
    </w:p>
    <w:p w:rsidR="001C1F21" w:rsidRPr="00D25596" w:rsidRDefault="001C1F21" w:rsidP="006D0D4E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В здании (строении), в котором размещено помещение, рядом со входом должна быть размещена информационная табличка (вывеска), соде</w:t>
      </w:r>
      <w:r w:rsidRPr="00D25596">
        <w:rPr>
          <w:rFonts w:ascii="Times New Roman" w:hAnsi="Times New Roman"/>
          <w:sz w:val="28"/>
          <w:szCs w:val="28"/>
        </w:rPr>
        <w:t>р</w:t>
      </w:r>
      <w:r w:rsidRPr="00D25596">
        <w:rPr>
          <w:rFonts w:ascii="Times New Roman" w:hAnsi="Times New Roman"/>
          <w:sz w:val="28"/>
          <w:szCs w:val="28"/>
        </w:rPr>
        <w:t>жащая следующую информацию:</w:t>
      </w:r>
    </w:p>
    <w:p w:rsidR="001C1F21" w:rsidRPr="00D25596" w:rsidRDefault="001C1F21" w:rsidP="006D0D4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наименование </w:t>
      </w:r>
      <w:r>
        <w:rPr>
          <w:rFonts w:ascii="Times New Roman" w:hAnsi="Times New Roman"/>
          <w:sz w:val="28"/>
          <w:szCs w:val="28"/>
        </w:rPr>
        <w:t xml:space="preserve">Администрации города, </w:t>
      </w:r>
      <w:r w:rsidRPr="00D25596">
        <w:rPr>
          <w:rFonts w:ascii="Times New Roman" w:hAnsi="Times New Roman"/>
          <w:sz w:val="28"/>
          <w:szCs w:val="28"/>
        </w:rPr>
        <w:t>многофункционального центра;</w:t>
      </w:r>
    </w:p>
    <w:p w:rsidR="001C1F21" w:rsidRPr="00D25596" w:rsidRDefault="001C1F21" w:rsidP="006D0D4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место нахождения и юридически</w:t>
      </w:r>
      <w:r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 xml:space="preserve"> адрес</w:t>
      </w:r>
      <w:r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города,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мног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функционального центра;</w:t>
      </w:r>
    </w:p>
    <w:p w:rsidR="001C1F21" w:rsidRPr="00D25596" w:rsidRDefault="001C1F21" w:rsidP="006D0D4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режим работы </w:t>
      </w:r>
      <w:r>
        <w:rPr>
          <w:rFonts w:ascii="Times New Roman" w:hAnsi="Times New Roman"/>
          <w:sz w:val="28"/>
          <w:szCs w:val="28"/>
        </w:rPr>
        <w:t xml:space="preserve">Администрации города, </w:t>
      </w:r>
      <w:r w:rsidRPr="00D25596">
        <w:rPr>
          <w:rFonts w:ascii="Times New Roman" w:hAnsi="Times New Roman"/>
          <w:sz w:val="28"/>
          <w:szCs w:val="28"/>
        </w:rPr>
        <w:t>многофункционального центра;</w:t>
      </w:r>
    </w:p>
    <w:p w:rsidR="001C1F21" w:rsidRPr="00D25596" w:rsidRDefault="001C1F21" w:rsidP="006D0D4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номера телефонов для справок </w:t>
      </w:r>
      <w:r>
        <w:rPr>
          <w:rFonts w:ascii="Times New Roman" w:hAnsi="Times New Roman"/>
          <w:sz w:val="28"/>
          <w:szCs w:val="28"/>
        </w:rPr>
        <w:t>Администрации города,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многофункци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нального центра;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адреса официальных сайтов </w:t>
      </w:r>
      <w:r>
        <w:rPr>
          <w:rFonts w:ascii="Times New Roman" w:hAnsi="Times New Roman"/>
          <w:sz w:val="28"/>
          <w:szCs w:val="28"/>
        </w:rPr>
        <w:t>Администрации города,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многофункционал</w:t>
      </w:r>
      <w:r w:rsidRPr="00D25596">
        <w:rPr>
          <w:rFonts w:ascii="Times New Roman" w:hAnsi="Times New Roman"/>
          <w:sz w:val="28"/>
          <w:szCs w:val="28"/>
        </w:rPr>
        <w:t>ь</w:t>
      </w:r>
      <w:r w:rsidRPr="00D25596">
        <w:rPr>
          <w:rFonts w:ascii="Times New Roman" w:hAnsi="Times New Roman"/>
          <w:sz w:val="28"/>
          <w:szCs w:val="28"/>
        </w:rPr>
        <w:t>ного центра.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Фасад здания (строения), в котором размещено помещение, должен быть оборудован осветительными приборами, позволяющими посетителям о</w:t>
      </w:r>
      <w:r w:rsidRPr="00D25596">
        <w:rPr>
          <w:rFonts w:ascii="Times New Roman" w:hAnsi="Times New Roman"/>
          <w:sz w:val="28"/>
          <w:szCs w:val="28"/>
        </w:rPr>
        <w:t>з</w:t>
      </w:r>
      <w:r w:rsidRPr="00D25596">
        <w:rPr>
          <w:rFonts w:ascii="Times New Roman" w:hAnsi="Times New Roman"/>
          <w:sz w:val="28"/>
          <w:szCs w:val="28"/>
        </w:rPr>
        <w:t>накомиться с информационными табличками.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Помещения должны предусматривать места для ожидания, информ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>рования и приема заявителей.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В местах для информирования должен быть обеспечен доступ гра</w:t>
      </w:r>
      <w:r w:rsidRPr="00D25596">
        <w:rPr>
          <w:rFonts w:ascii="Times New Roman" w:hAnsi="Times New Roman"/>
          <w:sz w:val="28"/>
          <w:szCs w:val="28"/>
        </w:rPr>
        <w:t>ж</w:t>
      </w:r>
      <w:r w:rsidRPr="00D25596">
        <w:rPr>
          <w:rFonts w:ascii="Times New Roman" w:hAnsi="Times New Roman"/>
          <w:sz w:val="28"/>
          <w:szCs w:val="28"/>
        </w:rPr>
        <w:t>дан для ознакомления с информацией не только в часы приема заявлений, но и в рабочее время, когда прием заявителей не ведется.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В помещениях организуется работа справочных окон, в количестве, обеспечивающем потребности граждан, но не менее одного.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Характеристики помещений в части объемно-планировочных и конс</w:t>
      </w:r>
      <w:r w:rsidRPr="00D25596">
        <w:rPr>
          <w:rFonts w:ascii="Times New Roman" w:hAnsi="Times New Roman"/>
          <w:sz w:val="28"/>
          <w:szCs w:val="28"/>
        </w:rPr>
        <w:t>т</w:t>
      </w:r>
      <w:r w:rsidRPr="00D25596">
        <w:rPr>
          <w:rFonts w:ascii="Times New Roman" w:hAnsi="Times New Roman"/>
          <w:sz w:val="28"/>
          <w:szCs w:val="28"/>
        </w:rPr>
        <w:t>руктивных решений, освещения, пожарной безопасности, инженерного обор</w:t>
      </w:r>
      <w:r w:rsidRPr="00D25596">
        <w:rPr>
          <w:rFonts w:ascii="Times New Roman" w:hAnsi="Times New Roman"/>
          <w:sz w:val="28"/>
          <w:szCs w:val="28"/>
        </w:rPr>
        <w:t>у</w:t>
      </w:r>
      <w:r w:rsidRPr="00D25596">
        <w:rPr>
          <w:rFonts w:ascii="Times New Roman" w:hAnsi="Times New Roman"/>
          <w:sz w:val="28"/>
          <w:szCs w:val="28"/>
        </w:rPr>
        <w:t>дования должны соответствовать требованиям нормативных документов, де</w:t>
      </w:r>
      <w:r w:rsidRPr="00D25596">
        <w:rPr>
          <w:rFonts w:ascii="Times New Roman" w:hAnsi="Times New Roman"/>
          <w:sz w:val="28"/>
          <w:szCs w:val="28"/>
        </w:rPr>
        <w:t>й</w:t>
      </w:r>
      <w:r w:rsidRPr="00D25596">
        <w:rPr>
          <w:rFonts w:ascii="Times New Roman" w:hAnsi="Times New Roman"/>
          <w:sz w:val="28"/>
          <w:szCs w:val="28"/>
        </w:rPr>
        <w:t>ствующих на территории Российской Федерации.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Помещения оборудуются стендами (стойками), содержащими инфо</w:t>
      </w:r>
      <w:r w:rsidRPr="00D25596">
        <w:rPr>
          <w:rFonts w:ascii="Times New Roman" w:hAnsi="Times New Roman"/>
          <w:sz w:val="28"/>
          <w:szCs w:val="28"/>
        </w:rPr>
        <w:t>р</w:t>
      </w:r>
      <w:r w:rsidRPr="00D25596">
        <w:rPr>
          <w:rFonts w:ascii="Times New Roman" w:hAnsi="Times New Roman"/>
          <w:sz w:val="28"/>
          <w:szCs w:val="28"/>
        </w:rPr>
        <w:t>мацию о порядке предоставления муниципальных услуг.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Помещения могут быть оборудованы информационными табло, пр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доставляющими информацию о порядке предоставления муниципальной усл</w:t>
      </w:r>
      <w:r w:rsidRPr="00D25596">
        <w:rPr>
          <w:rFonts w:ascii="Times New Roman" w:hAnsi="Times New Roman"/>
          <w:sz w:val="28"/>
          <w:szCs w:val="28"/>
        </w:rPr>
        <w:t>у</w:t>
      </w:r>
      <w:r w:rsidRPr="00D25596">
        <w:rPr>
          <w:rFonts w:ascii="Times New Roman" w:hAnsi="Times New Roman"/>
          <w:sz w:val="28"/>
          <w:szCs w:val="28"/>
        </w:rPr>
        <w:t>ги (включая трансляцию видеороликов, разъясняющих порядок предоставления муниципальных услуг), а также регулирующими поток «электронной очереди». Информация на табло может выводиться в виде бегущей строки.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Информационные табло размещаются рядом со входом в помещения таким образом, чтобы обеспечить видимость максимально возможному колич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ству заявителей.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В местах для ожидания устанавливаются стулья (кресельные секции, кресла) для заявителей.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В помещениях выделяется место для оформления документов, пред</w:t>
      </w:r>
      <w:r w:rsidRPr="00D25596">
        <w:rPr>
          <w:rFonts w:ascii="Times New Roman" w:hAnsi="Times New Roman"/>
          <w:sz w:val="28"/>
          <w:szCs w:val="28"/>
        </w:rPr>
        <w:t>у</w:t>
      </w:r>
      <w:r w:rsidRPr="00D25596">
        <w:rPr>
          <w:rFonts w:ascii="Times New Roman" w:hAnsi="Times New Roman"/>
          <w:sz w:val="28"/>
          <w:szCs w:val="28"/>
        </w:rPr>
        <w:t>сматривающее столы (стойки) с бланками заявлений и канцелярскими прина</w:t>
      </w:r>
      <w:r w:rsidRPr="00D25596">
        <w:rPr>
          <w:rFonts w:ascii="Times New Roman" w:hAnsi="Times New Roman"/>
          <w:sz w:val="28"/>
          <w:szCs w:val="28"/>
        </w:rPr>
        <w:t>д</w:t>
      </w:r>
      <w:r w:rsidRPr="00D25596">
        <w:rPr>
          <w:rFonts w:ascii="Times New Roman" w:hAnsi="Times New Roman"/>
          <w:sz w:val="28"/>
          <w:szCs w:val="28"/>
        </w:rPr>
        <w:t xml:space="preserve">лежностями. 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В помещениях могут быть размещены многофункциональные пл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тежные терминалы, мини-офисы кредитных учреждений по приему платы за предоставление муниципальных услуг.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Информация о фамилии, имени, отчестве</w:t>
      </w:r>
      <w:r>
        <w:rPr>
          <w:rFonts w:ascii="Times New Roman" w:hAnsi="Times New Roman"/>
          <w:sz w:val="28"/>
          <w:szCs w:val="28"/>
        </w:rPr>
        <w:t xml:space="preserve"> (последнее – при наличии)</w:t>
      </w:r>
      <w:r w:rsidRPr="00D25596">
        <w:rPr>
          <w:rFonts w:ascii="Times New Roman" w:hAnsi="Times New Roman"/>
          <w:sz w:val="28"/>
          <w:szCs w:val="28"/>
        </w:rPr>
        <w:t xml:space="preserve"> и должности специалиста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>, многофункционального центра должна быть размещена на личной информационной табличке и на рабочем месте специалиста.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Для заявителя, находящегося на приеме, должно быть предусмотрено место для раскладки документов.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В помещениях организуется работа всех окон (кабинетов), в которых осуществляется прием и выдача документов.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Прием документов, необходимых для предоставления муниципальной услуги</w:t>
      </w:r>
      <w:r w:rsidRPr="00D25596">
        <w:rPr>
          <w:rFonts w:ascii="Times New Roman" w:hAnsi="Times New Roman"/>
          <w:bCs/>
          <w:sz w:val="28"/>
          <w:szCs w:val="28"/>
        </w:rPr>
        <w:t>, и выдача документов, при наличии возможности, должны осущест</w:t>
      </w:r>
      <w:r w:rsidRPr="00D25596">
        <w:rPr>
          <w:rFonts w:ascii="Times New Roman" w:hAnsi="Times New Roman"/>
          <w:bCs/>
          <w:sz w:val="28"/>
          <w:szCs w:val="28"/>
        </w:rPr>
        <w:t>в</w:t>
      </w:r>
      <w:r w:rsidRPr="00D25596">
        <w:rPr>
          <w:rFonts w:ascii="Times New Roman" w:hAnsi="Times New Roman"/>
          <w:bCs/>
          <w:sz w:val="28"/>
          <w:szCs w:val="28"/>
        </w:rPr>
        <w:t>ляться в разных окнах (кабинетах).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В помещениях размещается абонентский ящик, а также стенд по а</w:t>
      </w:r>
      <w:r w:rsidRPr="00D25596">
        <w:rPr>
          <w:rFonts w:ascii="Times New Roman" w:hAnsi="Times New Roman"/>
          <w:sz w:val="28"/>
          <w:szCs w:val="28"/>
        </w:rPr>
        <w:t>н</w:t>
      </w:r>
      <w:r w:rsidRPr="00D25596">
        <w:rPr>
          <w:rFonts w:ascii="Times New Roman" w:hAnsi="Times New Roman"/>
          <w:sz w:val="28"/>
          <w:szCs w:val="28"/>
        </w:rPr>
        <w:t>тикоррупционной тематике. Кроме того, в помещениях могут распространяться иные материалы (брошюры, сборники) по антикоррупционной тематике.</w:t>
      </w:r>
    </w:p>
    <w:p w:rsidR="001C1F21" w:rsidRPr="00D25596" w:rsidRDefault="001C1F21" w:rsidP="006D0D4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Показатели доступности и качества муниципальных услуг</w:t>
      </w: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 xml:space="preserve">(возможность получения информации о ходе предоставления </w:t>
      </w: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 xml:space="preserve">муниципальной услуги, возможность получения услуги в </w:t>
      </w: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электронной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25596">
        <w:rPr>
          <w:rFonts w:ascii="Times New Roman" w:hAnsi="Times New Roman"/>
          <w:b/>
          <w:sz w:val="28"/>
          <w:szCs w:val="28"/>
        </w:rPr>
        <w:t>форме или в многофункциональных центрах)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Pr="00384018" w:rsidRDefault="001C1F21" w:rsidP="006D0D4E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384018">
        <w:rPr>
          <w:rFonts w:ascii="Times New Roman" w:hAnsi="Times New Roman"/>
          <w:spacing w:val="-4"/>
          <w:sz w:val="28"/>
          <w:szCs w:val="28"/>
        </w:rPr>
        <w:t>Показателями доступности и качества муниципальной услуги являются: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достоверность предоставляемой заявителям информации;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полнота информирования заявителей;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наглядность форм предоставляемой информации об административных процедурах;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удобство и доступность получения информации заявителями о порядке предоставления муниципальной услуги;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соблюдение сроков исполнения отдельных административных процедур и предоставления муниципальной услуги в целом;</w:t>
      </w:r>
    </w:p>
    <w:p w:rsidR="001C1F21" w:rsidRPr="00384018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384018">
        <w:rPr>
          <w:rFonts w:ascii="Times New Roman" w:hAnsi="Times New Roman"/>
          <w:spacing w:val="-4"/>
          <w:sz w:val="28"/>
          <w:szCs w:val="28"/>
        </w:rPr>
        <w:t>соблюдений требований стандарта предоставления муниципальной услуги;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отсутствие жалоб на решения, действия (бездействие) должностных лиц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и муниципальных служащих в ходе предоставления муниципальной услуги;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полнота и актуальность информации о порядке предоставления муниц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>пальной услуги.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Заявителям предоставляется возможность получения информации о ходе предоставления муниципальной услуги и возможность получения мун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>ципальной услуги в электронной форме с использованием Портала государс</w:t>
      </w:r>
      <w:r w:rsidRPr="00D25596">
        <w:rPr>
          <w:rFonts w:ascii="Times New Roman" w:hAnsi="Times New Roman"/>
          <w:sz w:val="28"/>
          <w:szCs w:val="28"/>
        </w:rPr>
        <w:t>т</w:t>
      </w:r>
      <w:r w:rsidRPr="00D25596">
        <w:rPr>
          <w:rFonts w:ascii="Times New Roman" w:hAnsi="Times New Roman"/>
          <w:sz w:val="28"/>
          <w:szCs w:val="28"/>
        </w:rPr>
        <w:t>венных и муниципальных услуг (функций) Московской области, Единого по</w:t>
      </w:r>
      <w:r w:rsidRPr="00D25596">
        <w:rPr>
          <w:rFonts w:ascii="Times New Roman" w:hAnsi="Times New Roman"/>
          <w:sz w:val="28"/>
          <w:szCs w:val="28"/>
        </w:rPr>
        <w:t>р</w:t>
      </w:r>
      <w:r w:rsidRPr="00D25596">
        <w:rPr>
          <w:rFonts w:ascii="Times New Roman" w:hAnsi="Times New Roman"/>
          <w:sz w:val="28"/>
          <w:szCs w:val="28"/>
        </w:rPr>
        <w:t>тала государственных и муниципальных услуг (функций) и по принципу «одн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го окна» на базе многофункциональных центров.</w:t>
      </w:r>
    </w:p>
    <w:p w:rsidR="001C1F21" w:rsidRPr="00D25596" w:rsidRDefault="001C1F21" w:rsidP="006D0D4E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При получении муниципальной услуги заявитель осуществляет не б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 xml:space="preserve">лее 4 взаимодействий с должностными лицами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>, мног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функциональных центров</w:t>
      </w:r>
      <w:r>
        <w:rPr>
          <w:rFonts w:ascii="Times New Roman" w:hAnsi="Times New Roman"/>
          <w:sz w:val="28"/>
          <w:szCs w:val="28"/>
        </w:rPr>
        <w:t>,</w:t>
      </w:r>
      <w:r w:rsidRPr="00D25596">
        <w:rPr>
          <w:rFonts w:ascii="Times New Roman" w:hAnsi="Times New Roman"/>
          <w:sz w:val="28"/>
          <w:szCs w:val="28"/>
        </w:rPr>
        <w:t xml:space="preserve"> в том числе:</w:t>
      </w:r>
    </w:p>
    <w:p w:rsidR="001C1F21" w:rsidRPr="00D25596" w:rsidRDefault="001C1F21" w:rsidP="006D0D4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- при подаче заявления о выборе и прилагаемых к нему документов в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министрацию города</w:t>
      </w:r>
      <w:r w:rsidRPr="00D25596">
        <w:rPr>
          <w:rFonts w:ascii="Times New Roman" w:hAnsi="Times New Roman"/>
          <w:sz w:val="28"/>
          <w:szCs w:val="28"/>
        </w:rPr>
        <w:t>, многофункциональных центров;</w:t>
      </w:r>
    </w:p>
    <w:p w:rsidR="001C1F21" w:rsidRPr="00D25596" w:rsidRDefault="001C1F21" w:rsidP="006D0D4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- при получении копии решения о предварительном согласовании места размещения объекта в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>, многофункциональных центров;</w:t>
      </w:r>
    </w:p>
    <w:p w:rsidR="001C1F21" w:rsidRPr="00D25596" w:rsidRDefault="001C1F21" w:rsidP="006D0D4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- при подаче заявления о предоставлении земельного участка в</w:t>
      </w:r>
      <w:r w:rsidRPr="000C6C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страцию города</w:t>
      </w:r>
      <w:r w:rsidRPr="00D25596">
        <w:rPr>
          <w:rFonts w:ascii="Times New Roman" w:hAnsi="Times New Roman"/>
          <w:sz w:val="28"/>
          <w:szCs w:val="28"/>
        </w:rPr>
        <w:t>, многофункциональных центров;</w:t>
      </w:r>
    </w:p>
    <w:p w:rsidR="001C1F21" w:rsidRPr="00D25596" w:rsidRDefault="001C1F21" w:rsidP="006D0D4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- при получении результата предоставления муниципальной услуги в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министрации города</w:t>
      </w:r>
      <w:r w:rsidRPr="00D25596">
        <w:rPr>
          <w:rFonts w:ascii="Times New Roman" w:hAnsi="Times New Roman"/>
          <w:sz w:val="28"/>
          <w:szCs w:val="28"/>
        </w:rPr>
        <w:t>, многофункциональных центров.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Продолжительность каждого взаимодействия не должна превышать </w:t>
      </w:r>
      <w:r w:rsidRPr="000C6C45">
        <w:rPr>
          <w:rFonts w:ascii="Times New Roman" w:hAnsi="Times New Roman"/>
          <w:sz w:val="28"/>
          <w:szCs w:val="28"/>
        </w:rPr>
        <w:t>15</w:t>
      </w:r>
      <w:r w:rsidRPr="00D25596">
        <w:rPr>
          <w:rFonts w:ascii="Times New Roman" w:hAnsi="Times New Roman"/>
          <w:sz w:val="28"/>
          <w:szCs w:val="28"/>
        </w:rPr>
        <w:t xml:space="preserve"> минут.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Продолжительность ожидания в очереди при обращении заявителя в </w:t>
      </w:r>
      <w:r>
        <w:rPr>
          <w:rFonts w:ascii="Times New Roman" w:hAnsi="Times New Roman"/>
          <w:sz w:val="28"/>
          <w:szCs w:val="28"/>
        </w:rPr>
        <w:t>Администрацию города</w:t>
      </w:r>
      <w:r w:rsidRPr="00D25596">
        <w:rPr>
          <w:rFonts w:ascii="Times New Roman" w:hAnsi="Times New Roman"/>
          <w:sz w:val="28"/>
          <w:szCs w:val="28"/>
        </w:rPr>
        <w:t xml:space="preserve"> для получения муниципальной услуги не может пр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вышать 15 минут.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 xml:space="preserve">Иные требования, в том числе учитывающие особенности </w:t>
      </w:r>
      <w:r>
        <w:rPr>
          <w:rFonts w:ascii="Times New Roman" w:hAnsi="Times New Roman"/>
          <w:b/>
          <w:sz w:val="28"/>
          <w:szCs w:val="28"/>
        </w:rPr>
        <w:t>организации</w:t>
      </w: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предоставления</w:t>
      </w:r>
      <w:r w:rsidRPr="00D25596">
        <w:rPr>
          <w:rFonts w:ascii="Times New Roman" w:hAnsi="Times New Roman"/>
          <w:sz w:val="28"/>
          <w:szCs w:val="28"/>
        </w:rPr>
        <w:t xml:space="preserve"> </w:t>
      </w:r>
      <w:r w:rsidRPr="00D25596">
        <w:rPr>
          <w:rFonts w:ascii="Times New Roman" w:hAnsi="Times New Roman"/>
          <w:b/>
          <w:sz w:val="28"/>
          <w:szCs w:val="28"/>
        </w:rPr>
        <w:t xml:space="preserve">муниципальной услуги по принципу «одного окна» </w:t>
      </w: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на базе многофункциональных центров</w:t>
      </w:r>
      <w:r>
        <w:rPr>
          <w:rFonts w:ascii="Times New Roman" w:hAnsi="Times New Roman"/>
          <w:b/>
          <w:sz w:val="28"/>
          <w:szCs w:val="28"/>
        </w:rPr>
        <w:t xml:space="preserve"> и особенности предоставления</w:t>
      </w: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муниципальной услуги в электронной форме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Заявителю предоставляется возможность получения муниципальной услуги по принципу «одного окна», в соответствии с которым предоставление муниципальной услуги осуществляется после однократного обращения заяв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 xml:space="preserve">теля с соответствующим запросом, а взаимодействие с </w:t>
      </w:r>
      <w:r>
        <w:rPr>
          <w:rFonts w:ascii="Times New Roman" w:hAnsi="Times New Roman"/>
          <w:sz w:val="28"/>
          <w:szCs w:val="28"/>
        </w:rPr>
        <w:t>Администрацией города</w:t>
      </w:r>
      <w:r w:rsidRPr="00D25596">
        <w:rPr>
          <w:rFonts w:ascii="Times New Roman" w:hAnsi="Times New Roman"/>
          <w:sz w:val="28"/>
          <w:szCs w:val="28"/>
        </w:rPr>
        <w:t xml:space="preserve"> осуществляется многофункциональным центром без участия заявителя в соо</w:t>
      </w:r>
      <w:r w:rsidRPr="00D25596">
        <w:rPr>
          <w:rFonts w:ascii="Times New Roman" w:hAnsi="Times New Roman"/>
          <w:sz w:val="28"/>
          <w:szCs w:val="28"/>
        </w:rPr>
        <w:t>т</w:t>
      </w:r>
      <w:r w:rsidRPr="00D25596">
        <w:rPr>
          <w:rFonts w:ascii="Times New Roman" w:hAnsi="Times New Roman"/>
          <w:sz w:val="28"/>
          <w:szCs w:val="28"/>
        </w:rPr>
        <w:t xml:space="preserve">ветствии с правовыми актами и соглашением о взаимодействии между </w:t>
      </w:r>
      <w:r>
        <w:rPr>
          <w:rFonts w:ascii="Times New Roman" w:hAnsi="Times New Roman"/>
          <w:sz w:val="28"/>
          <w:szCs w:val="28"/>
        </w:rPr>
        <w:t>Адм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нистрацией города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и многофункциональным центром, заключенным в устано</w:t>
      </w:r>
      <w:r w:rsidRPr="00D25596">
        <w:rPr>
          <w:rFonts w:ascii="Times New Roman" w:hAnsi="Times New Roman"/>
          <w:sz w:val="28"/>
          <w:szCs w:val="28"/>
        </w:rPr>
        <w:t>в</w:t>
      </w:r>
      <w:r w:rsidRPr="00D25596">
        <w:rPr>
          <w:rFonts w:ascii="Times New Roman" w:hAnsi="Times New Roman"/>
          <w:sz w:val="28"/>
          <w:szCs w:val="28"/>
        </w:rPr>
        <w:t>ленном порядке.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Организация предоставления муниципальной услуги на базе мног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 xml:space="preserve">функционального центра осуществляется в соответствии с соглашением о взаимодействии между </w:t>
      </w:r>
      <w:r>
        <w:rPr>
          <w:rFonts w:ascii="Times New Roman" w:hAnsi="Times New Roman"/>
          <w:sz w:val="28"/>
          <w:szCs w:val="28"/>
        </w:rPr>
        <w:t>Администрацией города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и многофункциональным це</w:t>
      </w:r>
      <w:r w:rsidRPr="00D25596">
        <w:rPr>
          <w:rFonts w:ascii="Times New Roman" w:hAnsi="Times New Roman"/>
          <w:sz w:val="28"/>
          <w:szCs w:val="28"/>
        </w:rPr>
        <w:t>н</w:t>
      </w:r>
      <w:r w:rsidRPr="00D25596">
        <w:rPr>
          <w:rFonts w:ascii="Times New Roman" w:hAnsi="Times New Roman"/>
          <w:sz w:val="28"/>
          <w:szCs w:val="28"/>
        </w:rPr>
        <w:t>тром, заключенным в установленном порядке.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Муниципальная услуга предоставляется в многофункциональных це</w:t>
      </w:r>
      <w:r w:rsidRPr="00D25596">
        <w:rPr>
          <w:rFonts w:ascii="Times New Roman" w:hAnsi="Times New Roman"/>
          <w:sz w:val="28"/>
          <w:szCs w:val="28"/>
        </w:rPr>
        <w:t>н</w:t>
      </w:r>
      <w:r w:rsidRPr="00D25596">
        <w:rPr>
          <w:rFonts w:ascii="Times New Roman" w:hAnsi="Times New Roman"/>
          <w:sz w:val="28"/>
          <w:szCs w:val="28"/>
        </w:rPr>
        <w:t>трах с учетом принципа экстерриториальности, в соответствии с которым за</w:t>
      </w:r>
      <w:r w:rsidRPr="00D25596">
        <w:rPr>
          <w:rFonts w:ascii="Times New Roman" w:hAnsi="Times New Roman"/>
          <w:sz w:val="28"/>
          <w:szCs w:val="28"/>
        </w:rPr>
        <w:t>я</w:t>
      </w:r>
      <w:r w:rsidRPr="00D25596">
        <w:rPr>
          <w:rFonts w:ascii="Times New Roman" w:hAnsi="Times New Roman"/>
          <w:sz w:val="28"/>
          <w:szCs w:val="28"/>
        </w:rPr>
        <w:t>витель вправе выбрать для обращения за получением муниципальной услуги любой многофункциональный центр, расположенный на территории</w:t>
      </w:r>
      <w:r>
        <w:rPr>
          <w:rFonts w:ascii="Times New Roman" w:hAnsi="Times New Roman"/>
          <w:sz w:val="28"/>
          <w:szCs w:val="28"/>
        </w:rPr>
        <w:t xml:space="preserve"> города Королёва Московской области</w:t>
      </w:r>
      <w:r w:rsidRPr="00D25596">
        <w:rPr>
          <w:rFonts w:ascii="Times New Roman" w:hAnsi="Times New Roman"/>
          <w:sz w:val="28"/>
          <w:szCs w:val="28"/>
        </w:rPr>
        <w:t>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При предоставлении муниципальной услуги универсальными специ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листами многофункциональных центров исполняются следующие администр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тивные процедуры:</w:t>
      </w:r>
    </w:p>
    <w:p w:rsidR="001C1F21" w:rsidRPr="00D25596" w:rsidRDefault="001C1F21" w:rsidP="006D0D4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1) прием заявления и прилагаемых к нему документов;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2) выдача (направление) документов, необходимых для проведения кад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стровых работ;</w:t>
      </w:r>
    </w:p>
    <w:p w:rsidR="001C1F21" w:rsidRPr="00D25596" w:rsidRDefault="001C1F21" w:rsidP="006D0D4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3) формирование и направление межведомственных запросов в органы (организации), участвующие в предоставлении муниципальной услуги;</w:t>
      </w:r>
    </w:p>
    <w:p w:rsidR="001C1F21" w:rsidRPr="00D25596" w:rsidRDefault="001C1F21" w:rsidP="006D0D4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4) выдача (направление) документа, являющегося результатом предоста</w:t>
      </w:r>
      <w:r w:rsidRPr="00D25596">
        <w:rPr>
          <w:rFonts w:ascii="Times New Roman" w:hAnsi="Times New Roman"/>
          <w:sz w:val="28"/>
          <w:szCs w:val="28"/>
        </w:rPr>
        <w:t>в</w:t>
      </w:r>
      <w:r w:rsidRPr="00D25596">
        <w:rPr>
          <w:rFonts w:ascii="Times New Roman" w:hAnsi="Times New Roman"/>
          <w:sz w:val="28"/>
          <w:szCs w:val="28"/>
        </w:rPr>
        <w:t>ления муниципальной услуги.</w:t>
      </w:r>
    </w:p>
    <w:p w:rsidR="001C1F21" w:rsidRPr="00D25596" w:rsidRDefault="001C1F21" w:rsidP="006D0D4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Административные процедуры по приему заявления и документов, нео</w:t>
      </w:r>
      <w:r w:rsidRPr="00D25596">
        <w:rPr>
          <w:rFonts w:ascii="Times New Roman" w:hAnsi="Times New Roman"/>
          <w:sz w:val="28"/>
          <w:szCs w:val="28"/>
        </w:rPr>
        <w:t>б</w:t>
      </w:r>
      <w:r w:rsidRPr="00D25596">
        <w:rPr>
          <w:rFonts w:ascii="Times New Roman" w:hAnsi="Times New Roman"/>
          <w:sz w:val="28"/>
          <w:szCs w:val="28"/>
        </w:rPr>
        <w:t>ходимых для предоставления муниципальной услуги, а также выдаче (напра</w:t>
      </w:r>
      <w:r w:rsidRPr="00D25596">
        <w:rPr>
          <w:rFonts w:ascii="Times New Roman" w:hAnsi="Times New Roman"/>
          <w:sz w:val="28"/>
          <w:szCs w:val="28"/>
        </w:rPr>
        <w:t>в</w:t>
      </w:r>
      <w:r w:rsidRPr="00D25596">
        <w:rPr>
          <w:rFonts w:ascii="Times New Roman" w:hAnsi="Times New Roman"/>
          <w:sz w:val="28"/>
          <w:szCs w:val="28"/>
        </w:rPr>
        <w:t>лению) документа, являющегося результатом предоставления муниципальной услуги, осуществляются универсальными специалистами многофункционал</w:t>
      </w:r>
      <w:r w:rsidRPr="00D25596">
        <w:rPr>
          <w:rFonts w:ascii="Times New Roman" w:hAnsi="Times New Roman"/>
          <w:sz w:val="28"/>
          <w:szCs w:val="28"/>
        </w:rPr>
        <w:t>ь</w:t>
      </w:r>
      <w:r w:rsidRPr="00D25596">
        <w:rPr>
          <w:rFonts w:ascii="Times New Roman" w:hAnsi="Times New Roman"/>
          <w:sz w:val="28"/>
          <w:szCs w:val="28"/>
        </w:rPr>
        <w:t>ных центров по принципу экстерриториальности.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Заявители имеют возможность получения муниципальной услуги в электронной форме с использованием Единого портала государственных и м</w:t>
      </w:r>
      <w:r w:rsidRPr="00D25596">
        <w:rPr>
          <w:rFonts w:ascii="Times New Roman" w:hAnsi="Times New Roman"/>
          <w:sz w:val="28"/>
          <w:szCs w:val="28"/>
        </w:rPr>
        <w:t>у</w:t>
      </w:r>
      <w:r w:rsidRPr="00D25596">
        <w:rPr>
          <w:rFonts w:ascii="Times New Roman" w:hAnsi="Times New Roman"/>
          <w:sz w:val="28"/>
          <w:szCs w:val="28"/>
        </w:rPr>
        <w:t>ниципальных услуг (функций) и Портала государственных и муниципальных услуг (функций) Московской области в части: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1) получения информации о порядке предоставления муниципальной у</w:t>
      </w:r>
      <w:r w:rsidRPr="00D25596">
        <w:rPr>
          <w:rFonts w:ascii="Times New Roman" w:hAnsi="Times New Roman"/>
          <w:sz w:val="28"/>
          <w:szCs w:val="28"/>
        </w:rPr>
        <w:t>с</w:t>
      </w:r>
      <w:r w:rsidRPr="00D25596">
        <w:rPr>
          <w:rFonts w:ascii="Times New Roman" w:hAnsi="Times New Roman"/>
          <w:sz w:val="28"/>
          <w:szCs w:val="28"/>
        </w:rPr>
        <w:t>луги;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2) ознакомления с формами заявлений, обеспечения доступа к ним для копирования и заполнения в электронном виде;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3) направления заявления и прилагаемых к нему документов в</w:t>
      </w:r>
      <w:r w:rsidRPr="000C6C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рацию города</w:t>
      </w:r>
      <w:r w:rsidRPr="00D25596">
        <w:rPr>
          <w:rFonts w:ascii="Times New Roman" w:hAnsi="Times New Roman"/>
          <w:sz w:val="28"/>
          <w:szCs w:val="28"/>
        </w:rPr>
        <w:t>;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4) осуществления мониторинга хода предоставления муниципальной у</w:t>
      </w:r>
      <w:r w:rsidRPr="00D25596">
        <w:rPr>
          <w:rFonts w:ascii="Times New Roman" w:hAnsi="Times New Roman"/>
          <w:sz w:val="28"/>
          <w:szCs w:val="28"/>
        </w:rPr>
        <w:t>с</w:t>
      </w:r>
      <w:r w:rsidRPr="00D25596">
        <w:rPr>
          <w:rFonts w:ascii="Times New Roman" w:hAnsi="Times New Roman"/>
          <w:sz w:val="28"/>
          <w:szCs w:val="28"/>
        </w:rPr>
        <w:t>луги;</w:t>
      </w:r>
    </w:p>
    <w:p w:rsidR="001C1F21" w:rsidRPr="00D25596" w:rsidRDefault="001C1F21" w:rsidP="006D0D4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5) получения результата предоставления муниципальной услуги.</w:t>
      </w:r>
    </w:p>
    <w:p w:rsidR="001C1F21" w:rsidRPr="00ED4C88" w:rsidRDefault="001C1F21" w:rsidP="006D0D4E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4"/>
          <w:sz w:val="28"/>
          <w:szCs w:val="28"/>
        </w:rPr>
      </w:pPr>
      <w:r w:rsidRPr="00ED4C88">
        <w:rPr>
          <w:rFonts w:ascii="Times New Roman" w:hAnsi="Times New Roman"/>
          <w:spacing w:val="4"/>
          <w:sz w:val="28"/>
          <w:szCs w:val="28"/>
        </w:rPr>
        <w:t>При направлении запроса о предоставлении муниципальной услуги в электронной форме с использованием Портала государственных и муниц</w:t>
      </w:r>
      <w:r w:rsidRPr="00ED4C88">
        <w:rPr>
          <w:rFonts w:ascii="Times New Roman" w:hAnsi="Times New Roman"/>
          <w:spacing w:val="4"/>
          <w:sz w:val="28"/>
          <w:szCs w:val="28"/>
        </w:rPr>
        <w:t>и</w:t>
      </w:r>
      <w:r w:rsidRPr="00ED4C88">
        <w:rPr>
          <w:rFonts w:ascii="Times New Roman" w:hAnsi="Times New Roman"/>
          <w:spacing w:val="4"/>
          <w:sz w:val="28"/>
          <w:szCs w:val="28"/>
        </w:rPr>
        <w:t>пальных услуг (функций) Московской области, Единого портала государс</w:t>
      </w:r>
      <w:r w:rsidRPr="00ED4C88">
        <w:rPr>
          <w:rFonts w:ascii="Times New Roman" w:hAnsi="Times New Roman"/>
          <w:spacing w:val="4"/>
          <w:sz w:val="28"/>
          <w:szCs w:val="28"/>
        </w:rPr>
        <w:t>т</w:t>
      </w:r>
      <w:r w:rsidRPr="00ED4C88">
        <w:rPr>
          <w:rFonts w:ascii="Times New Roman" w:hAnsi="Times New Roman"/>
          <w:spacing w:val="4"/>
          <w:sz w:val="28"/>
          <w:szCs w:val="28"/>
        </w:rPr>
        <w:t>венных и муниципальных услуг (функций) заявитель заполняет форму зая</w:t>
      </w:r>
      <w:r w:rsidRPr="00ED4C88">
        <w:rPr>
          <w:rFonts w:ascii="Times New Roman" w:hAnsi="Times New Roman"/>
          <w:spacing w:val="4"/>
          <w:sz w:val="28"/>
          <w:szCs w:val="28"/>
        </w:rPr>
        <w:t>в</w:t>
      </w:r>
      <w:r w:rsidRPr="00ED4C88">
        <w:rPr>
          <w:rFonts w:ascii="Times New Roman" w:hAnsi="Times New Roman"/>
          <w:spacing w:val="4"/>
          <w:sz w:val="28"/>
          <w:szCs w:val="28"/>
        </w:rPr>
        <w:t>ления в электронном виде и подписывает его электронной подписью в соо</w:t>
      </w:r>
      <w:r w:rsidRPr="00ED4C88">
        <w:rPr>
          <w:rFonts w:ascii="Times New Roman" w:hAnsi="Times New Roman"/>
          <w:spacing w:val="4"/>
          <w:sz w:val="28"/>
          <w:szCs w:val="28"/>
        </w:rPr>
        <w:t>т</w:t>
      </w:r>
      <w:r w:rsidRPr="00ED4C88">
        <w:rPr>
          <w:rFonts w:ascii="Times New Roman" w:hAnsi="Times New Roman"/>
          <w:spacing w:val="4"/>
          <w:sz w:val="28"/>
          <w:szCs w:val="28"/>
        </w:rPr>
        <w:t xml:space="preserve">ветствии с требованиями Федерального </w:t>
      </w:r>
      <w:hyperlink r:id="rId14" w:history="1">
        <w:r w:rsidRPr="00ED4C88">
          <w:rPr>
            <w:rFonts w:ascii="Times New Roman" w:hAnsi="Times New Roman"/>
            <w:spacing w:val="4"/>
            <w:sz w:val="28"/>
            <w:szCs w:val="28"/>
          </w:rPr>
          <w:t>закона</w:t>
        </w:r>
      </w:hyperlink>
      <w:r w:rsidRPr="00ED4C88">
        <w:rPr>
          <w:rFonts w:ascii="Times New Roman" w:hAnsi="Times New Roman"/>
          <w:spacing w:val="4"/>
          <w:sz w:val="28"/>
          <w:szCs w:val="28"/>
        </w:rPr>
        <w:t xml:space="preserve"> </w:t>
      </w:r>
      <w:hyperlink r:id="rId15" w:tgtFrame="_blank" w:history="1">
        <w:r w:rsidRPr="00ED4C88">
          <w:rPr>
            <w:rFonts w:ascii="Times New Roman" w:hAnsi="Times New Roman"/>
            <w:spacing w:val="4"/>
            <w:sz w:val="28"/>
            <w:szCs w:val="28"/>
          </w:rPr>
          <w:t>от 06.04.2011 №63-ФЗ «Об электронной подписи»</w:t>
        </w:r>
      </w:hyperlink>
      <w:r w:rsidRPr="00ED4C88">
        <w:rPr>
          <w:rFonts w:ascii="Times New Roman" w:hAnsi="Times New Roman"/>
          <w:spacing w:val="4"/>
          <w:sz w:val="28"/>
          <w:szCs w:val="28"/>
        </w:rPr>
        <w:t xml:space="preserve"> и требованиями Федерального закона от 27.07.2010 №210-ФЗ «Об организации предоставления государственных и муниципал</w:t>
      </w:r>
      <w:r w:rsidRPr="00ED4C88">
        <w:rPr>
          <w:rFonts w:ascii="Times New Roman" w:hAnsi="Times New Roman"/>
          <w:spacing w:val="4"/>
          <w:sz w:val="28"/>
          <w:szCs w:val="28"/>
        </w:rPr>
        <w:t>ь</w:t>
      </w:r>
      <w:r w:rsidRPr="00ED4C88">
        <w:rPr>
          <w:rFonts w:ascii="Times New Roman" w:hAnsi="Times New Roman"/>
          <w:spacing w:val="4"/>
          <w:sz w:val="28"/>
          <w:szCs w:val="28"/>
        </w:rPr>
        <w:t>ных услуг».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При направлении запроса о предоставлении муниципальной услуги в электронной форме с использованием Портала государственных и муниципал</w:t>
      </w:r>
      <w:r w:rsidRPr="00D25596">
        <w:rPr>
          <w:rFonts w:ascii="Times New Roman" w:hAnsi="Times New Roman"/>
          <w:sz w:val="28"/>
          <w:szCs w:val="28"/>
        </w:rPr>
        <w:t>ь</w:t>
      </w:r>
      <w:r w:rsidRPr="00D25596">
        <w:rPr>
          <w:rFonts w:ascii="Times New Roman" w:hAnsi="Times New Roman"/>
          <w:sz w:val="28"/>
          <w:szCs w:val="28"/>
        </w:rPr>
        <w:t>ных услуг (функций) Московской области, Единого портала государственных и муниципальных услуг (функций) заявитель вправе приложить к заявлению д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 xml:space="preserve">кументы, указанные в пунктах 28 и 33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D25596">
        <w:rPr>
          <w:rFonts w:ascii="Times New Roman" w:hAnsi="Times New Roman"/>
          <w:sz w:val="28"/>
          <w:szCs w:val="28"/>
        </w:rPr>
        <w:t>административного регл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мента, которые формируются и направляются в виде отдельных файлов в соо</w:t>
      </w:r>
      <w:r w:rsidRPr="00D25596">
        <w:rPr>
          <w:rFonts w:ascii="Times New Roman" w:hAnsi="Times New Roman"/>
          <w:sz w:val="28"/>
          <w:szCs w:val="28"/>
        </w:rPr>
        <w:t>т</w:t>
      </w:r>
      <w:r w:rsidRPr="00D25596">
        <w:rPr>
          <w:rFonts w:ascii="Times New Roman" w:hAnsi="Times New Roman"/>
          <w:sz w:val="28"/>
          <w:szCs w:val="28"/>
        </w:rPr>
        <w:t>ветствии с требованиями законодательства.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При направлении запроса о предоставлении муниципальной услуги в электронной форме с использованием Портала государственных и муниципал</w:t>
      </w:r>
      <w:r w:rsidRPr="00D25596">
        <w:rPr>
          <w:rFonts w:ascii="Times New Roman" w:hAnsi="Times New Roman"/>
          <w:sz w:val="28"/>
          <w:szCs w:val="28"/>
        </w:rPr>
        <w:t>ь</w:t>
      </w:r>
      <w:r w:rsidRPr="00D25596">
        <w:rPr>
          <w:rFonts w:ascii="Times New Roman" w:hAnsi="Times New Roman"/>
          <w:sz w:val="28"/>
          <w:szCs w:val="28"/>
        </w:rPr>
        <w:t>ных услуг (функций) Московской области, Единого портала государственных и муниципальных услуг (функций)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электронной подписью уполномоче</w:t>
      </w:r>
      <w:r w:rsidRPr="00D25596">
        <w:rPr>
          <w:rFonts w:ascii="Times New Roman" w:hAnsi="Times New Roman"/>
          <w:sz w:val="28"/>
          <w:szCs w:val="28"/>
        </w:rPr>
        <w:t>н</w:t>
      </w:r>
      <w:r w:rsidRPr="00D25596">
        <w:rPr>
          <w:rFonts w:ascii="Times New Roman" w:hAnsi="Times New Roman"/>
          <w:sz w:val="28"/>
          <w:szCs w:val="28"/>
        </w:rPr>
        <w:t>ного лица, выдавшего (подписавшего) доверенность.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В течение 5 календарных дней с даты направления запроса о предо</w:t>
      </w:r>
      <w:r w:rsidRPr="00D25596">
        <w:rPr>
          <w:rFonts w:ascii="Times New Roman" w:hAnsi="Times New Roman"/>
          <w:sz w:val="28"/>
          <w:szCs w:val="28"/>
        </w:rPr>
        <w:t>с</w:t>
      </w:r>
      <w:r w:rsidRPr="00D25596">
        <w:rPr>
          <w:rFonts w:ascii="Times New Roman" w:hAnsi="Times New Roman"/>
          <w:sz w:val="28"/>
          <w:szCs w:val="28"/>
        </w:rPr>
        <w:t>тавлении муниципальной услуги в электронной форме с использованием По</w:t>
      </w:r>
      <w:r w:rsidRPr="00D25596">
        <w:rPr>
          <w:rFonts w:ascii="Times New Roman" w:hAnsi="Times New Roman"/>
          <w:sz w:val="28"/>
          <w:szCs w:val="28"/>
        </w:rPr>
        <w:t>р</w:t>
      </w:r>
      <w:r w:rsidRPr="00D25596">
        <w:rPr>
          <w:rFonts w:ascii="Times New Roman" w:hAnsi="Times New Roman"/>
          <w:sz w:val="28"/>
          <w:szCs w:val="28"/>
        </w:rPr>
        <w:t>тала государственных и муниципальных услуг (функций) Московской области, Единого портала государственных и муниципальных услуг (функций) заяв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 xml:space="preserve">тель предоставляет в </w:t>
      </w:r>
      <w:r>
        <w:rPr>
          <w:rFonts w:ascii="Times New Roman" w:hAnsi="Times New Roman"/>
          <w:sz w:val="28"/>
          <w:szCs w:val="28"/>
        </w:rPr>
        <w:t>Администрацию города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 xml:space="preserve">документы, указанные в пункте 28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D25596">
        <w:rPr>
          <w:rFonts w:ascii="Times New Roman" w:hAnsi="Times New Roman"/>
          <w:sz w:val="28"/>
          <w:szCs w:val="28"/>
        </w:rPr>
        <w:t>административного регламента (в случае, если запрос и док</w:t>
      </w:r>
      <w:r w:rsidRPr="00D25596">
        <w:rPr>
          <w:rFonts w:ascii="Times New Roman" w:hAnsi="Times New Roman"/>
          <w:sz w:val="28"/>
          <w:szCs w:val="28"/>
        </w:rPr>
        <w:t>у</w:t>
      </w:r>
      <w:r w:rsidRPr="00D25596">
        <w:rPr>
          <w:rFonts w:ascii="Times New Roman" w:hAnsi="Times New Roman"/>
          <w:sz w:val="28"/>
          <w:szCs w:val="28"/>
        </w:rPr>
        <w:t>менты в форме электронного документа не составлены с использованием эле</w:t>
      </w:r>
      <w:r w:rsidRPr="00D25596">
        <w:rPr>
          <w:rFonts w:ascii="Times New Roman" w:hAnsi="Times New Roman"/>
          <w:sz w:val="28"/>
          <w:szCs w:val="28"/>
        </w:rPr>
        <w:t>к</w:t>
      </w:r>
      <w:r w:rsidRPr="00D25596">
        <w:rPr>
          <w:rFonts w:ascii="Times New Roman" w:hAnsi="Times New Roman"/>
          <w:sz w:val="28"/>
          <w:szCs w:val="28"/>
        </w:rPr>
        <w:t>тронной подписи в соответствии с действующим законодательством). Заяв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>тель также вправе представить по собственной инициативе документы, указа</w:t>
      </w:r>
      <w:r w:rsidRPr="00D25596">
        <w:rPr>
          <w:rFonts w:ascii="Times New Roman" w:hAnsi="Times New Roman"/>
          <w:sz w:val="28"/>
          <w:szCs w:val="28"/>
        </w:rPr>
        <w:t>н</w:t>
      </w:r>
      <w:r w:rsidRPr="00D25596">
        <w:rPr>
          <w:rFonts w:ascii="Times New Roman" w:hAnsi="Times New Roman"/>
          <w:sz w:val="28"/>
          <w:szCs w:val="28"/>
        </w:rPr>
        <w:t xml:space="preserve">ные в пункте 33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D25596">
        <w:rPr>
          <w:rFonts w:ascii="Times New Roman" w:hAnsi="Times New Roman"/>
          <w:sz w:val="28"/>
          <w:szCs w:val="28"/>
        </w:rPr>
        <w:t>административного регламента.</w:t>
      </w:r>
    </w:p>
    <w:p w:rsidR="001C1F21" w:rsidRPr="00ED4C88" w:rsidRDefault="001C1F21" w:rsidP="006D0D4E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4"/>
          <w:sz w:val="28"/>
          <w:szCs w:val="28"/>
        </w:rPr>
      </w:pPr>
      <w:r w:rsidRPr="00ED4C88">
        <w:rPr>
          <w:rFonts w:ascii="Times New Roman" w:hAnsi="Times New Roman"/>
          <w:spacing w:val="4"/>
          <w:sz w:val="28"/>
          <w:szCs w:val="28"/>
        </w:rPr>
        <w:t>Для обработки персональных данных при регистрации субъекта персональных данных на Едином портале государственных и муниципал</w:t>
      </w:r>
      <w:r w:rsidRPr="00ED4C88">
        <w:rPr>
          <w:rFonts w:ascii="Times New Roman" w:hAnsi="Times New Roman"/>
          <w:spacing w:val="4"/>
          <w:sz w:val="28"/>
          <w:szCs w:val="28"/>
        </w:rPr>
        <w:t>ь</w:t>
      </w:r>
      <w:r w:rsidRPr="00ED4C88">
        <w:rPr>
          <w:rFonts w:ascii="Times New Roman" w:hAnsi="Times New Roman"/>
          <w:spacing w:val="4"/>
          <w:sz w:val="28"/>
          <w:szCs w:val="28"/>
        </w:rPr>
        <w:t>ных услуг и на Портале государственных и муниципальных услуг Моско</w:t>
      </w:r>
      <w:r w:rsidRPr="00ED4C88">
        <w:rPr>
          <w:rFonts w:ascii="Times New Roman" w:hAnsi="Times New Roman"/>
          <w:spacing w:val="4"/>
          <w:sz w:val="28"/>
          <w:szCs w:val="28"/>
        </w:rPr>
        <w:t>в</w:t>
      </w:r>
      <w:r w:rsidRPr="00ED4C88">
        <w:rPr>
          <w:rFonts w:ascii="Times New Roman" w:hAnsi="Times New Roman"/>
          <w:spacing w:val="4"/>
          <w:sz w:val="28"/>
          <w:szCs w:val="28"/>
        </w:rPr>
        <w:t xml:space="preserve">ской области получение согласия заявителя в соответствии с требованиями статьи 6 </w:t>
      </w:r>
      <w:hyperlink r:id="rId16" w:tgtFrame="_blank" w:history="1">
        <w:r w:rsidRPr="00ED4C88">
          <w:rPr>
            <w:rFonts w:ascii="Times New Roman" w:hAnsi="Times New Roman"/>
            <w:spacing w:val="4"/>
            <w:sz w:val="28"/>
            <w:szCs w:val="28"/>
          </w:rPr>
          <w:t>Федерального закона от 27.07.2006 №152-ФЗ «О персональных да</w:t>
        </w:r>
        <w:r w:rsidRPr="00ED4C88">
          <w:rPr>
            <w:rFonts w:ascii="Times New Roman" w:hAnsi="Times New Roman"/>
            <w:spacing w:val="4"/>
            <w:sz w:val="28"/>
            <w:szCs w:val="28"/>
          </w:rPr>
          <w:t>н</w:t>
        </w:r>
        <w:r w:rsidRPr="00ED4C88">
          <w:rPr>
            <w:rFonts w:ascii="Times New Roman" w:hAnsi="Times New Roman"/>
            <w:spacing w:val="4"/>
            <w:sz w:val="28"/>
            <w:szCs w:val="28"/>
          </w:rPr>
          <w:t>ных</w:t>
        </w:r>
      </w:hyperlink>
      <w:r w:rsidRPr="00ED4C88">
        <w:rPr>
          <w:rFonts w:ascii="Times New Roman" w:hAnsi="Times New Roman"/>
          <w:spacing w:val="4"/>
          <w:sz w:val="28"/>
          <w:szCs w:val="28"/>
        </w:rPr>
        <w:t>» не требуется.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Заявителям предоставляется возможность для предварительной зап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>си на подачу заявления и прилагаемых к нему документов (далее – предвар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 xml:space="preserve">тельная запись). 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Предварительная запись может осуществляться следующими спос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бами по выбору заявителя:</w:t>
      </w:r>
    </w:p>
    <w:p w:rsidR="001C1F21" w:rsidRPr="00D25596" w:rsidRDefault="001C1F21" w:rsidP="006D0D4E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PMingLiU" w:hAnsi="Times New Roman"/>
          <w:sz w:val="28"/>
          <w:szCs w:val="28"/>
        </w:rPr>
      </w:pPr>
      <w:r w:rsidRPr="00D25596">
        <w:rPr>
          <w:rFonts w:ascii="Times New Roman" w:eastAsia="PMingLiU" w:hAnsi="Times New Roman"/>
          <w:sz w:val="28"/>
          <w:szCs w:val="28"/>
        </w:rPr>
        <w:t xml:space="preserve">при личном обращении заявителя в </w:t>
      </w:r>
      <w:r>
        <w:rPr>
          <w:rFonts w:ascii="Times New Roman" w:hAnsi="Times New Roman"/>
          <w:sz w:val="28"/>
          <w:szCs w:val="28"/>
        </w:rPr>
        <w:t>Администрацию города,</w:t>
      </w:r>
      <w:r w:rsidRPr="00D25596">
        <w:rPr>
          <w:rFonts w:ascii="Times New Roman" w:eastAsia="PMingLiU" w:hAnsi="Times New Roman"/>
          <w:sz w:val="28"/>
          <w:szCs w:val="28"/>
        </w:rPr>
        <w:t xml:space="preserve"> многофун</w:t>
      </w:r>
      <w:r w:rsidRPr="00D25596">
        <w:rPr>
          <w:rFonts w:ascii="Times New Roman" w:eastAsia="PMingLiU" w:hAnsi="Times New Roman"/>
          <w:sz w:val="28"/>
          <w:szCs w:val="28"/>
        </w:rPr>
        <w:t>к</w:t>
      </w:r>
      <w:r w:rsidRPr="00D25596">
        <w:rPr>
          <w:rFonts w:ascii="Times New Roman" w:eastAsia="PMingLiU" w:hAnsi="Times New Roman"/>
          <w:sz w:val="28"/>
          <w:szCs w:val="28"/>
        </w:rPr>
        <w:t>циональный центр</w:t>
      </w:r>
      <w:r w:rsidRPr="000C6C45">
        <w:rPr>
          <w:rFonts w:ascii="Times New Roman" w:hAnsi="Times New Roman"/>
          <w:sz w:val="28"/>
          <w:szCs w:val="28"/>
        </w:rPr>
        <w:t>;</w:t>
      </w:r>
    </w:p>
    <w:p w:rsidR="001C1F21" w:rsidRPr="00D25596" w:rsidRDefault="001C1F21" w:rsidP="006D0D4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eastAsia="PMingLiU" w:hAnsi="Times New Roman"/>
          <w:sz w:val="28"/>
          <w:szCs w:val="28"/>
        </w:rPr>
        <w:t xml:space="preserve">по телефонам </w:t>
      </w:r>
      <w:r>
        <w:rPr>
          <w:rFonts w:ascii="Times New Roman" w:hAnsi="Times New Roman"/>
          <w:sz w:val="28"/>
          <w:szCs w:val="28"/>
        </w:rPr>
        <w:t xml:space="preserve">Администрации города, </w:t>
      </w:r>
      <w:r>
        <w:rPr>
          <w:rFonts w:ascii="Times New Roman" w:eastAsia="PMingLiU" w:hAnsi="Times New Roman"/>
          <w:sz w:val="28"/>
          <w:szCs w:val="28"/>
        </w:rPr>
        <w:t>многофункционального</w:t>
      </w:r>
      <w:r w:rsidRPr="00D25596">
        <w:rPr>
          <w:rFonts w:ascii="Times New Roman" w:eastAsia="PMingLiU" w:hAnsi="Times New Roman"/>
          <w:sz w:val="28"/>
          <w:szCs w:val="28"/>
        </w:rPr>
        <w:t xml:space="preserve"> центр</w:t>
      </w:r>
      <w:r>
        <w:rPr>
          <w:rFonts w:ascii="Times New Roman" w:eastAsia="PMingLiU" w:hAnsi="Times New Roman"/>
          <w:sz w:val="28"/>
          <w:szCs w:val="28"/>
        </w:rPr>
        <w:t>а</w:t>
      </w:r>
      <w:r w:rsidRPr="000C6C45">
        <w:rPr>
          <w:rFonts w:ascii="Times New Roman" w:eastAsia="PMingLiU" w:hAnsi="Times New Roman"/>
          <w:bCs/>
          <w:sz w:val="28"/>
          <w:szCs w:val="28"/>
        </w:rPr>
        <w:t>;</w:t>
      </w:r>
    </w:p>
    <w:p w:rsidR="001C1F21" w:rsidRPr="00D25596" w:rsidRDefault="001C1F21" w:rsidP="006D0D4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PMingLiU" w:hAnsi="Times New Roman"/>
          <w:sz w:val="28"/>
          <w:szCs w:val="28"/>
        </w:rPr>
        <w:t>через официальные</w:t>
      </w:r>
      <w:r w:rsidRPr="00D25596">
        <w:rPr>
          <w:rFonts w:ascii="Times New Roman" w:eastAsia="PMingLiU" w:hAnsi="Times New Roman"/>
          <w:sz w:val="28"/>
          <w:szCs w:val="28"/>
        </w:rPr>
        <w:t xml:space="preserve"> сайт</w:t>
      </w:r>
      <w:r>
        <w:rPr>
          <w:rFonts w:ascii="Times New Roman" w:eastAsia="PMingLiU" w:hAnsi="Times New Roman"/>
          <w:sz w:val="28"/>
          <w:szCs w:val="28"/>
        </w:rPr>
        <w:t>ы</w:t>
      </w:r>
      <w:r w:rsidRPr="00D25596">
        <w:rPr>
          <w:rFonts w:ascii="Times New Roman" w:eastAsia="PMingLiU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Администрации города, </w:t>
      </w:r>
      <w:r w:rsidRPr="00D25596">
        <w:rPr>
          <w:rFonts w:ascii="Times New Roman" w:eastAsia="PMingLiU" w:hAnsi="Times New Roman"/>
          <w:sz w:val="28"/>
          <w:szCs w:val="28"/>
        </w:rPr>
        <w:t>мно</w:t>
      </w:r>
      <w:r>
        <w:rPr>
          <w:rFonts w:ascii="Times New Roman" w:eastAsia="PMingLiU" w:hAnsi="Times New Roman"/>
          <w:sz w:val="28"/>
          <w:szCs w:val="28"/>
        </w:rPr>
        <w:t>гофункциональн</w:t>
      </w:r>
      <w:r>
        <w:rPr>
          <w:rFonts w:ascii="Times New Roman" w:eastAsia="PMingLiU" w:hAnsi="Times New Roman"/>
          <w:sz w:val="28"/>
          <w:szCs w:val="28"/>
        </w:rPr>
        <w:t>о</w:t>
      </w:r>
      <w:r>
        <w:rPr>
          <w:rFonts w:ascii="Times New Roman" w:eastAsia="PMingLiU" w:hAnsi="Times New Roman"/>
          <w:sz w:val="28"/>
          <w:szCs w:val="28"/>
        </w:rPr>
        <w:t>го</w:t>
      </w:r>
      <w:r w:rsidRPr="00D25596">
        <w:rPr>
          <w:rFonts w:ascii="Times New Roman" w:eastAsia="PMingLiU" w:hAnsi="Times New Roman"/>
          <w:sz w:val="28"/>
          <w:szCs w:val="28"/>
        </w:rPr>
        <w:t xml:space="preserve"> центр</w:t>
      </w:r>
      <w:r>
        <w:rPr>
          <w:rFonts w:ascii="Times New Roman" w:eastAsia="PMingLiU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 xml:space="preserve"> в сети Интернет.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При осуществлении предварительной записи заявитель сообщает сл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дующие данные:</w:t>
      </w:r>
    </w:p>
    <w:p w:rsidR="001C1F21" w:rsidRPr="00D25596" w:rsidRDefault="001C1F21" w:rsidP="006D0D4E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5596">
        <w:rPr>
          <w:rFonts w:ascii="Times New Roman" w:hAnsi="Times New Roman"/>
          <w:color w:val="000000"/>
          <w:sz w:val="28"/>
          <w:szCs w:val="28"/>
        </w:rPr>
        <w:t xml:space="preserve">если заявитель – физическое лицо: фамилию, имя, отчество (последнее </w:t>
      </w: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D25596">
        <w:rPr>
          <w:rFonts w:ascii="Times New Roman" w:hAnsi="Times New Roman"/>
          <w:color w:val="000000"/>
          <w:sz w:val="28"/>
          <w:szCs w:val="28"/>
        </w:rPr>
        <w:t>при наличии);</w:t>
      </w:r>
    </w:p>
    <w:p w:rsidR="001C1F21" w:rsidRPr="00D25596" w:rsidRDefault="001C1F21" w:rsidP="006D0D4E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5596">
        <w:rPr>
          <w:rFonts w:ascii="Times New Roman" w:hAnsi="Times New Roman"/>
          <w:color w:val="000000"/>
          <w:sz w:val="28"/>
          <w:szCs w:val="28"/>
        </w:rPr>
        <w:t xml:space="preserve">если заявитель - юридическое лицо: наименование юридического лица; </w:t>
      </w:r>
    </w:p>
    <w:p w:rsidR="001C1F21" w:rsidRPr="00D25596" w:rsidRDefault="001C1F21" w:rsidP="006D0D4E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5596">
        <w:rPr>
          <w:rFonts w:ascii="Times New Roman" w:hAnsi="Times New Roman"/>
          <w:color w:val="000000"/>
          <w:sz w:val="28"/>
          <w:szCs w:val="28"/>
        </w:rPr>
        <w:t>контактный номер телефона;</w:t>
      </w:r>
    </w:p>
    <w:p w:rsidR="001C1F21" w:rsidRPr="00D25596" w:rsidRDefault="001C1F21" w:rsidP="006D0D4E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5596">
        <w:rPr>
          <w:rFonts w:ascii="Times New Roman" w:hAnsi="Times New Roman"/>
          <w:color w:val="000000"/>
          <w:sz w:val="28"/>
          <w:szCs w:val="28"/>
        </w:rPr>
        <w:t>адрес электронной почты (при наличии);</w:t>
      </w:r>
    </w:p>
    <w:p w:rsidR="001C1F21" w:rsidRPr="00D25596" w:rsidRDefault="001C1F21" w:rsidP="006D0D4E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5596">
        <w:rPr>
          <w:rFonts w:ascii="Times New Roman" w:hAnsi="Times New Roman"/>
          <w:color w:val="000000"/>
          <w:sz w:val="28"/>
          <w:szCs w:val="28"/>
        </w:rPr>
        <w:t xml:space="preserve">желаемые дату и время представления документов. </w:t>
      </w:r>
    </w:p>
    <w:p w:rsidR="001C1F21" w:rsidRPr="00ED4C88" w:rsidRDefault="001C1F21" w:rsidP="006D0D4E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4"/>
          <w:sz w:val="28"/>
          <w:szCs w:val="28"/>
        </w:rPr>
      </w:pPr>
      <w:r w:rsidRPr="00ED4C88">
        <w:rPr>
          <w:rFonts w:ascii="Times New Roman" w:hAnsi="Times New Roman"/>
          <w:spacing w:val="4"/>
          <w:sz w:val="28"/>
          <w:szCs w:val="28"/>
        </w:rPr>
        <w:t>Предварительная запись осуществляется путем внесения данных, указанных в пункте 85 настоящего административного регламента, в книгу записи заявителей, которая ведется на бумажных и (или) электронных нос</w:t>
      </w:r>
      <w:r w:rsidRPr="00ED4C88">
        <w:rPr>
          <w:rFonts w:ascii="Times New Roman" w:hAnsi="Times New Roman"/>
          <w:spacing w:val="4"/>
          <w:sz w:val="28"/>
          <w:szCs w:val="28"/>
        </w:rPr>
        <w:t>и</w:t>
      </w:r>
      <w:r w:rsidRPr="00ED4C88">
        <w:rPr>
          <w:rFonts w:ascii="Times New Roman" w:hAnsi="Times New Roman"/>
          <w:spacing w:val="4"/>
          <w:sz w:val="28"/>
          <w:szCs w:val="28"/>
        </w:rPr>
        <w:t>телях.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Заявителю сообщаются дата, время приема заявления и прилагаемых к нему документов, и окно (кабинет), в который следует обратиться. При личном обращении заявителю выдается талон-подтверждение. Заявитель, записавшийся на прием через официальны</w:t>
      </w:r>
      <w:r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 xml:space="preserve"> сайт</w:t>
      </w:r>
      <w:r>
        <w:rPr>
          <w:rFonts w:ascii="Times New Roman" w:hAnsi="Times New Roman"/>
          <w:sz w:val="28"/>
          <w:szCs w:val="28"/>
        </w:rPr>
        <w:t>ы</w:t>
      </w:r>
      <w:r w:rsidRPr="00D255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города,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многофункци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нального центра в сети Интернет</w:t>
      </w:r>
      <w:r w:rsidRPr="00D25596">
        <w:rPr>
          <w:rFonts w:ascii="Times New Roman" w:hAnsi="Times New Roman"/>
          <w:i/>
          <w:sz w:val="28"/>
          <w:szCs w:val="28"/>
        </w:rPr>
        <w:t>,</w:t>
      </w:r>
      <w:r w:rsidRPr="00D25596">
        <w:rPr>
          <w:rFonts w:ascii="Times New Roman" w:hAnsi="Times New Roman"/>
          <w:sz w:val="28"/>
          <w:szCs w:val="28"/>
        </w:rPr>
        <w:t xml:space="preserve"> может распечатать аналог талона-подтверждения.</w:t>
      </w:r>
    </w:p>
    <w:p w:rsidR="001C1F21" w:rsidRPr="00D25596" w:rsidRDefault="001C1F21" w:rsidP="006D0D4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Запись заявителей на определенную дату заканчивается за сутки до н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ступления этой даты.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  <w:tab w:val="num" w:pos="137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При осуществлении предварительной записи заявитель в обязател</w:t>
      </w:r>
      <w:r w:rsidRPr="00D25596">
        <w:rPr>
          <w:rFonts w:ascii="Times New Roman" w:hAnsi="Times New Roman"/>
          <w:sz w:val="28"/>
          <w:szCs w:val="28"/>
        </w:rPr>
        <w:t>ь</w:t>
      </w:r>
      <w:r w:rsidRPr="00D25596">
        <w:rPr>
          <w:rFonts w:ascii="Times New Roman" w:hAnsi="Times New Roman"/>
          <w:sz w:val="28"/>
          <w:szCs w:val="28"/>
        </w:rPr>
        <w:t>ном порядке информируется о том, что предварительная запись аннулируется в случае его не явки по истечении 15 минут с назначенного времени приема.</w:t>
      </w:r>
    </w:p>
    <w:p w:rsidR="001C1F21" w:rsidRPr="00ED4C88" w:rsidRDefault="001C1F21" w:rsidP="006D0D4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4"/>
          <w:sz w:val="28"/>
          <w:szCs w:val="28"/>
        </w:rPr>
      </w:pPr>
      <w:r w:rsidRPr="00ED4C88">
        <w:rPr>
          <w:rFonts w:ascii="Times New Roman" w:hAnsi="Times New Roman"/>
          <w:spacing w:val="4"/>
          <w:sz w:val="28"/>
          <w:szCs w:val="28"/>
        </w:rPr>
        <w:t>Заявителям, записавшимся на прием через официальные сайты Адм</w:t>
      </w:r>
      <w:r w:rsidRPr="00ED4C88">
        <w:rPr>
          <w:rFonts w:ascii="Times New Roman" w:hAnsi="Times New Roman"/>
          <w:spacing w:val="4"/>
          <w:sz w:val="28"/>
          <w:szCs w:val="28"/>
        </w:rPr>
        <w:t>и</w:t>
      </w:r>
      <w:r w:rsidRPr="00ED4C88">
        <w:rPr>
          <w:rFonts w:ascii="Times New Roman" w:hAnsi="Times New Roman"/>
          <w:spacing w:val="4"/>
          <w:sz w:val="28"/>
          <w:szCs w:val="28"/>
        </w:rPr>
        <w:t>нистрации города, многофункционального центра, за 1 день до приема о</w:t>
      </w:r>
      <w:r w:rsidRPr="00ED4C88">
        <w:rPr>
          <w:rFonts w:ascii="Times New Roman" w:hAnsi="Times New Roman"/>
          <w:spacing w:val="4"/>
          <w:sz w:val="28"/>
          <w:szCs w:val="28"/>
        </w:rPr>
        <w:t>т</w:t>
      </w:r>
      <w:r w:rsidRPr="00ED4C88">
        <w:rPr>
          <w:rFonts w:ascii="Times New Roman" w:hAnsi="Times New Roman"/>
          <w:spacing w:val="4"/>
          <w:sz w:val="28"/>
          <w:szCs w:val="28"/>
        </w:rPr>
        <w:t>правляется напоминание на указанный адрес электронной почты о дате, вр</w:t>
      </w:r>
      <w:r w:rsidRPr="00ED4C88">
        <w:rPr>
          <w:rFonts w:ascii="Times New Roman" w:hAnsi="Times New Roman"/>
          <w:spacing w:val="4"/>
          <w:sz w:val="28"/>
          <w:szCs w:val="28"/>
        </w:rPr>
        <w:t>е</w:t>
      </w:r>
      <w:r w:rsidRPr="00ED4C88">
        <w:rPr>
          <w:rFonts w:ascii="Times New Roman" w:hAnsi="Times New Roman"/>
          <w:spacing w:val="4"/>
          <w:sz w:val="28"/>
          <w:szCs w:val="28"/>
        </w:rPr>
        <w:t>мени и месте приема, а также информация об аннулировании предварител</w:t>
      </w:r>
      <w:r w:rsidRPr="00ED4C88">
        <w:rPr>
          <w:rFonts w:ascii="Times New Roman" w:hAnsi="Times New Roman"/>
          <w:spacing w:val="4"/>
          <w:sz w:val="28"/>
          <w:szCs w:val="28"/>
        </w:rPr>
        <w:t>ь</w:t>
      </w:r>
      <w:r w:rsidRPr="00ED4C88">
        <w:rPr>
          <w:rFonts w:ascii="Times New Roman" w:hAnsi="Times New Roman"/>
          <w:spacing w:val="4"/>
          <w:sz w:val="28"/>
          <w:szCs w:val="28"/>
        </w:rPr>
        <w:t>ной записи в случае не явки по истечении 15 минут с назначенного времени приема.</w:t>
      </w:r>
    </w:p>
    <w:p w:rsidR="001C1F21" w:rsidRPr="00ED4C88" w:rsidRDefault="001C1F21" w:rsidP="006D0D4E">
      <w:pPr>
        <w:pStyle w:val="ListParagraph"/>
        <w:numPr>
          <w:ilvl w:val="0"/>
          <w:numId w:val="1"/>
        </w:numPr>
        <w:tabs>
          <w:tab w:val="left" w:pos="1134"/>
          <w:tab w:val="num" w:pos="137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ED4C88">
        <w:rPr>
          <w:rFonts w:ascii="Times New Roman" w:hAnsi="Times New Roman"/>
          <w:spacing w:val="-4"/>
          <w:sz w:val="28"/>
          <w:szCs w:val="28"/>
        </w:rPr>
        <w:t xml:space="preserve">Заявитель в любое время вправе отказаться от предварительной записи. 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  <w:tab w:val="num" w:pos="137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  <w:tab w:val="num" w:pos="137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График приема (приемное время) заявителей по предварительной з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 xml:space="preserve">писи устанавливается руководителем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7B748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многофункци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нального центра в зависимости от интенсивности обращений.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III.  Состав, последовательность и сроки выполнения административных</w:t>
      </w: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процедур (действий), требования к порядку их выполнения, в том числе</w:t>
      </w: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особенности выполнения админис</w:t>
      </w:r>
      <w:r>
        <w:rPr>
          <w:rFonts w:ascii="Times New Roman" w:hAnsi="Times New Roman"/>
          <w:b/>
          <w:sz w:val="28"/>
          <w:szCs w:val="28"/>
        </w:rPr>
        <w:t>тративных процедур (действий) в</w:t>
      </w: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электронной форме и многофункциональных центрах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  <w:tab w:val="num" w:pos="137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1C1F21" w:rsidRPr="00D25596" w:rsidRDefault="001C1F21" w:rsidP="006D0D4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1) прием заявления и прилагаемых к нему документов;</w:t>
      </w:r>
    </w:p>
    <w:p w:rsidR="001C1F21" w:rsidRPr="00D25596" w:rsidRDefault="001C1F21" w:rsidP="006D0D4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2) регистрация заявления и прилагаемых к нему документов;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3) обработка и предварительное рассмотрение заявления и прилагаемых к нему документов;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4) выбор земельного участка и принятие решения о (об отказе в) предв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рительном согласовании места размещения объекта;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5) выдача (направление) документов, необходимых для проведения кад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стровых работ;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6) формирование и направление межведомственных запросов в органы (организации), участвующие в предоставлении муниципальной услуги;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7) принятие решения о предоставлении (об отказе в предоставлении) м</w:t>
      </w:r>
      <w:r w:rsidRPr="00D25596">
        <w:rPr>
          <w:rFonts w:ascii="Times New Roman" w:hAnsi="Times New Roman"/>
          <w:sz w:val="28"/>
          <w:szCs w:val="28"/>
        </w:rPr>
        <w:t>у</w:t>
      </w:r>
      <w:r w:rsidRPr="00D25596">
        <w:rPr>
          <w:rFonts w:ascii="Times New Roman" w:hAnsi="Times New Roman"/>
          <w:sz w:val="28"/>
          <w:szCs w:val="28"/>
        </w:rPr>
        <w:t>ниципальной услуги;</w:t>
      </w:r>
    </w:p>
    <w:p w:rsidR="001C1F21" w:rsidRPr="00D25596" w:rsidRDefault="001C1F21" w:rsidP="006D0D4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8) выдача (направление) документа, являющегося результатом предоста</w:t>
      </w:r>
      <w:r w:rsidRPr="00D25596">
        <w:rPr>
          <w:rFonts w:ascii="Times New Roman" w:hAnsi="Times New Roman"/>
          <w:sz w:val="28"/>
          <w:szCs w:val="28"/>
        </w:rPr>
        <w:t>в</w:t>
      </w:r>
      <w:r w:rsidRPr="00D25596">
        <w:rPr>
          <w:rFonts w:ascii="Times New Roman" w:hAnsi="Times New Roman"/>
          <w:sz w:val="28"/>
          <w:szCs w:val="28"/>
        </w:rPr>
        <w:t>ления муниципальной услуги.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Default="001C1F21" w:rsidP="00743E6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Блок-схема предоставления муниципальной услуги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  <w:tab w:val="num" w:pos="137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Блок-схема последовательности действий при предоставлении мун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>ципальной услуги представлена в Приложении </w:t>
      </w:r>
      <w:r>
        <w:rPr>
          <w:rFonts w:ascii="Times New Roman" w:hAnsi="Times New Roman"/>
          <w:sz w:val="28"/>
          <w:szCs w:val="28"/>
        </w:rPr>
        <w:t xml:space="preserve">№ </w:t>
      </w:r>
      <w:r w:rsidRPr="00D25596">
        <w:rPr>
          <w:rFonts w:ascii="Times New Roman" w:hAnsi="Times New Roman"/>
          <w:sz w:val="28"/>
          <w:szCs w:val="28"/>
        </w:rPr>
        <w:t>4 к административному ре</w:t>
      </w:r>
      <w:r w:rsidRPr="00D25596">
        <w:rPr>
          <w:rFonts w:ascii="Times New Roman" w:hAnsi="Times New Roman"/>
          <w:sz w:val="28"/>
          <w:szCs w:val="28"/>
        </w:rPr>
        <w:t>г</w:t>
      </w:r>
      <w:r w:rsidRPr="00D25596">
        <w:rPr>
          <w:rFonts w:ascii="Times New Roman" w:hAnsi="Times New Roman"/>
          <w:sz w:val="28"/>
          <w:szCs w:val="28"/>
        </w:rPr>
        <w:t>ламенту.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Default="001C1F21" w:rsidP="00743E6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Прием заявления и прилагаемых к нему документов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  <w:tab w:val="num" w:pos="137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Основанием для начала выполнения административной процедуры по приему заявления и прилагаемых к нему документов является поступление з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явления и прилагаемых к нему документов:</w:t>
      </w:r>
    </w:p>
    <w:p w:rsidR="001C1F21" w:rsidRDefault="001C1F21" w:rsidP="006D0D4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а) в </w:t>
      </w:r>
      <w:r>
        <w:rPr>
          <w:rFonts w:ascii="Times New Roman" w:hAnsi="Times New Roman"/>
          <w:sz w:val="28"/>
          <w:szCs w:val="28"/>
        </w:rPr>
        <w:t>Администрацию города: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</w:p>
    <w:p w:rsidR="001C1F21" w:rsidRPr="00D25596" w:rsidRDefault="001C1F21" w:rsidP="006D0D4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посредством личного обращения заявителя,</w:t>
      </w:r>
    </w:p>
    <w:p w:rsidR="001C1F21" w:rsidRPr="00D25596" w:rsidRDefault="001C1F21" w:rsidP="006D0D4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средством почтового отправления,</w:t>
      </w:r>
    </w:p>
    <w:p w:rsidR="001C1F21" w:rsidRPr="00D25596" w:rsidRDefault="001C1F21" w:rsidP="006D0D4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области;</w:t>
      </w:r>
    </w:p>
    <w:p w:rsidR="001C1F21" w:rsidRPr="00D25596" w:rsidRDefault="001C1F21" w:rsidP="006D0D4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б) в многофункциональный центр посредством личного обращения заяв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>теля.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  <w:tab w:val="num" w:pos="137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Прием заявления и прилагаемых к нему документов осуществляют специалисты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или многофункционального центра, о</w:t>
      </w:r>
      <w:r w:rsidRPr="00D25596">
        <w:rPr>
          <w:rFonts w:ascii="Times New Roman" w:hAnsi="Times New Roman"/>
          <w:sz w:val="28"/>
          <w:szCs w:val="28"/>
        </w:rPr>
        <w:t>т</w:t>
      </w:r>
      <w:r w:rsidRPr="00D25596">
        <w:rPr>
          <w:rFonts w:ascii="Times New Roman" w:hAnsi="Times New Roman"/>
          <w:sz w:val="28"/>
          <w:szCs w:val="28"/>
        </w:rPr>
        <w:t>ветственные за прием документов по муниципальной услуге.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  <w:tab w:val="num" w:pos="137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Прием заявления и прилагаемых к нему документов осуществляется в многофункциональных центрах в соответствии с соглашениями о взаимодейс</w:t>
      </w:r>
      <w:r w:rsidRPr="00D25596">
        <w:rPr>
          <w:rFonts w:ascii="Times New Roman" w:hAnsi="Times New Roman"/>
          <w:sz w:val="28"/>
          <w:szCs w:val="28"/>
        </w:rPr>
        <w:t>т</w:t>
      </w:r>
      <w:r w:rsidRPr="00D25596">
        <w:rPr>
          <w:rFonts w:ascii="Times New Roman" w:hAnsi="Times New Roman"/>
          <w:sz w:val="28"/>
          <w:szCs w:val="28"/>
        </w:rPr>
        <w:t xml:space="preserve">вии между </w:t>
      </w:r>
      <w:r>
        <w:rPr>
          <w:rFonts w:ascii="Times New Roman" w:hAnsi="Times New Roman"/>
          <w:sz w:val="28"/>
          <w:szCs w:val="28"/>
        </w:rPr>
        <w:t>Администрацией города</w:t>
      </w:r>
      <w:r w:rsidRPr="00D25596">
        <w:rPr>
          <w:rFonts w:ascii="Times New Roman" w:hAnsi="Times New Roman"/>
          <w:sz w:val="28"/>
          <w:szCs w:val="28"/>
        </w:rPr>
        <w:t xml:space="preserve"> и многофункциональными центрами, з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ключенными в установленном порядке, если исполнение данной процедуры предусмотрено заключенными соглашениями.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  <w:tab w:val="num" w:pos="137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При поступлении заявления и прилагаемых к нему документов п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 xml:space="preserve">средством личного обращения заявителя в </w:t>
      </w:r>
      <w:r>
        <w:rPr>
          <w:rFonts w:ascii="Times New Roman" w:hAnsi="Times New Roman"/>
          <w:sz w:val="28"/>
          <w:szCs w:val="28"/>
        </w:rPr>
        <w:t>Администрации города,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многофун</w:t>
      </w:r>
      <w:r w:rsidRPr="00D25596">
        <w:rPr>
          <w:rFonts w:ascii="Times New Roman" w:hAnsi="Times New Roman"/>
          <w:sz w:val="28"/>
          <w:szCs w:val="28"/>
        </w:rPr>
        <w:t>к</w:t>
      </w:r>
      <w:r w:rsidRPr="00D25596">
        <w:rPr>
          <w:rFonts w:ascii="Times New Roman" w:hAnsi="Times New Roman"/>
          <w:sz w:val="28"/>
          <w:szCs w:val="28"/>
        </w:rPr>
        <w:t>циональный центр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 xml:space="preserve">специалист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или многофункционал</w:t>
      </w:r>
      <w:r w:rsidRPr="00D25596">
        <w:rPr>
          <w:rFonts w:ascii="Times New Roman" w:hAnsi="Times New Roman"/>
          <w:sz w:val="28"/>
          <w:szCs w:val="28"/>
        </w:rPr>
        <w:t>ь</w:t>
      </w:r>
      <w:r w:rsidRPr="00D25596">
        <w:rPr>
          <w:rFonts w:ascii="Times New Roman" w:hAnsi="Times New Roman"/>
          <w:sz w:val="28"/>
          <w:szCs w:val="28"/>
        </w:rPr>
        <w:t>ного центра, ответственный за прием документов по муниципальной услуге, осуществляет следующую последовательность действий:</w:t>
      </w:r>
    </w:p>
    <w:p w:rsidR="001C1F21" w:rsidRPr="00D25596" w:rsidRDefault="001C1F21" w:rsidP="006D0D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1) устанавливает предмет обращения;</w:t>
      </w:r>
    </w:p>
    <w:p w:rsidR="001C1F21" w:rsidRPr="00D25596" w:rsidRDefault="001C1F21" w:rsidP="006D0D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2) устанавливает соответствие личности заявителя документу, удостов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 xml:space="preserve">ряющему личность; </w:t>
      </w:r>
    </w:p>
    <w:p w:rsidR="001C1F21" w:rsidRPr="00D25596" w:rsidRDefault="001C1F21" w:rsidP="006D0D4E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5596">
        <w:rPr>
          <w:rFonts w:ascii="Times New Roman" w:hAnsi="Times New Roman"/>
          <w:color w:val="000000"/>
          <w:sz w:val="28"/>
          <w:szCs w:val="28"/>
        </w:rPr>
        <w:t>3) проверяет правильность оформления заявления и комплектность пр</w:t>
      </w:r>
      <w:r w:rsidRPr="00D25596">
        <w:rPr>
          <w:rFonts w:ascii="Times New Roman" w:hAnsi="Times New Roman"/>
          <w:color w:val="000000"/>
          <w:sz w:val="28"/>
          <w:szCs w:val="28"/>
        </w:rPr>
        <w:t>и</w:t>
      </w:r>
      <w:r w:rsidRPr="00D25596">
        <w:rPr>
          <w:rFonts w:ascii="Times New Roman" w:hAnsi="Times New Roman"/>
          <w:color w:val="000000"/>
          <w:sz w:val="28"/>
          <w:szCs w:val="28"/>
        </w:rPr>
        <w:t>лагаемых к нему документов на соответствие перечню документов, предусмо</w:t>
      </w:r>
      <w:r w:rsidRPr="00D25596">
        <w:rPr>
          <w:rFonts w:ascii="Times New Roman" w:hAnsi="Times New Roman"/>
          <w:color w:val="000000"/>
          <w:sz w:val="28"/>
          <w:szCs w:val="28"/>
        </w:rPr>
        <w:t>т</w:t>
      </w:r>
      <w:r w:rsidRPr="00D25596">
        <w:rPr>
          <w:rFonts w:ascii="Times New Roman" w:hAnsi="Times New Roman"/>
          <w:color w:val="000000"/>
          <w:sz w:val="28"/>
          <w:szCs w:val="28"/>
        </w:rPr>
        <w:t xml:space="preserve">ренных пунктом 28 </w:t>
      </w:r>
      <w:r>
        <w:rPr>
          <w:rFonts w:ascii="Times New Roman" w:hAnsi="Times New Roman"/>
          <w:color w:val="000000"/>
          <w:sz w:val="28"/>
          <w:szCs w:val="28"/>
        </w:rPr>
        <w:t xml:space="preserve">настоящего </w:t>
      </w:r>
      <w:r w:rsidRPr="00D25596">
        <w:rPr>
          <w:rFonts w:ascii="Times New Roman" w:hAnsi="Times New Roman"/>
          <w:color w:val="000000"/>
          <w:sz w:val="28"/>
          <w:szCs w:val="28"/>
        </w:rPr>
        <w:t>административного регламента, и наличие их оригиналов;</w:t>
      </w:r>
    </w:p>
    <w:p w:rsidR="001C1F21" w:rsidRPr="00D25596" w:rsidRDefault="001C1F21" w:rsidP="006D0D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color w:val="000000"/>
          <w:sz w:val="28"/>
          <w:szCs w:val="28"/>
        </w:rPr>
        <w:t>4) </w:t>
      </w:r>
      <w:r w:rsidRPr="00D25596">
        <w:rPr>
          <w:rFonts w:ascii="Times New Roman" w:hAnsi="Times New Roman"/>
          <w:sz w:val="28"/>
          <w:szCs w:val="28"/>
        </w:rPr>
        <w:t>осуществляет сверку копий представленных документов с их оригин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лами, в случае предоставления заявителем оригиналов документов изготавл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>вает их копии;</w:t>
      </w:r>
    </w:p>
    <w:p w:rsidR="001C1F21" w:rsidRPr="00D25596" w:rsidRDefault="001C1F21" w:rsidP="006D0D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5) проверяет заявление и прилагаемые к нему документы на наличие по</w:t>
      </w:r>
      <w:r w:rsidRPr="00D25596">
        <w:rPr>
          <w:rFonts w:ascii="Times New Roman" w:hAnsi="Times New Roman"/>
          <w:sz w:val="28"/>
          <w:szCs w:val="28"/>
        </w:rPr>
        <w:t>д</w:t>
      </w:r>
      <w:r w:rsidRPr="00D25596">
        <w:rPr>
          <w:rFonts w:ascii="Times New Roman" w:hAnsi="Times New Roman"/>
          <w:sz w:val="28"/>
          <w:szCs w:val="28"/>
        </w:rPr>
        <w:t>чисток, приписок, зачеркнутых слов и иных неоговоренных исправлений, сер</w:t>
      </w:r>
      <w:r w:rsidRPr="00D25596">
        <w:rPr>
          <w:rFonts w:ascii="Times New Roman" w:hAnsi="Times New Roman"/>
          <w:sz w:val="28"/>
          <w:szCs w:val="28"/>
        </w:rPr>
        <w:t>ь</w:t>
      </w:r>
      <w:r w:rsidRPr="00D25596">
        <w:rPr>
          <w:rFonts w:ascii="Times New Roman" w:hAnsi="Times New Roman"/>
          <w:sz w:val="28"/>
          <w:szCs w:val="28"/>
        </w:rPr>
        <w:t>езных повреждений, не позволяющих однозначно истолковать их содержание;</w:t>
      </w:r>
    </w:p>
    <w:p w:rsidR="001C1F21" w:rsidRPr="00427EF8" w:rsidRDefault="001C1F21" w:rsidP="006D0D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427EF8">
        <w:rPr>
          <w:rFonts w:ascii="Times New Roman" w:hAnsi="Times New Roman"/>
          <w:color w:val="000000"/>
          <w:spacing w:val="-4"/>
          <w:sz w:val="28"/>
          <w:szCs w:val="28"/>
        </w:rPr>
        <w:t>7) осуществляет прием заявления и прилагаемых к нему документов по оп</w:t>
      </w:r>
      <w:r w:rsidRPr="00427EF8">
        <w:rPr>
          <w:rFonts w:ascii="Times New Roman" w:hAnsi="Times New Roman"/>
          <w:color w:val="000000"/>
          <w:spacing w:val="-4"/>
          <w:sz w:val="28"/>
          <w:szCs w:val="28"/>
        </w:rPr>
        <w:t>и</w:t>
      </w:r>
      <w:r w:rsidRPr="00427EF8">
        <w:rPr>
          <w:rFonts w:ascii="Times New Roman" w:hAnsi="Times New Roman"/>
          <w:color w:val="000000"/>
          <w:spacing w:val="-4"/>
          <w:sz w:val="28"/>
          <w:szCs w:val="28"/>
        </w:rPr>
        <w:t>си, которая содержит полный перечень документов, представленных заявителем;</w:t>
      </w:r>
    </w:p>
    <w:p w:rsidR="001C1F21" w:rsidRPr="00D25596" w:rsidRDefault="001C1F21" w:rsidP="006D0D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color w:val="000000"/>
          <w:sz w:val="28"/>
          <w:szCs w:val="28"/>
        </w:rPr>
        <w:t>8) </w:t>
      </w:r>
      <w:r w:rsidRPr="00D25596">
        <w:rPr>
          <w:rFonts w:ascii="Times New Roman" w:hAnsi="Times New Roman"/>
          <w:sz w:val="28"/>
          <w:szCs w:val="28"/>
        </w:rPr>
        <w:t>вручает заявителю копию описи с отметкой о дате приема заявления и прилагаемых к нему документов.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  <w:tab w:val="num" w:pos="137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Специалист многофункционального центра, ответственный за прием документов, в дополнение к действиям, указанным в пункте 97</w:t>
      </w:r>
      <w:r>
        <w:rPr>
          <w:rFonts w:ascii="Times New Roman" w:hAnsi="Times New Roman"/>
          <w:sz w:val="28"/>
          <w:szCs w:val="28"/>
        </w:rPr>
        <w:t xml:space="preserve"> настоящего</w:t>
      </w:r>
      <w:r w:rsidRPr="00D25596">
        <w:rPr>
          <w:rFonts w:ascii="Times New Roman" w:hAnsi="Times New Roman"/>
          <w:sz w:val="28"/>
          <w:szCs w:val="28"/>
        </w:rPr>
        <w:t xml:space="preserve"> а</w:t>
      </w:r>
      <w:r w:rsidRPr="00D25596">
        <w:rPr>
          <w:rFonts w:ascii="Times New Roman" w:hAnsi="Times New Roman"/>
          <w:sz w:val="28"/>
          <w:szCs w:val="28"/>
        </w:rPr>
        <w:t>д</w:t>
      </w:r>
      <w:r w:rsidRPr="00D25596">
        <w:rPr>
          <w:rFonts w:ascii="Times New Roman" w:hAnsi="Times New Roman"/>
          <w:sz w:val="28"/>
          <w:szCs w:val="28"/>
        </w:rPr>
        <w:t>министративного регламента, осуществляет следующие действия:</w:t>
      </w:r>
    </w:p>
    <w:p w:rsidR="001C1F21" w:rsidRPr="00D25596" w:rsidRDefault="001C1F21" w:rsidP="006D0D4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1) проверяет комплектность прилагаемых документов </w:t>
      </w:r>
      <w:r w:rsidRPr="00D25596">
        <w:rPr>
          <w:rFonts w:ascii="Times New Roman" w:hAnsi="Times New Roman"/>
          <w:color w:val="000000"/>
          <w:sz w:val="28"/>
          <w:szCs w:val="28"/>
        </w:rPr>
        <w:t xml:space="preserve">на соответствие перечню документов, предусмотренных пунктом 33 </w:t>
      </w:r>
      <w:r>
        <w:rPr>
          <w:rFonts w:ascii="Times New Roman" w:hAnsi="Times New Roman"/>
          <w:color w:val="000000"/>
          <w:sz w:val="28"/>
          <w:szCs w:val="28"/>
        </w:rPr>
        <w:t xml:space="preserve">настоящего </w:t>
      </w:r>
      <w:r w:rsidRPr="00D25596">
        <w:rPr>
          <w:rFonts w:ascii="Times New Roman" w:hAnsi="Times New Roman"/>
          <w:color w:val="000000"/>
          <w:sz w:val="28"/>
          <w:szCs w:val="28"/>
        </w:rPr>
        <w:t>администр</w:t>
      </w:r>
      <w:r w:rsidRPr="00D25596">
        <w:rPr>
          <w:rFonts w:ascii="Times New Roman" w:hAnsi="Times New Roman"/>
          <w:color w:val="000000"/>
          <w:sz w:val="28"/>
          <w:szCs w:val="28"/>
        </w:rPr>
        <w:t>а</w:t>
      </w:r>
      <w:r w:rsidRPr="00D25596">
        <w:rPr>
          <w:rFonts w:ascii="Times New Roman" w:hAnsi="Times New Roman"/>
          <w:color w:val="000000"/>
          <w:sz w:val="28"/>
          <w:szCs w:val="28"/>
        </w:rPr>
        <w:t>тивного регламента</w:t>
      </w:r>
      <w:r w:rsidRPr="00D25596">
        <w:rPr>
          <w:rFonts w:ascii="Times New Roman" w:hAnsi="Times New Roman"/>
          <w:sz w:val="28"/>
          <w:szCs w:val="28"/>
        </w:rPr>
        <w:t>;</w:t>
      </w:r>
    </w:p>
    <w:p w:rsidR="001C1F21" w:rsidRPr="00D25596" w:rsidRDefault="001C1F21" w:rsidP="006D0D4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2) формирует перечень документов, не представленных заявителем и св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дения из которых подлежат получению посредством межведомственного и</w:t>
      </w:r>
      <w:r w:rsidRPr="00D25596">
        <w:rPr>
          <w:rFonts w:ascii="Times New Roman" w:hAnsi="Times New Roman"/>
          <w:sz w:val="28"/>
          <w:szCs w:val="28"/>
        </w:rPr>
        <w:t>н</w:t>
      </w:r>
      <w:r w:rsidRPr="00D25596">
        <w:rPr>
          <w:rFonts w:ascii="Times New Roman" w:hAnsi="Times New Roman"/>
          <w:sz w:val="28"/>
          <w:szCs w:val="28"/>
        </w:rPr>
        <w:t>формационного взаимодействия;</w:t>
      </w:r>
    </w:p>
    <w:p w:rsidR="001C1F21" w:rsidRPr="00D25596" w:rsidRDefault="001C1F21" w:rsidP="006D0D4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3) направляет специалисту многофункционального центра, ответственн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му за осуществление межведомственного информационного взаимодействия, сформированный перечень документов, не представленных заявителем и св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дения из которых подлежат получению посредством межведомственного и</w:t>
      </w:r>
      <w:r w:rsidRPr="00D25596">
        <w:rPr>
          <w:rFonts w:ascii="Times New Roman" w:hAnsi="Times New Roman"/>
          <w:sz w:val="28"/>
          <w:szCs w:val="28"/>
        </w:rPr>
        <w:t>н</w:t>
      </w:r>
      <w:r w:rsidRPr="00D25596">
        <w:rPr>
          <w:rFonts w:ascii="Times New Roman" w:hAnsi="Times New Roman"/>
          <w:sz w:val="28"/>
          <w:szCs w:val="28"/>
        </w:rPr>
        <w:t>формационного взаимодействия;</w:t>
      </w:r>
    </w:p>
    <w:p w:rsidR="001C1F21" w:rsidRPr="00D25596" w:rsidRDefault="001C1F21" w:rsidP="006D0D4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4) при наличии всех документов и сведений, предусмотренных пунктом 28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D25596">
        <w:rPr>
          <w:rFonts w:ascii="Times New Roman" w:hAnsi="Times New Roman"/>
          <w:sz w:val="28"/>
          <w:szCs w:val="28"/>
        </w:rPr>
        <w:t>административного регламента, передает заявление и прилага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мые к нему документы специалисту многофункционального центра, ответс</w:t>
      </w:r>
      <w:r w:rsidRPr="00D25596">
        <w:rPr>
          <w:rFonts w:ascii="Times New Roman" w:hAnsi="Times New Roman"/>
          <w:sz w:val="28"/>
          <w:szCs w:val="28"/>
        </w:rPr>
        <w:t>т</w:t>
      </w:r>
      <w:r w:rsidRPr="00D25596">
        <w:rPr>
          <w:rFonts w:ascii="Times New Roman" w:hAnsi="Times New Roman"/>
          <w:sz w:val="28"/>
          <w:szCs w:val="28"/>
        </w:rPr>
        <w:t>венному за организацию направления заявления и прилагаемых к нему док</w:t>
      </w:r>
      <w:r w:rsidRPr="00D25596">
        <w:rPr>
          <w:rFonts w:ascii="Times New Roman" w:hAnsi="Times New Roman"/>
          <w:sz w:val="28"/>
          <w:szCs w:val="28"/>
        </w:rPr>
        <w:t>у</w:t>
      </w:r>
      <w:r w:rsidRPr="00D25596">
        <w:rPr>
          <w:rFonts w:ascii="Times New Roman" w:hAnsi="Times New Roman"/>
          <w:sz w:val="28"/>
          <w:szCs w:val="28"/>
        </w:rPr>
        <w:t xml:space="preserve">ментов в </w:t>
      </w:r>
      <w:r>
        <w:rPr>
          <w:rFonts w:ascii="Times New Roman" w:hAnsi="Times New Roman"/>
          <w:sz w:val="28"/>
          <w:szCs w:val="28"/>
        </w:rPr>
        <w:t>Администрацию города</w:t>
      </w:r>
      <w:r w:rsidRPr="00D25596">
        <w:rPr>
          <w:rFonts w:ascii="Times New Roman" w:hAnsi="Times New Roman"/>
          <w:sz w:val="28"/>
          <w:szCs w:val="28"/>
        </w:rPr>
        <w:t>.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Специалист многофункционального центра, ответственный за организ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 xml:space="preserve">цию направления заявления и прилагаемых к нему документов в </w:t>
      </w:r>
      <w:r>
        <w:rPr>
          <w:rFonts w:ascii="Times New Roman" w:hAnsi="Times New Roman"/>
          <w:sz w:val="28"/>
          <w:szCs w:val="28"/>
        </w:rPr>
        <w:t>Администр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ции города,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 xml:space="preserve">организует передачу заявления и прилагаемых к нему документов в </w:t>
      </w:r>
      <w:r>
        <w:rPr>
          <w:rFonts w:ascii="Times New Roman" w:hAnsi="Times New Roman"/>
          <w:sz w:val="28"/>
          <w:szCs w:val="28"/>
        </w:rPr>
        <w:t>Администрацию города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в соответствии с заключенным соглашением о взаим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действии и порядком делопроизводства в многофункциональном центре.</w:t>
      </w:r>
    </w:p>
    <w:p w:rsidR="001C1F21" w:rsidRPr="00D25596" w:rsidRDefault="001C1F21" w:rsidP="00427EF8">
      <w:pPr>
        <w:pStyle w:val="ListParagraph"/>
        <w:numPr>
          <w:ilvl w:val="0"/>
          <w:numId w:val="1"/>
        </w:numPr>
        <w:tabs>
          <w:tab w:val="left" w:pos="1134"/>
          <w:tab w:val="num" w:pos="137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Максимальное время приема заявления и прилагаемых к нему док</w:t>
      </w:r>
      <w:r w:rsidRPr="00D25596">
        <w:rPr>
          <w:rFonts w:ascii="Times New Roman" w:hAnsi="Times New Roman"/>
          <w:sz w:val="28"/>
          <w:szCs w:val="28"/>
        </w:rPr>
        <w:t>у</w:t>
      </w:r>
      <w:r w:rsidRPr="00D25596">
        <w:rPr>
          <w:rFonts w:ascii="Times New Roman" w:hAnsi="Times New Roman"/>
          <w:sz w:val="28"/>
          <w:szCs w:val="28"/>
        </w:rPr>
        <w:t xml:space="preserve">ментов при личном обращении заявителя не превышает </w:t>
      </w:r>
      <w:r>
        <w:rPr>
          <w:rFonts w:ascii="Times New Roman" w:hAnsi="Times New Roman"/>
          <w:sz w:val="28"/>
          <w:szCs w:val="28"/>
        </w:rPr>
        <w:t>15</w:t>
      </w:r>
      <w:r w:rsidRPr="00D25596">
        <w:rPr>
          <w:rFonts w:ascii="Times New Roman" w:hAnsi="Times New Roman"/>
          <w:sz w:val="28"/>
          <w:szCs w:val="28"/>
        </w:rPr>
        <w:t xml:space="preserve"> минут.</w:t>
      </w:r>
    </w:p>
    <w:p w:rsidR="001C1F21" w:rsidRPr="00D25596" w:rsidRDefault="001C1F21" w:rsidP="00427EF8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При отсутствии у заявителя, обратившегося лично, заполненного з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 xml:space="preserve">явления или неправильном его заполнении, </w:t>
      </w:r>
      <w:r w:rsidRPr="00AF55F4">
        <w:rPr>
          <w:rFonts w:ascii="Times New Roman" w:hAnsi="Times New Roman"/>
          <w:sz w:val="28"/>
          <w:szCs w:val="28"/>
        </w:rPr>
        <w:t>специалист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>, многофункционального центра, ответственный за прием документов по мун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>ципальной услуге, консультирует заявителя по вопросам заполнения заявления.</w:t>
      </w:r>
    </w:p>
    <w:p w:rsidR="001C1F21" w:rsidRPr="00D25596" w:rsidRDefault="001C1F21" w:rsidP="00427EF8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В случае поступления заявления и прилагаемых к нему документов (при наличии) в электронной форме с использованием Портала государстве</w:t>
      </w:r>
      <w:r w:rsidRPr="00D25596">
        <w:rPr>
          <w:rFonts w:ascii="Times New Roman" w:hAnsi="Times New Roman"/>
          <w:sz w:val="28"/>
          <w:szCs w:val="28"/>
        </w:rPr>
        <w:t>н</w:t>
      </w:r>
      <w:r w:rsidRPr="00D25596">
        <w:rPr>
          <w:rFonts w:ascii="Times New Roman" w:hAnsi="Times New Roman"/>
          <w:sz w:val="28"/>
          <w:szCs w:val="28"/>
        </w:rPr>
        <w:t xml:space="preserve">ных и муниципальных услуг (функций) Московской области, Единого портала государственных и муниципальных услуг (функций) специалист </w:t>
      </w:r>
      <w:r>
        <w:rPr>
          <w:rFonts w:ascii="Times New Roman" w:hAnsi="Times New Roman"/>
          <w:sz w:val="28"/>
          <w:szCs w:val="28"/>
        </w:rPr>
        <w:t>Администр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ции города</w:t>
      </w:r>
      <w:r w:rsidRPr="00D25596">
        <w:rPr>
          <w:rFonts w:ascii="Times New Roman" w:hAnsi="Times New Roman"/>
          <w:sz w:val="28"/>
          <w:szCs w:val="28"/>
        </w:rPr>
        <w:t>, ответственный за прием документов по муниципальной услуге, осуществляет следующую последовательность действий:</w:t>
      </w:r>
    </w:p>
    <w:p w:rsidR="001C1F21" w:rsidRPr="00D25596" w:rsidRDefault="001C1F21" w:rsidP="006D0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5596">
        <w:rPr>
          <w:rFonts w:ascii="Times New Roman" w:hAnsi="Times New Roman"/>
          <w:color w:val="000000"/>
          <w:sz w:val="28"/>
          <w:szCs w:val="28"/>
        </w:rPr>
        <w:t>1) просматривает электронные образы заявления и прилагаемых к нему документов;</w:t>
      </w:r>
    </w:p>
    <w:p w:rsidR="001C1F21" w:rsidRPr="00D25596" w:rsidRDefault="001C1F21" w:rsidP="006D0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5596">
        <w:rPr>
          <w:rFonts w:ascii="Times New Roman" w:hAnsi="Times New Roman"/>
          <w:color w:val="000000"/>
          <w:sz w:val="28"/>
          <w:szCs w:val="28"/>
        </w:rPr>
        <w:t>2) осуществляет контроль полученных электронных образов заявления и прилагаемых к нему документов на предмет целостности;</w:t>
      </w:r>
    </w:p>
    <w:p w:rsidR="001C1F21" w:rsidRPr="00427EF8" w:rsidRDefault="001C1F21" w:rsidP="006D0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427EF8">
        <w:rPr>
          <w:rFonts w:ascii="Times New Roman" w:hAnsi="Times New Roman"/>
          <w:color w:val="000000"/>
          <w:spacing w:val="-4"/>
          <w:sz w:val="28"/>
          <w:szCs w:val="28"/>
        </w:rPr>
        <w:t>3) фиксирует дату получения заявления и прилагаемых к нему документов;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4) в случае</w:t>
      </w:r>
      <w:r>
        <w:rPr>
          <w:rFonts w:ascii="Times New Roman" w:hAnsi="Times New Roman"/>
          <w:sz w:val="28"/>
          <w:szCs w:val="28"/>
        </w:rPr>
        <w:t>,</w:t>
      </w:r>
      <w:r w:rsidRPr="00D25596">
        <w:rPr>
          <w:rFonts w:ascii="Times New Roman" w:hAnsi="Times New Roman"/>
          <w:sz w:val="28"/>
          <w:szCs w:val="28"/>
        </w:rPr>
        <w:t xml:space="preserve"> если </w:t>
      </w:r>
      <w:r w:rsidRPr="00D25596">
        <w:rPr>
          <w:rFonts w:ascii="Times New Roman" w:hAnsi="Times New Roman"/>
          <w:color w:val="000000"/>
          <w:sz w:val="28"/>
          <w:szCs w:val="28"/>
        </w:rPr>
        <w:t>заявление и прилагаемые к нему документы</w:t>
      </w:r>
      <w:r w:rsidRPr="00D25596">
        <w:rPr>
          <w:rFonts w:ascii="Times New Roman" w:hAnsi="Times New Roman"/>
          <w:sz w:val="28"/>
          <w:szCs w:val="28"/>
        </w:rPr>
        <w:t xml:space="preserve"> не заверены электронной подписью в соответствии с действующим законодательством</w:t>
      </w:r>
      <w:r>
        <w:rPr>
          <w:rFonts w:ascii="Times New Roman" w:hAnsi="Times New Roman"/>
          <w:sz w:val="28"/>
          <w:szCs w:val="28"/>
        </w:rPr>
        <w:t>,</w:t>
      </w:r>
      <w:r w:rsidRPr="00D25596">
        <w:rPr>
          <w:rFonts w:ascii="Times New Roman" w:hAnsi="Times New Roman"/>
          <w:sz w:val="28"/>
          <w:szCs w:val="28"/>
        </w:rPr>
        <w:t xml:space="preserve"> н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правляет заявителю через личный кабинет уведомление о необходимости пре</w:t>
      </w:r>
      <w:r w:rsidRPr="00D25596">
        <w:rPr>
          <w:rFonts w:ascii="Times New Roman" w:hAnsi="Times New Roman"/>
          <w:sz w:val="28"/>
          <w:szCs w:val="28"/>
        </w:rPr>
        <w:t>д</w:t>
      </w:r>
      <w:r w:rsidRPr="00D25596">
        <w:rPr>
          <w:rFonts w:ascii="Times New Roman" w:hAnsi="Times New Roman"/>
          <w:sz w:val="28"/>
          <w:szCs w:val="28"/>
        </w:rPr>
        <w:t xml:space="preserve">ставить </w:t>
      </w:r>
      <w:r w:rsidRPr="00D25596">
        <w:rPr>
          <w:rFonts w:ascii="Times New Roman" w:hAnsi="Times New Roman"/>
          <w:color w:val="000000"/>
          <w:sz w:val="28"/>
          <w:szCs w:val="28"/>
        </w:rPr>
        <w:t>заявление и прилагаемые к нему документы</w:t>
      </w:r>
      <w:r w:rsidRPr="00D25596">
        <w:rPr>
          <w:rFonts w:ascii="Times New Roman" w:hAnsi="Times New Roman"/>
          <w:sz w:val="28"/>
          <w:szCs w:val="28"/>
        </w:rPr>
        <w:t xml:space="preserve">, подписанные электронной подписью, либо представить в </w:t>
      </w:r>
      <w:r>
        <w:rPr>
          <w:rFonts w:ascii="Times New Roman" w:hAnsi="Times New Roman"/>
          <w:sz w:val="28"/>
          <w:szCs w:val="28"/>
        </w:rPr>
        <w:t>Администрацию города</w:t>
      </w:r>
      <w:r w:rsidRPr="00D25596">
        <w:rPr>
          <w:rFonts w:ascii="Times New Roman" w:hAnsi="Times New Roman"/>
          <w:sz w:val="28"/>
          <w:szCs w:val="28"/>
        </w:rPr>
        <w:t xml:space="preserve"> подлинники документов (копии, заверенные в установленном порядке), указанных в пункте 28 </w:t>
      </w:r>
      <w:r>
        <w:rPr>
          <w:rFonts w:ascii="Times New Roman" w:hAnsi="Times New Roman"/>
          <w:sz w:val="28"/>
          <w:szCs w:val="28"/>
        </w:rPr>
        <w:t>насто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щего </w:t>
      </w:r>
      <w:r w:rsidRPr="00D25596">
        <w:rPr>
          <w:rFonts w:ascii="Times New Roman" w:hAnsi="Times New Roman"/>
          <w:sz w:val="28"/>
          <w:szCs w:val="28"/>
        </w:rPr>
        <w:t>административного регламента, в срок, не превышающий 5 календарных дней с даты получения заявления и прилагаемых к нему документов (при нал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>чии) в электронной форме;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5) в случае</w:t>
      </w:r>
      <w:r>
        <w:rPr>
          <w:rFonts w:ascii="Times New Roman" w:hAnsi="Times New Roman"/>
          <w:sz w:val="28"/>
          <w:szCs w:val="28"/>
        </w:rPr>
        <w:t>,</w:t>
      </w:r>
      <w:r w:rsidRPr="00D25596">
        <w:rPr>
          <w:rFonts w:ascii="Times New Roman" w:hAnsi="Times New Roman"/>
          <w:sz w:val="28"/>
          <w:szCs w:val="28"/>
        </w:rPr>
        <w:t xml:space="preserve"> если </w:t>
      </w:r>
      <w:r w:rsidRPr="00D25596">
        <w:rPr>
          <w:rFonts w:ascii="Times New Roman" w:hAnsi="Times New Roman"/>
          <w:color w:val="000000"/>
          <w:sz w:val="28"/>
          <w:szCs w:val="28"/>
        </w:rPr>
        <w:t>заявление и прилагаемые к нему документы</w:t>
      </w:r>
      <w:r w:rsidRPr="00D25596">
        <w:rPr>
          <w:rFonts w:ascii="Times New Roman" w:hAnsi="Times New Roman"/>
          <w:sz w:val="28"/>
          <w:szCs w:val="28"/>
        </w:rPr>
        <w:t xml:space="preserve"> подписаны электронной подписью в соответствии с действующим законодательством</w:t>
      </w:r>
      <w:r>
        <w:rPr>
          <w:rFonts w:ascii="Times New Roman" w:hAnsi="Times New Roman"/>
          <w:sz w:val="28"/>
          <w:szCs w:val="28"/>
        </w:rPr>
        <w:t>,</w:t>
      </w:r>
      <w:r w:rsidRPr="00D25596">
        <w:rPr>
          <w:rFonts w:ascii="Times New Roman" w:hAnsi="Times New Roman"/>
          <w:sz w:val="28"/>
          <w:szCs w:val="28"/>
        </w:rPr>
        <w:t xml:space="preserve"> н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 xml:space="preserve">правляет заявителю через личный кабинет уведомление о получении </w:t>
      </w:r>
      <w:r w:rsidRPr="00D25596">
        <w:rPr>
          <w:rFonts w:ascii="Times New Roman" w:hAnsi="Times New Roman"/>
          <w:color w:val="000000"/>
          <w:sz w:val="28"/>
          <w:szCs w:val="28"/>
        </w:rPr>
        <w:t>заявления и прилагаемых к нему документов</w:t>
      </w:r>
      <w:r w:rsidRPr="00D25596">
        <w:rPr>
          <w:rFonts w:ascii="Times New Roman" w:hAnsi="Times New Roman"/>
          <w:sz w:val="28"/>
          <w:szCs w:val="28"/>
        </w:rPr>
        <w:t>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  <w:tab w:val="num" w:pos="137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Максимальный срок выполнения административной процедуры по приему заявления и прилагаемых к нему документов не превышает 2 календа</w:t>
      </w:r>
      <w:r w:rsidRPr="00D25596">
        <w:rPr>
          <w:rFonts w:ascii="Times New Roman" w:hAnsi="Times New Roman"/>
          <w:sz w:val="28"/>
          <w:szCs w:val="28"/>
        </w:rPr>
        <w:t>р</w:t>
      </w:r>
      <w:r w:rsidRPr="00D25596">
        <w:rPr>
          <w:rFonts w:ascii="Times New Roman" w:hAnsi="Times New Roman"/>
          <w:sz w:val="28"/>
          <w:szCs w:val="28"/>
        </w:rPr>
        <w:t xml:space="preserve">ных дней с даты поступления заявления и прилагаемых к нему документов в </w:t>
      </w:r>
      <w:r>
        <w:rPr>
          <w:rFonts w:ascii="Times New Roman" w:hAnsi="Times New Roman"/>
          <w:sz w:val="28"/>
          <w:szCs w:val="28"/>
        </w:rPr>
        <w:t>Администрацию города</w:t>
      </w:r>
      <w:r w:rsidRPr="00D25596">
        <w:rPr>
          <w:rFonts w:ascii="Times New Roman" w:hAnsi="Times New Roman"/>
          <w:sz w:val="28"/>
          <w:szCs w:val="28"/>
        </w:rPr>
        <w:t xml:space="preserve"> или многофункциональный центр.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  <w:tab w:val="num" w:pos="137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Результатом исполнения административной процедуры по приему заявления и прилагаемых к нему документов является:</w:t>
      </w:r>
    </w:p>
    <w:p w:rsidR="001C1F21" w:rsidRPr="00D25596" w:rsidRDefault="001C1F21" w:rsidP="006D0D4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1) в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i/>
          <w:sz w:val="28"/>
          <w:szCs w:val="28"/>
        </w:rPr>
        <w:t xml:space="preserve"> – </w:t>
      </w:r>
      <w:r w:rsidRPr="00D25596">
        <w:rPr>
          <w:rFonts w:ascii="Times New Roman" w:hAnsi="Times New Roman"/>
          <w:sz w:val="28"/>
          <w:szCs w:val="28"/>
        </w:rPr>
        <w:t>передача заявления и прилагаемых к нему документов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 xml:space="preserve">специалисту </w:t>
      </w:r>
      <w:r>
        <w:rPr>
          <w:rFonts w:ascii="Times New Roman" w:hAnsi="Times New Roman"/>
          <w:sz w:val="28"/>
          <w:szCs w:val="28"/>
        </w:rPr>
        <w:t>Администрации города,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ответственному за регистр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цию документов по муниципальной услуге;</w:t>
      </w:r>
    </w:p>
    <w:p w:rsidR="001C1F21" w:rsidRPr="00D25596" w:rsidRDefault="001C1F21" w:rsidP="006D0D4E">
      <w:pPr>
        <w:pStyle w:val="ListParagraph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2) в многофункциональных центрах:</w:t>
      </w:r>
    </w:p>
    <w:p w:rsidR="001C1F21" w:rsidRPr="00D25596" w:rsidRDefault="001C1F21" w:rsidP="006D0D4E">
      <w:pPr>
        <w:pStyle w:val="ListParagraph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а) при отсутствии одного или более документов, предусмотренных пун</w:t>
      </w:r>
      <w:r w:rsidRPr="00D25596">
        <w:rPr>
          <w:rFonts w:ascii="Times New Roman" w:hAnsi="Times New Roman"/>
          <w:sz w:val="28"/>
          <w:szCs w:val="28"/>
        </w:rPr>
        <w:t>к</w:t>
      </w:r>
      <w:r w:rsidRPr="00D25596">
        <w:rPr>
          <w:rFonts w:ascii="Times New Roman" w:hAnsi="Times New Roman"/>
          <w:sz w:val="28"/>
          <w:szCs w:val="28"/>
        </w:rPr>
        <w:t xml:space="preserve">том 33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D25596">
        <w:rPr>
          <w:rFonts w:ascii="Times New Roman" w:hAnsi="Times New Roman"/>
          <w:sz w:val="28"/>
          <w:szCs w:val="28"/>
        </w:rPr>
        <w:t>административного регламента, – передача перечня док</w:t>
      </w:r>
      <w:r w:rsidRPr="00D25596">
        <w:rPr>
          <w:rFonts w:ascii="Times New Roman" w:hAnsi="Times New Roman"/>
          <w:sz w:val="28"/>
          <w:szCs w:val="28"/>
        </w:rPr>
        <w:t>у</w:t>
      </w:r>
      <w:r w:rsidRPr="00D25596">
        <w:rPr>
          <w:rFonts w:ascii="Times New Roman" w:hAnsi="Times New Roman"/>
          <w:sz w:val="28"/>
          <w:szCs w:val="28"/>
        </w:rPr>
        <w:t>ментов, не представленных заявителем и сведения из которых подлежат пол</w:t>
      </w:r>
      <w:r w:rsidRPr="00D25596">
        <w:rPr>
          <w:rFonts w:ascii="Times New Roman" w:hAnsi="Times New Roman"/>
          <w:sz w:val="28"/>
          <w:szCs w:val="28"/>
        </w:rPr>
        <w:t>у</w:t>
      </w:r>
      <w:r w:rsidRPr="00D25596">
        <w:rPr>
          <w:rFonts w:ascii="Times New Roman" w:hAnsi="Times New Roman"/>
          <w:sz w:val="28"/>
          <w:szCs w:val="28"/>
        </w:rPr>
        <w:t>чению посредством межведомственного информационного взаимодействия, специалисту многофункционального центра, ответственному за осуществление межведомственного информационного взаимодействия;</w:t>
      </w:r>
    </w:p>
    <w:p w:rsidR="001C1F21" w:rsidRPr="00D25596" w:rsidRDefault="001C1F21" w:rsidP="006D0D4E">
      <w:pPr>
        <w:pStyle w:val="ListParagraph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б) при наличии всех документов, предусмотренных пунктом 33 </w:t>
      </w:r>
      <w:r>
        <w:rPr>
          <w:rFonts w:ascii="Times New Roman" w:hAnsi="Times New Roman"/>
          <w:sz w:val="28"/>
          <w:szCs w:val="28"/>
        </w:rPr>
        <w:t>настоящ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го </w:t>
      </w:r>
      <w:r w:rsidRPr="00D25596">
        <w:rPr>
          <w:rFonts w:ascii="Times New Roman" w:hAnsi="Times New Roman"/>
          <w:sz w:val="28"/>
          <w:szCs w:val="28"/>
        </w:rPr>
        <w:t xml:space="preserve">административного регламента, – передача заявления и прилагаемых к нему документов в </w:t>
      </w:r>
      <w:r>
        <w:rPr>
          <w:rFonts w:ascii="Times New Roman" w:hAnsi="Times New Roman"/>
          <w:sz w:val="28"/>
          <w:szCs w:val="28"/>
        </w:rPr>
        <w:t>Администрацию города</w:t>
      </w:r>
      <w:r w:rsidRPr="00D25596">
        <w:rPr>
          <w:rFonts w:ascii="Times New Roman" w:hAnsi="Times New Roman"/>
          <w:sz w:val="28"/>
          <w:szCs w:val="28"/>
        </w:rPr>
        <w:t>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  <w:tab w:val="num" w:pos="137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Способом фиксации результата исполнения административной пр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цедуры по приему заявления и прилагаемых к нему документов является опись с отметкой о дате приема заявления и прилагаемых к нему документов или ув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домление о получении заявления и прилагаемых к нему документов.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Default="001C1F21" w:rsidP="00A03D4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Регистрация заявления и прилагаемых к нему документов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Pr="00427EF8" w:rsidRDefault="001C1F21" w:rsidP="00427EF8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4"/>
          <w:sz w:val="28"/>
          <w:szCs w:val="28"/>
        </w:rPr>
      </w:pPr>
      <w:r w:rsidRPr="00427EF8">
        <w:rPr>
          <w:rFonts w:ascii="Times New Roman" w:hAnsi="Times New Roman"/>
          <w:spacing w:val="4"/>
          <w:sz w:val="28"/>
          <w:szCs w:val="28"/>
        </w:rPr>
        <w:t>Основанием для начала выполнения административной процедуры по регистрации заявления и прилагаемых к нему документов является пост</w:t>
      </w:r>
      <w:r w:rsidRPr="00427EF8">
        <w:rPr>
          <w:rFonts w:ascii="Times New Roman" w:hAnsi="Times New Roman"/>
          <w:spacing w:val="4"/>
          <w:sz w:val="28"/>
          <w:szCs w:val="28"/>
        </w:rPr>
        <w:t>у</w:t>
      </w:r>
      <w:r w:rsidRPr="00427EF8">
        <w:rPr>
          <w:rFonts w:ascii="Times New Roman" w:hAnsi="Times New Roman"/>
          <w:spacing w:val="4"/>
          <w:sz w:val="28"/>
          <w:szCs w:val="28"/>
        </w:rPr>
        <w:t>пление заявления и прилагаемых к нему документов к специалисту Админ</w:t>
      </w:r>
      <w:r w:rsidRPr="00427EF8">
        <w:rPr>
          <w:rFonts w:ascii="Times New Roman" w:hAnsi="Times New Roman"/>
          <w:spacing w:val="4"/>
          <w:sz w:val="28"/>
          <w:szCs w:val="28"/>
        </w:rPr>
        <w:t>и</w:t>
      </w:r>
      <w:r w:rsidRPr="00427EF8">
        <w:rPr>
          <w:rFonts w:ascii="Times New Roman" w:hAnsi="Times New Roman"/>
          <w:spacing w:val="4"/>
          <w:sz w:val="28"/>
          <w:szCs w:val="28"/>
        </w:rPr>
        <w:t>страции города, ответственному за регистрацию документов по муниципал</w:t>
      </w:r>
      <w:r w:rsidRPr="00427EF8">
        <w:rPr>
          <w:rFonts w:ascii="Times New Roman" w:hAnsi="Times New Roman"/>
          <w:spacing w:val="4"/>
          <w:sz w:val="28"/>
          <w:szCs w:val="28"/>
        </w:rPr>
        <w:t>ь</w:t>
      </w:r>
      <w:r w:rsidRPr="00427EF8">
        <w:rPr>
          <w:rFonts w:ascii="Times New Roman" w:hAnsi="Times New Roman"/>
          <w:spacing w:val="4"/>
          <w:sz w:val="28"/>
          <w:szCs w:val="28"/>
        </w:rPr>
        <w:t>ной услуге.</w:t>
      </w:r>
    </w:p>
    <w:p w:rsidR="001C1F21" w:rsidRPr="00D25596" w:rsidRDefault="001C1F21" w:rsidP="00427EF8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Специалист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 xml:space="preserve">, ответственный за регистрацию документов по муниципальной услуге, осуществляет регистрацию заявления и прилагаемых к нему документов в соответствии с порядком делопроизводства, установленным </w:t>
      </w:r>
      <w:r>
        <w:rPr>
          <w:rFonts w:ascii="Times New Roman" w:hAnsi="Times New Roman"/>
          <w:sz w:val="28"/>
          <w:szCs w:val="28"/>
        </w:rPr>
        <w:t>Администрацией города</w:t>
      </w:r>
      <w:r w:rsidRPr="00D25596">
        <w:rPr>
          <w:rFonts w:ascii="Times New Roman" w:hAnsi="Times New Roman"/>
          <w:sz w:val="28"/>
          <w:szCs w:val="28"/>
        </w:rPr>
        <w:t xml:space="preserve">, в том числе осуществляет внесение соответствующих сведений в журнал регистрации обращений о предоставлении муниципальной услуги и (или) в соответствующую информационную систему </w:t>
      </w:r>
      <w:r>
        <w:rPr>
          <w:rFonts w:ascii="Times New Roman" w:hAnsi="Times New Roman"/>
          <w:sz w:val="28"/>
          <w:szCs w:val="28"/>
        </w:rPr>
        <w:t>Администрации города.</w:t>
      </w:r>
    </w:p>
    <w:p w:rsidR="001C1F21" w:rsidRPr="00D25596" w:rsidRDefault="001C1F21" w:rsidP="00427EF8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Регистрация заявления и прилагаемых к нему документов, получе</w:t>
      </w:r>
      <w:r w:rsidRPr="00D25596">
        <w:rPr>
          <w:rFonts w:ascii="Times New Roman" w:hAnsi="Times New Roman"/>
          <w:sz w:val="28"/>
          <w:szCs w:val="28"/>
        </w:rPr>
        <w:t>н</w:t>
      </w:r>
      <w:r w:rsidRPr="00D25596">
        <w:rPr>
          <w:rFonts w:ascii="Times New Roman" w:hAnsi="Times New Roman"/>
          <w:sz w:val="28"/>
          <w:szCs w:val="28"/>
        </w:rPr>
        <w:t>ных посредством личного обращения заявителя, осуществляется в срок, не пр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вышающий 1 рабочий день, с даты поступления заявления и прилагаемых к н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 xml:space="preserve">му документов в </w:t>
      </w:r>
      <w:r>
        <w:rPr>
          <w:rFonts w:ascii="Times New Roman" w:hAnsi="Times New Roman"/>
          <w:sz w:val="28"/>
          <w:szCs w:val="28"/>
        </w:rPr>
        <w:t>Администрацию города</w:t>
      </w:r>
      <w:r w:rsidRPr="00D25596">
        <w:rPr>
          <w:rFonts w:ascii="Times New Roman" w:hAnsi="Times New Roman"/>
          <w:sz w:val="28"/>
          <w:szCs w:val="28"/>
        </w:rPr>
        <w:t>.</w:t>
      </w:r>
    </w:p>
    <w:p w:rsidR="001C1F21" w:rsidRPr="00427EF8" w:rsidRDefault="001C1F21" w:rsidP="00427EF8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7EF8">
        <w:rPr>
          <w:rFonts w:ascii="Times New Roman" w:hAnsi="Times New Roman"/>
          <w:sz w:val="28"/>
          <w:szCs w:val="28"/>
        </w:rPr>
        <w:t>Регистрация заявления и прилагаемых к нему документов, получе</w:t>
      </w:r>
      <w:r w:rsidRPr="00427EF8">
        <w:rPr>
          <w:rFonts w:ascii="Times New Roman" w:hAnsi="Times New Roman"/>
          <w:sz w:val="28"/>
          <w:szCs w:val="28"/>
        </w:rPr>
        <w:t>н</w:t>
      </w:r>
      <w:r w:rsidRPr="00427EF8">
        <w:rPr>
          <w:rFonts w:ascii="Times New Roman" w:hAnsi="Times New Roman"/>
          <w:sz w:val="28"/>
          <w:szCs w:val="28"/>
        </w:rPr>
        <w:t>ных в электронной форме с использованием Портала государственных и мун</w:t>
      </w:r>
      <w:r w:rsidRPr="00427EF8">
        <w:rPr>
          <w:rFonts w:ascii="Times New Roman" w:hAnsi="Times New Roman"/>
          <w:sz w:val="28"/>
          <w:szCs w:val="28"/>
        </w:rPr>
        <w:t>и</w:t>
      </w:r>
      <w:r w:rsidRPr="00427EF8">
        <w:rPr>
          <w:rFonts w:ascii="Times New Roman" w:hAnsi="Times New Roman"/>
          <w:sz w:val="28"/>
          <w:szCs w:val="28"/>
        </w:rPr>
        <w:t>ципальных услуг (функций) Московской области, Единого портала государс</w:t>
      </w:r>
      <w:r w:rsidRPr="00427EF8">
        <w:rPr>
          <w:rFonts w:ascii="Times New Roman" w:hAnsi="Times New Roman"/>
          <w:sz w:val="28"/>
          <w:szCs w:val="28"/>
        </w:rPr>
        <w:t>т</w:t>
      </w:r>
      <w:r w:rsidRPr="00427EF8">
        <w:rPr>
          <w:rFonts w:ascii="Times New Roman" w:hAnsi="Times New Roman"/>
          <w:sz w:val="28"/>
          <w:szCs w:val="28"/>
        </w:rPr>
        <w:t>венных и муниципальных услуг (функций), осуществляется не позднее 1 раб</w:t>
      </w:r>
      <w:r w:rsidRPr="00427EF8">
        <w:rPr>
          <w:rFonts w:ascii="Times New Roman" w:hAnsi="Times New Roman"/>
          <w:sz w:val="28"/>
          <w:szCs w:val="28"/>
        </w:rPr>
        <w:t>о</w:t>
      </w:r>
      <w:r w:rsidRPr="00427EF8">
        <w:rPr>
          <w:rFonts w:ascii="Times New Roman" w:hAnsi="Times New Roman"/>
          <w:sz w:val="28"/>
          <w:szCs w:val="28"/>
        </w:rPr>
        <w:t>чего дня, следующего за днем их поступления в Администрацию города.</w:t>
      </w:r>
    </w:p>
    <w:p w:rsidR="001C1F21" w:rsidRPr="00D25596" w:rsidRDefault="001C1F21" w:rsidP="00427EF8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Регистрация заявления и прилагаемых к нему документов, получе</w:t>
      </w:r>
      <w:r w:rsidRPr="00D25596">
        <w:rPr>
          <w:rFonts w:ascii="Times New Roman" w:hAnsi="Times New Roman"/>
          <w:sz w:val="28"/>
          <w:szCs w:val="28"/>
        </w:rPr>
        <w:t>н</w:t>
      </w:r>
      <w:r w:rsidRPr="00D25596">
        <w:rPr>
          <w:rFonts w:ascii="Times New Roman" w:hAnsi="Times New Roman"/>
          <w:sz w:val="28"/>
          <w:szCs w:val="28"/>
        </w:rPr>
        <w:t xml:space="preserve">ных </w:t>
      </w:r>
      <w:r>
        <w:rPr>
          <w:rFonts w:ascii="Times New Roman" w:hAnsi="Times New Roman"/>
          <w:sz w:val="28"/>
          <w:szCs w:val="28"/>
        </w:rPr>
        <w:t>Администрацией города</w:t>
      </w:r>
      <w:r w:rsidRPr="00D25596">
        <w:rPr>
          <w:rFonts w:ascii="Times New Roman" w:hAnsi="Times New Roman"/>
          <w:sz w:val="28"/>
          <w:szCs w:val="28"/>
        </w:rPr>
        <w:t xml:space="preserve"> из многофункционального центра, осуществляе</w:t>
      </w:r>
      <w:r w:rsidRPr="00D25596">
        <w:rPr>
          <w:rFonts w:ascii="Times New Roman" w:hAnsi="Times New Roman"/>
          <w:sz w:val="28"/>
          <w:szCs w:val="28"/>
        </w:rPr>
        <w:t>т</w:t>
      </w:r>
      <w:r w:rsidRPr="00D25596">
        <w:rPr>
          <w:rFonts w:ascii="Times New Roman" w:hAnsi="Times New Roman"/>
          <w:sz w:val="28"/>
          <w:szCs w:val="28"/>
        </w:rPr>
        <w:t>ся не позднее 1 рабочего дня, следующего за днем их поступления в</w:t>
      </w:r>
      <w:r w:rsidRPr="00AF55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рацию города</w:t>
      </w:r>
      <w:r w:rsidRPr="00D25596">
        <w:rPr>
          <w:rFonts w:ascii="Times New Roman" w:hAnsi="Times New Roman"/>
          <w:sz w:val="28"/>
          <w:szCs w:val="28"/>
        </w:rPr>
        <w:t>.</w:t>
      </w:r>
    </w:p>
    <w:p w:rsidR="001C1F21" w:rsidRPr="00D25596" w:rsidRDefault="001C1F21" w:rsidP="00427EF8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После регистрации в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заявление и прилага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 xml:space="preserve">мые к нему документы направляются на рассмотрение специалисту </w:t>
      </w:r>
      <w:r>
        <w:rPr>
          <w:rFonts w:ascii="Times New Roman" w:hAnsi="Times New Roman"/>
          <w:sz w:val="28"/>
          <w:szCs w:val="28"/>
        </w:rPr>
        <w:t>управления землепользования Администрации города</w:t>
      </w:r>
      <w:r w:rsidRPr="00D25596">
        <w:rPr>
          <w:rFonts w:ascii="Times New Roman" w:hAnsi="Times New Roman"/>
          <w:sz w:val="28"/>
          <w:szCs w:val="28"/>
        </w:rPr>
        <w:t>, ответственному за предоставление муниципальной услуги.</w:t>
      </w:r>
    </w:p>
    <w:p w:rsidR="001C1F21" w:rsidRPr="00D25596" w:rsidRDefault="001C1F21" w:rsidP="00427EF8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Максимальный срок выполнения административной процедуры по регистрации заявления и прилагаемых к нему документов не превышает 2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к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лендарных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дней</w:t>
      </w:r>
      <w:r w:rsidRPr="00D25596">
        <w:rPr>
          <w:rFonts w:ascii="Times New Roman" w:hAnsi="Times New Roman"/>
          <w:i/>
          <w:color w:val="FF0000"/>
          <w:sz w:val="28"/>
          <w:szCs w:val="28"/>
        </w:rPr>
        <w:t xml:space="preserve"> </w:t>
      </w:r>
      <w:r w:rsidRPr="00D25596">
        <w:rPr>
          <w:rFonts w:ascii="Times New Roman" w:hAnsi="Times New Roman"/>
          <w:color w:val="000000"/>
          <w:sz w:val="28"/>
          <w:szCs w:val="28"/>
        </w:rPr>
        <w:t xml:space="preserve">с даты </w:t>
      </w:r>
      <w:r w:rsidRPr="00D25596">
        <w:rPr>
          <w:rFonts w:ascii="Times New Roman" w:hAnsi="Times New Roman"/>
          <w:sz w:val="28"/>
          <w:szCs w:val="28"/>
        </w:rPr>
        <w:t>поступления заявления и прилагаемых к нему докуме</w:t>
      </w:r>
      <w:r w:rsidRPr="00D25596">
        <w:rPr>
          <w:rFonts w:ascii="Times New Roman" w:hAnsi="Times New Roman"/>
          <w:sz w:val="28"/>
          <w:szCs w:val="28"/>
        </w:rPr>
        <w:t>н</w:t>
      </w:r>
      <w:r w:rsidRPr="00D25596">
        <w:rPr>
          <w:rFonts w:ascii="Times New Roman" w:hAnsi="Times New Roman"/>
          <w:sz w:val="28"/>
          <w:szCs w:val="28"/>
        </w:rPr>
        <w:t xml:space="preserve">тов к специалисту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>, ответственному за регистрацию д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кументов по муниципальной услуге.</w:t>
      </w:r>
    </w:p>
    <w:p w:rsidR="001C1F21" w:rsidRPr="00427EF8" w:rsidRDefault="001C1F21" w:rsidP="00427EF8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4"/>
          <w:sz w:val="28"/>
          <w:szCs w:val="28"/>
        </w:rPr>
      </w:pPr>
      <w:r w:rsidRPr="00427EF8">
        <w:rPr>
          <w:rFonts w:ascii="Times New Roman" w:hAnsi="Times New Roman"/>
          <w:spacing w:val="4"/>
          <w:sz w:val="28"/>
          <w:szCs w:val="28"/>
        </w:rPr>
        <w:t>Результатом исполнения административной процедуры по регис</w:t>
      </w:r>
      <w:r w:rsidRPr="00427EF8">
        <w:rPr>
          <w:rFonts w:ascii="Times New Roman" w:hAnsi="Times New Roman"/>
          <w:spacing w:val="4"/>
          <w:sz w:val="28"/>
          <w:szCs w:val="28"/>
        </w:rPr>
        <w:t>т</w:t>
      </w:r>
      <w:r w:rsidRPr="00427EF8">
        <w:rPr>
          <w:rFonts w:ascii="Times New Roman" w:hAnsi="Times New Roman"/>
          <w:spacing w:val="4"/>
          <w:sz w:val="28"/>
          <w:szCs w:val="28"/>
        </w:rPr>
        <w:t>рации заявления и прилагаемых к нему документов является передача зая</w:t>
      </w:r>
      <w:r w:rsidRPr="00427EF8">
        <w:rPr>
          <w:rFonts w:ascii="Times New Roman" w:hAnsi="Times New Roman"/>
          <w:spacing w:val="4"/>
          <w:sz w:val="28"/>
          <w:szCs w:val="28"/>
        </w:rPr>
        <w:t>в</w:t>
      </w:r>
      <w:r w:rsidRPr="00427EF8">
        <w:rPr>
          <w:rFonts w:ascii="Times New Roman" w:hAnsi="Times New Roman"/>
          <w:spacing w:val="4"/>
          <w:sz w:val="28"/>
          <w:szCs w:val="28"/>
        </w:rPr>
        <w:t>ления и прилагаемых к нему документов специалисту управления землепол</w:t>
      </w:r>
      <w:r w:rsidRPr="00427EF8">
        <w:rPr>
          <w:rFonts w:ascii="Times New Roman" w:hAnsi="Times New Roman"/>
          <w:spacing w:val="4"/>
          <w:sz w:val="28"/>
          <w:szCs w:val="28"/>
        </w:rPr>
        <w:t>ь</w:t>
      </w:r>
      <w:r w:rsidRPr="00427EF8">
        <w:rPr>
          <w:rFonts w:ascii="Times New Roman" w:hAnsi="Times New Roman"/>
          <w:spacing w:val="4"/>
          <w:sz w:val="28"/>
          <w:szCs w:val="28"/>
        </w:rPr>
        <w:t>зования Администрации города, ответственному за предоставление муниц</w:t>
      </w:r>
      <w:r w:rsidRPr="00427EF8">
        <w:rPr>
          <w:rFonts w:ascii="Times New Roman" w:hAnsi="Times New Roman"/>
          <w:spacing w:val="4"/>
          <w:sz w:val="28"/>
          <w:szCs w:val="28"/>
        </w:rPr>
        <w:t>и</w:t>
      </w:r>
      <w:r w:rsidRPr="00427EF8">
        <w:rPr>
          <w:rFonts w:ascii="Times New Roman" w:hAnsi="Times New Roman"/>
          <w:spacing w:val="4"/>
          <w:sz w:val="28"/>
          <w:szCs w:val="28"/>
        </w:rPr>
        <w:t>пальной услуги.</w:t>
      </w:r>
    </w:p>
    <w:p w:rsidR="001C1F21" w:rsidRPr="00427EF8" w:rsidRDefault="001C1F21" w:rsidP="00427EF8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4"/>
          <w:sz w:val="28"/>
          <w:szCs w:val="28"/>
        </w:rPr>
      </w:pPr>
      <w:r w:rsidRPr="00427EF8">
        <w:rPr>
          <w:rFonts w:ascii="Times New Roman" w:hAnsi="Times New Roman"/>
          <w:spacing w:val="4"/>
          <w:sz w:val="28"/>
          <w:szCs w:val="28"/>
        </w:rPr>
        <w:t>При обращении заявителя за получением муниципальной услуги в электронной форме Администрация города направляет на Единый портал г</w:t>
      </w:r>
      <w:r w:rsidRPr="00427EF8">
        <w:rPr>
          <w:rFonts w:ascii="Times New Roman" w:hAnsi="Times New Roman"/>
          <w:spacing w:val="4"/>
          <w:sz w:val="28"/>
          <w:szCs w:val="28"/>
        </w:rPr>
        <w:t>о</w:t>
      </w:r>
      <w:r w:rsidRPr="00427EF8">
        <w:rPr>
          <w:rFonts w:ascii="Times New Roman" w:hAnsi="Times New Roman"/>
          <w:spacing w:val="4"/>
          <w:sz w:val="28"/>
          <w:szCs w:val="28"/>
        </w:rPr>
        <w:t>сударственных и муниципальных услуг (функций) или Портал государстве</w:t>
      </w:r>
      <w:r w:rsidRPr="00427EF8">
        <w:rPr>
          <w:rFonts w:ascii="Times New Roman" w:hAnsi="Times New Roman"/>
          <w:spacing w:val="4"/>
          <w:sz w:val="28"/>
          <w:szCs w:val="28"/>
        </w:rPr>
        <w:t>н</w:t>
      </w:r>
      <w:r w:rsidRPr="00427EF8">
        <w:rPr>
          <w:rFonts w:ascii="Times New Roman" w:hAnsi="Times New Roman"/>
          <w:spacing w:val="4"/>
          <w:sz w:val="28"/>
          <w:szCs w:val="28"/>
        </w:rPr>
        <w:t>ных и муниципальных услуг (функций) Московской области посредством технических средств связи уведомление о завершении исполнения админис</w:t>
      </w:r>
      <w:r w:rsidRPr="00427EF8">
        <w:rPr>
          <w:rFonts w:ascii="Times New Roman" w:hAnsi="Times New Roman"/>
          <w:spacing w:val="4"/>
          <w:sz w:val="28"/>
          <w:szCs w:val="28"/>
        </w:rPr>
        <w:t>т</w:t>
      </w:r>
      <w:r w:rsidRPr="00427EF8">
        <w:rPr>
          <w:rFonts w:ascii="Times New Roman" w:hAnsi="Times New Roman"/>
          <w:spacing w:val="4"/>
          <w:sz w:val="28"/>
          <w:szCs w:val="28"/>
        </w:rPr>
        <w:t>ративной процедуры по регистрации заявления и прилагаемых к нему док</w:t>
      </w:r>
      <w:r w:rsidRPr="00427EF8">
        <w:rPr>
          <w:rFonts w:ascii="Times New Roman" w:hAnsi="Times New Roman"/>
          <w:spacing w:val="4"/>
          <w:sz w:val="28"/>
          <w:szCs w:val="28"/>
        </w:rPr>
        <w:t>у</w:t>
      </w:r>
      <w:r w:rsidRPr="00427EF8">
        <w:rPr>
          <w:rFonts w:ascii="Times New Roman" w:hAnsi="Times New Roman"/>
          <w:spacing w:val="4"/>
          <w:sz w:val="28"/>
          <w:szCs w:val="28"/>
        </w:rPr>
        <w:t>ментов с указанием результата осуществления данной административной процедуры.</w:t>
      </w:r>
    </w:p>
    <w:p w:rsidR="001C1F21" w:rsidRPr="00D25596" w:rsidRDefault="001C1F21" w:rsidP="00427EF8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Способом фиксации результата исполнения административной пр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цедуры является внесение соответствующих сведений в журнал регистрации обращений о предоставлении муниципальной услуги и (или) в соответству</w:t>
      </w:r>
      <w:r w:rsidRPr="00D25596">
        <w:rPr>
          <w:rFonts w:ascii="Times New Roman" w:hAnsi="Times New Roman"/>
          <w:sz w:val="28"/>
          <w:szCs w:val="28"/>
        </w:rPr>
        <w:t>ю</w:t>
      </w:r>
      <w:r w:rsidRPr="00D25596">
        <w:rPr>
          <w:rFonts w:ascii="Times New Roman" w:hAnsi="Times New Roman"/>
          <w:sz w:val="28"/>
          <w:szCs w:val="28"/>
        </w:rPr>
        <w:t xml:space="preserve">щую информационную систему </w:t>
      </w:r>
      <w:r>
        <w:rPr>
          <w:rFonts w:ascii="Times New Roman" w:hAnsi="Times New Roman"/>
          <w:sz w:val="28"/>
          <w:szCs w:val="28"/>
        </w:rPr>
        <w:t>Администрации города.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Обработка</w:t>
      </w:r>
      <w:r>
        <w:rPr>
          <w:rFonts w:ascii="Times New Roman" w:hAnsi="Times New Roman"/>
          <w:b/>
          <w:sz w:val="28"/>
          <w:szCs w:val="28"/>
        </w:rPr>
        <w:t xml:space="preserve"> и предварительное рассмотрение</w:t>
      </w: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заявления и прилагаемых к нему документов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Pr="00D25596" w:rsidRDefault="001C1F21" w:rsidP="00427EF8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Основанием для начала исполнения административной процедуры по обработке и предварительному рассмотрению заявления и прилагаемых к нему документов является поступление заявления и прилагаемых к нему док</w:t>
      </w:r>
      <w:r w:rsidRPr="00D25596">
        <w:rPr>
          <w:rFonts w:ascii="Times New Roman" w:hAnsi="Times New Roman"/>
          <w:sz w:val="28"/>
          <w:szCs w:val="28"/>
        </w:rPr>
        <w:t>у</w:t>
      </w:r>
      <w:r w:rsidRPr="00D25596">
        <w:rPr>
          <w:rFonts w:ascii="Times New Roman" w:hAnsi="Times New Roman"/>
          <w:sz w:val="28"/>
          <w:szCs w:val="28"/>
        </w:rPr>
        <w:t xml:space="preserve">ментов специалисту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>, ответственному за предоставление муниципальной услуги.</w:t>
      </w:r>
    </w:p>
    <w:p w:rsidR="001C1F21" w:rsidRPr="00D25596" w:rsidRDefault="001C1F21" w:rsidP="00427EF8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Специалист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>, ответственный за предоставл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ние муниципальной услуги, осуществляет следующие действия: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1) проверяет комплектность прилагаемых к заявлению документов на с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 xml:space="preserve">ответствие перечням документов, предусмотренных пунктами 28 и 33 </w:t>
      </w:r>
      <w:r>
        <w:rPr>
          <w:rFonts w:ascii="Times New Roman" w:hAnsi="Times New Roman"/>
          <w:sz w:val="28"/>
          <w:szCs w:val="28"/>
        </w:rPr>
        <w:t>насто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щего </w:t>
      </w:r>
      <w:r w:rsidRPr="00D25596">
        <w:rPr>
          <w:rFonts w:ascii="Times New Roman" w:hAnsi="Times New Roman"/>
          <w:sz w:val="28"/>
          <w:szCs w:val="28"/>
        </w:rPr>
        <w:t>административного регламента;</w:t>
      </w:r>
    </w:p>
    <w:p w:rsidR="001C1F21" w:rsidRPr="00D25596" w:rsidRDefault="001C1F21" w:rsidP="006D0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2) проверяет заявление и прилагаемые к нему документы на наличие по</w:t>
      </w:r>
      <w:r w:rsidRPr="00D25596">
        <w:rPr>
          <w:rFonts w:ascii="Times New Roman" w:hAnsi="Times New Roman"/>
          <w:sz w:val="28"/>
          <w:szCs w:val="28"/>
        </w:rPr>
        <w:t>д</w:t>
      </w:r>
      <w:r w:rsidRPr="00D25596">
        <w:rPr>
          <w:rFonts w:ascii="Times New Roman" w:hAnsi="Times New Roman"/>
          <w:sz w:val="28"/>
          <w:szCs w:val="28"/>
        </w:rPr>
        <w:t>чисток, приписок, зачеркнутых слов и иных неоговоренных исправлений, сер</w:t>
      </w:r>
      <w:r w:rsidRPr="00D25596">
        <w:rPr>
          <w:rFonts w:ascii="Times New Roman" w:hAnsi="Times New Roman"/>
          <w:sz w:val="28"/>
          <w:szCs w:val="28"/>
        </w:rPr>
        <w:t>ь</w:t>
      </w:r>
      <w:r w:rsidRPr="00D25596">
        <w:rPr>
          <w:rFonts w:ascii="Times New Roman" w:hAnsi="Times New Roman"/>
          <w:sz w:val="28"/>
          <w:szCs w:val="28"/>
        </w:rPr>
        <w:t>езных повреждений, не позволяющих однозначно истолковать их содержание;</w:t>
      </w:r>
    </w:p>
    <w:p w:rsidR="001C1F21" w:rsidRPr="00D25596" w:rsidRDefault="001C1F21" w:rsidP="006D0D4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3) при отсутствии одного или более документов из перечня документов, предусмотренных пунктом 28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D25596">
        <w:rPr>
          <w:rFonts w:ascii="Times New Roman" w:hAnsi="Times New Roman"/>
          <w:sz w:val="28"/>
          <w:szCs w:val="28"/>
        </w:rPr>
        <w:t>административного регламента, а так же при выявлении в заявлении и (или) прилагаемых к нему документах недо</w:t>
      </w:r>
      <w:r w:rsidRPr="00D25596">
        <w:rPr>
          <w:rFonts w:ascii="Times New Roman" w:hAnsi="Times New Roman"/>
          <w:sz w:val="28"/>
          <w:szCs w:val="28"/>
        </w:rPr>
        <w:t>с</w:t>
      </w:r>
      <w:r w:rsidRPr="00D25596">
        <w:rPr>
          <w:rFonts w:ascii="Times New Roman" w:hAnsi="Times New Roman"/>
          <w:sz w:val="28"/>
          <w:szCs w:val="28"/>
        </w:rPr>
        <w:t>товерной, искаженной или неполной информации, в том числе при представл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 xml:space="preserve">нии заявителем документов, срок </w:t>
      </w:r>
      <w:r>
        <w:rPr>
          <w:rFonts w:ascii="Times New Roman" w:hAnsi="Times New Roman"/>
          <w:sz w:val="28"/>
          <w:szCs w:val="28"/>
        </w:rPr>
        <w:t>действия</w:t>
      </w:r>
      <w:r w:rsidRPr="00D25596">
        <w:rPr>
          <w:rFonts w:ascii="Times New Roman" w:hAnsi="Times New Roman"/>
          <w:sz w:val="28"/>
          <w:szCs w:val="28"/>
        </w:rPr>
        <w:t xml:space="preserve"> которых на момент поступления в </w:t>
      </w:r>
      <w:r>
        <w:rPr>
          <w:rFonts w:ascii="Times New Roman" w:hAnsi="Times New Roman"/>
          <w:sz w:val="28"/>
          <w:szCs w:val="28"/>
        </w:rPr>
        <w:t>Администрацию города</w:t>
      </w:r>
      <w:r w:rsidRPr="00D25596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с</w:t>
      </w:r>
      <w:r w:rsidRPr="00D25596">
        <w:rPr>
          <w:rFonts w:ascii="Times New Roman" w:hAnsi="Times New Roman"/>
          <w:sz w:val="28"/>
          <w:szCs w:val="28"/>
        </w:rPr>
        <w:t>оответствии с действующим законодательством и</w:t>
      </w:r>
      <w:r w:rsidRPr="00D25596">
        <w:rPr>
          <w:rFonts w:ascii="Times New Roman" w:hAnsi="Times New Roman"/>
          <w:sz w:val="28"/>
          <w:szCs w:val="28"/>
        </w:rPr>
        <w:t>с</w:t>
      </w:r>
      <w:r w:rsidRPr="00D25596">
        <w:rPr>
          <w:rFonts w:ascii="Times New Roman" w:hAnsi="Times New Roman"/>
          <w:sz w:val="28"/>
          <w:szCs w:val="28"/>
        </w:rPr>
        <w:t>тек, подаче заявления и прилагаемых к нему документов лицом, не входящим в перечень лиц, установленный законодательством и пунктом 3 настоящего а</w:t>
      </w:r>
      <w:r w:rsidRPr="00D25596">
        <w:rPr>
          <w:rFonts w:ascii="Times New Roman" w:hAnsi="Times New Roman"/>
          <w:sz w:val="28"/>
          <w:szCs w:val="28"/>
        </w:rPr>
        <w:t>д</w:t>
      </w:r>
      <w:r w:rsidRPr="00D25596">
        <w:rPr>
          <w:rFonts w:ascii="Times New Roman" w:hAnsi="Times New Roman"/>
          <w:sz w:val="28"/>
          <w:szCs w:val="28"/>
        </w:rPr>
        <w:t>министративного регламента, или в случае, если текст в запросе о предоставл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 xml:space="preserve">нии муниципальной услуги не поддается прочтению либо отсутствует, готовит письмо </w:t>
      </w:r>
      <w:r>
        <w:rPr>
          <w:rFonts w:ascii="Times New Roman" w:hAnsi="Times New Roman"/>
          <w:sz w:val="28"/>
          <w:szCs w:val="28"/>
        </w:rPr>
        <w:t>управления землепользования Администрации города</w:t>
      </w:r>
      <w:r w:rsidRPr="00D25596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об отказе в пр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доставлении земельного участка для строительства с предварительным согл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сованием места размещения.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4) формирует перечень документов, не представленных заявителем и св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дения из которых подлежат получению посредством межведомственного и</w:t>
      </w:r>
      <w:r w:rsidRPr="00D25596">
        <w:rPr>
          <w:rFonts w:ascii="Times New Roman" w:hAnsi="Times New Roman"/>
          <w:sz w:val="28"/>
          <w:szCs w:val="28"/>
        </w:rPr>
        <w:t>н</w:t>
      </w:r>
      <w:r w:rsidRPr="00D25596">
        <w:rPr>
          <w:rFonts w:ascii="Times New Roman" w:hAnsi="Times New Roman"/>
          <w:sz w:val="28"/>
          <w:szCs w:val="28"/>
        </w:rPr>
        <w:t>формационного взаимодействия;</w:t>
      </w:r>
    </w:p>
    <w:p w:rsidR="001C1F21" w:rsidRPr="00D25596" w:rsidRDefault="001C1F21" w:rsidP="006D0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5) направляет специалисту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>, ответственному за осуществление межведомственного информационного взаимодействия, сфо</w:t>
      </w:r>
      <w:r w:rsidRPr="00D25596">
        <w:rPr>
          <w:rFonts w:ascii="Times New Roman" w:hAnsi="Times New Roman"/>
          <w:sz w:val="28"/>
          <w:szCs w:val="28"/>
        </w:rPr>
        <w:t>р</w:t>
      </w:r>
      <w:r w:rsidRPr="00D25596">
        <w:rPr>
          <w:rFonts w:ascii="Times New Roman" w:hAnsi="Times New Roman"/>
          <w:sz w:val="28"/>
          <w:szCs w:val="28"/>
        </w:rPr>
        <w:t>мированный перечень документов, не представленных заявителем и сведения из которых подлежат получению посредством межведомственного информац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>онного взаимодействия;</w:t>
      </w:r>
    </w:p>
    <w:p w:rsidR="001C1F21" w:rsidRPr="00D25596" w:rsidRDefault="001C1F21" w:rsidP="006D0D4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6) в случае наличия полного комплекта документов, предусмотренных пунктами 28 и 33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D25596">
        <w:rPr>
          <w:rFonts w:ascii="Times New Roman" w:hAnsi="Times New Roman"/>
          <w:sz w:val="28"/>
          <w:szCs w:val="28"/>
        </w:rPr>
        <w:t>административного регламента, и при отсутствии выявленных в ходе предварительного рассмотрения заявления и прилагаемых к нему документов оснований для отказа в предоставлении муниципальной усл</w:t>
      </w:r>
      <w:r w:rsidRPr="00D25596">
        <w:rPr>
          <w:rFonts w:ascii="Times New Roman" w:hAnsi="Times New Roman"/>
          <w:sz w:val="28"/>
          <w:szCs w:val="28"/>
        </w:rPr>
        <w:t>у</w:t>
      </w:r>
      <w:r w:rsidRPr="00D25596">
        <w:rPr>
          <w:rFonts w:ascii="Times New Roman" w:hAnsi="Times New Roman"/>
          <w:sz w:val="28"/>
          <w:szCs w:val="28"/>
        </w:rPr>
        <w:t>ги, переходит к осуществлению административной процедуры по принятию решения о предоставлении (об отказе в предоставлении) муниципальной усл</w:t>
      </w:r>
      <w:r w:rsidRPr="00D25596">
        <w:rPr>
          <w:rFonts w:ascii="Times New Roman" w:hAnsi="Times New Roman"/>
          <w:sz w:val="28"/>
          <w:szCs w:val="28"/>
        </w:rPr>
        <w:t>у</w:t>
      </w:r>
      <w:r w:rsidRPr="00D25596">
        <w:rPr>
          <w:rFonts w:ascii="Times New Roman" w:hAnsi="Times New Roman"/>
          <w:sz w:val="28"/>
          <w:szCs w:val="28"/>
        </w:rPr>
        <w:t>ги.</w:t>
      </w:r>
    </w:p>
    <w:p w:rsidR="001C1F21" w:rsidRPr="00D25596" w:rsidRDefault="001C1F21" w:rsidP="00427EF8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Максимальный срок выполнения административной процедуры не может превышать 3 календарных дней.</w:t>
      </w:r>
    </w:p>
    <w:p w:rsidR="001C1F21" w:rsidRPr="00D25596" w:rsidRDefault="001C1F21" w:rsidP="00427EF8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Результатом административной процедуры является:</w:t>
      </w:r>
    </w:p>
    <w:p w:rsidR="001C1F21" w:rsidRPr="00D25596" w:rsidRDefault="001C1F21" w:rsidP="006D0D4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1) передача специалисту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>, ответственному за ос</w:t>
      </w:r>
      <w:r w:rsidRPr="00D25596">
        <w:rPr>
          <w:rFonts w:ascii="Times New Roman" w:hAnsi="Times New Roman"/>
          <w:sz w:val="28"/>
          <w:szCs w:val="28"/>
        </w:rPr>
        <w:t>у</w:t>
      </w:r>
      <w:r w:rsidRPr="00D25596">
        <w:rPr>
          <w:rFonts w:ascii="Times New Roman" w:hAnsi="Times New Roman"/>
          <w:sz w:val="28"/>
          <w:szCs w:val="28"/>
        </w:rPr>
        <w:t>ществление межведомственного информационного взаимодействия, сформир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ванного перечня документов, не представленных заявителем, и сведения из к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торых подлежат получению посредством межведомственного информационн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го взаимодействия;</w:t>
      </w:r>
    </w:p>
    <w:p w:rsidR="001C1F21" w:rsidRPr="00D25596" w:rsidRDefault="001C1F21" w:rsidP="006D0D4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2) передача специалисту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>, ответственному за пр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 xml:space="preserve">доставление муниципальной услуги, письма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об отказе в предоставлении земельного участка для строительства с предварительным с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гласованием места размещения объекта;</w:t>
      </w:r>
    </w:p>
    <w:p w:rsidR="001C1F21" w:rsidRPr="00427EF8" w:rsidRDefault="001C1F21" w:rsidP="006D0D4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427EF8">
        <w:rPr>
          <w:rFonts w:ascii="Times New Roman" w:hAnsi="Times New Roman"/>
          <w:spacing w:val="-4"/>
          <w:sz w:val="28"/>
          <w:szCs w:val="28"/>
        </w:rPr>
        <w:t>3) переход к осуществлению административной процедуры по принятию решения о предоставлении (об отказе в предоставлении) муниципальной услуги.</w:t>
      </w:r>
    </w:p>
    <w:p w:rsidR="001C1F21" w:rsidRPr="00D25596" w:rsidRDefault="001C1F21" w:rsidP="00427EF8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При обращении заявителя за получением муниципальной услуги в электронной форме </w:t>
      </w:r>
      <w:r>
        <w:rPr>
          <w:rFonts w:ascii="Times New Roman" w:hAnsi="Times New Roman"/>
          <w:sz w:val="28"/>
          <w:szCs w:val="28"/>
        </w:rPr>
        <w:t>Администрация города</w:t>
      </w:r>
      <w:r w:rsidRPr="00D25596">
        <w:rPr>
          <w:rFonts w:ascii="Times New Roman" w:hAnsi="Times New Roman"/>
          <w:sz w:val="28"/>
          <w:szCs w:val="28"/>
        </w:rPr>
        <w:t xml:space="preserve"> направляет на Единый портал гос</w:t>
      </w:r>
      <w:r w:rsidRPr="00D25596">
        <w:rPr>
          <w:rFonts w:ascii="Times New Roman" w:hAnsi="Times New Roman"/>
          <w:sz w:val="28"/>
          <w:szCs w:val="28"/>
        </w:rPr>
        <w:t>у</w:t>
      </w:r>
      <w:r w:rsidRPr="00D25596">
        <w:rPr>
          <w:rFonts w:ascii="Times New Roman" w:hAnsi="Times New Roman"/>
          <w:sz w:val="28"/>
          <w:szCs w:val="28"/>
        </w:rPr>
        <w:t>дарственных и муниципальных услуг (функций) или Портал государственных и муниципальных услуг (функций) Московской области посредством технич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ских средств связи уведомление о завершении исполнения административной процедуры по обработке и предварительному рассмотрению заявления и прил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гаемых к нему документов с указанием результата осуществления данной а</w:t>
      </w:r>
      <w:r w:rsidRPr="00D25596">
        <w:rPr>
          <w:rFonts w:ascii="Times New Roman" w:hAnsi="Times New Roman"/>
          <w:sz w:val="28"/>
          <w:szCs w:val="28"/>
        </w:rPr>
        <w:t>д</w:t>
      </w:r>
      <w:r w:rsidRPr="00D25596">
        <w:rPr>
          <w:rFonts w:ascii="Times New Roman" w:hAnsi="Times New Roman"/>
          <w:sz w:val="28"/>
          <w:szCs w:val="28"/>
        </w:rPr>
        <w:t>министративной процедуры.</w:t>
      </w:r>
    </w:p>
    <w:p w:rsidR="001C1F21" w:rsidRPr="00D25596" w:rsidRDefault="001C1F21" w:rsidP="006D0D4E">
      <w:pPr>
        <w:widowControl w:val="0"/>
        <w:numPr>
          <w:ilvl w:val="0"/>
          <w:numId w:val="1"/>
        </w:numPr>
        <w:tabs>
          <w:tab w:val="num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Способом фиксации результата исполнения административной пр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цедуры по обработке и предварительному рассмотрению заявления и прилага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мых к нему документов является один из следующих документов:</w:t>
      </w:r>
    </w:p>
    <w:p w:rsidR="001C1F21" w:rsidRPr="00D25596" w:rsidRDefault="001C1F21" w:rsidP="006D0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1) перечень документов, не представленных заявителем и сведения из к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торых подлежат получению посредством межведомственного информационн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го взаимодействия;</w:t>
      </w:r>
    </w:p>
    <w:p w:rsidR="001C1F21" w:rsidRPr="00D25596" w:rsidRDefault="001C1F21" w:rsidP="006D0D4E">
      <w:pPr>
        <w:pStyle w:val="ListParagraph"/>
        <w:tabs>
          <w:tab w:val="left" w:pos="1134"/>
          <w:tab w:val="num" w:pos="137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2) проект письма </w:t>
      </w:r>
      <w:r>
        <w:rPr>
          <w:rFonts w:ascii="Times New Roman" w:hAnsi="Times New Roman"/>
          <w:sz w:val="28"/>
          <w:szCs w:val="28"/>
        </w:rPr>
        <w:t>Администрация города</w:t>
      </w:r>
      <w:r w:rsidRPr="00D25596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об отказе в предоставлении з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мельного участка для строительства с предварительным согласованием места размещения объекта.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 xml:space="preserve">Выбор земельного участка и принятие решения о (об отказе в) </w:t>
      </w: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предварительном</w:t>
      </w:r>
      <w:r w:rsidRPr="00D25596">
        <w:rPr>
          <w:rFonts w:ascii="Times New Roman" w:hAnsi="Times New Roman"/>
          <w:sz w:val="16"/>
          <w:szCs w:val="16"/>
        </w:rPr>
        <w:t xml:space="preserve"> </w:t>
      </w:r>
      <w:r w:rsidRPr="00D25596">
        <w:rPr>
          <w:rFonts w:ascii="Times New Roman" w:hAnsi="Times New Roman"/>
          <w:b/>
          <w:sz w:val="28"/>
          <w:szCs w:val="28"/>
        </w:rPr>
        <w:t>согласовании места размещения объекта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Pr="00D25596" w:rsidRDefault="001C1F21" w:rsidP="00CD5DEC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Основанием для начала административной процедуры по выбору з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мельного участка и принятию решения о (об отказе в) предварительном согл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 xml:space="preserve">совании места размещения объекта является получение специалистом </w:t>
      </w:r>
      <w:r>
        <w:rPr>
          <w:rFonts w:ascii="Times New Roman" w:hAnsi="Times New Roman"/>
          <w:sz w:val="28"/>
          <w:szCs w:val="28"/>
        </w:rPr>
        <w:t>Админ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страция города, </w:t>
      </w:r>
      <w:r w:rsidRPr="00D25596">
        <w:rPr>
          <w:rFonts w:ascii="Times New Roman" w:hAnsi="Times New Roman"/>
          <w:sz w:val="28"/>
          <w:szCs w:val="28"/>
        </w:rPr>
        <w:t>ответственным за предоставление муниципальной услуги, п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 xml:space="preserve">кета документов, указанных в пункте 28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D25596">
        <w:rPr>
          <w:rFonts w:ascii="Times New Roman" w:hAnsi="Times New Roman"/>
          <w:sz w:val="28"/>
          <w:szCs w:val="28"/>
        </w:rPr>
        <w:t>административного регл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мента.</w:t>
      </w:r>
    </w:p>
    <w:p w:rsidR="001C1F21" w:rsidRPr="00D25596" w:rsidRDefault="001C1F21" w:rsidP="00CD5DEC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Специалист </w:t>
      </w:r>
      <w:r>
        <w:rPr>
          <w:rFonts w:ascii="Times New Roman" w:hAnsi="Times New Roman"/>
          <w:sz w:val="28"/>
          <w:szCs w:val="28"/>
        </w:rPr>
        <w:t>Администрация города,</w:t>
      </w:r>
      <w:r w:rsidRPr="00D25596">
        <w:rPr>
          <w:rFonts w:ascii="Times New Roman" w:hAnsi="Times New Roman"/>
          <w:sz w:val="28"/>
          <w:szCs w:val="28"/>
        </w:rPr>
        <w:t xml:space="preserve"> ответственный за предоставл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 xml:space="preserve">ние муниципальной услуги, в день поступления пакета документов, указанных в пункте 28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D25596">
        <w:rPr>
          <w:rFonts w:ascii="Times New Roman" w:hAnsi="Times New Roman"/>
          <w:sz w:val="28"/>
          <w:szCs w:val="28"/>
        </w:rPr>
        <w:t xml:space="preserve">административного регламента, направляет в органы местного самоуправления городских или сельских поселений </w:t>
      </w:r>
      <w:r>
        <w:rPr>
          <w:rFonts w:ascii="Times New Roman" w:hAnsi="Times New Roman"/>
          <w:sz w:val="28"/>
          <w:szCs w:val="28"/>
        </w:rPr>
        <w:t xml:space="preserve">города Королёва Московской области </w:t>
      </w:r>
      <w:r w:rsidRPr="00D25596">
        <w:rPr>
          <w:rFonts w:ascii="Times New Roman" w:hAnsi="Times New Roman"/>
          <w:sz w:val="28"/>
          <w:szCs w:val="28"/>
        </w:rPr>
        <w:t>информацию о возможном или предстоящем предоставл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нии земельных участков для строительства.</w:t>
      </w:r>
    </w:p>
    <w:p w:rsidR="001C1F21" w:rsidRPr="00D25596" w:rsidRDefault="001C1F21" w:rsidP="00CD5DEC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Граждане, общественные организации (объединения), религиозные организации и органы территориального общественного самоуправления им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ют право участвовать в решении вопросов, затрагивающих интересы населения, религиозных организаций и связанных с изъятием, в том числе путем выкупа, земельных участков для государственных и муниципальных нужд и предоста</w:t>
      </w:r>
      <w:r w:rsidRPr="00D25596">
        <w:rPr>
          <w:rFonts w:ascii="Times New Roman" w:hAnsi="Times New Roman"/>
          <w:sz w:val="28"/>
          <w:szCs w:val="28"/>
        </w:rPr>
        <w:t>в</w:t>
      </w:r>
      <w:r w:rsidRPr="00D25596">
        <w:rPr>
          <w:rFonts w:ascii="Times New Roman" w:hAnsi="Times New Roman"/>
          <w:sz w:val="28"/>
          <w:szCs w:val="28"/>
        </w:rPr>
        <w:t>лением этих земельных участков для строительства.</w:t>
      </w:r>
    </w:p>
    <w:p w:rsidR="001C1F21" w:rsidRPr="00D25596" w:rsidRDefault="001C1F21" w:rsidP="00CD5DEC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При предоставлении земельных участков в </w:t>
      </w:r>
      <w:hyperlink r:id="rId17" w:history="1">
        <w:r w:rsidRPr="00D25596">
          <w:rPr>
            <w:rFonts w:ascii="Times New Roman" w:hAnsi="Times New Roman"/>
            <w:sz w:val="28"/>
            <w:szCs w:val="28"/>
          </w:rPr>
          <w:t>местах</w:t>
        </w:r>
      </w:hyperlink>
      <w:r w:rsidRPr="00D25596">
        <w:rPr>
          <w:rFonts w:ascii="Times New Roman" w:hAnsi="Times New Roman"/>
          <w:sz w:val="28"/>
          <w:szCs w:val="28"/>
        </w:rPr>
        <w:t xml:space="preserve"> традиционного проживания и хозяйственной деятельности коренных малочисленных народов Российской Федерации и этнических общностей для целей, не связанных с их традиционной хозяйственной деятельностью, традиционными промыслами, м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гут проводиться сходы, референдумы граждан по вопросам изъятия, в том чи</w:t>
      </w:r>
      <w:r w:rsidRPr="00D25596">
        <w:rPr>
          <w:rFonts w:ascii="Times New Roman" w:hAnsi="Times New Roman"/>
          <w:sz w:val="28"/>
          <w:szCs w:val="28"/>
        </w:rPr>
        <w:t>с</w:t>
      </w:r>
      <w:r w:rsidRPr="00D25596">
        <w:rPr>
          <w:rFonts w:ascii="Times New Roman" w:hAnsi="Times New Roman"/>
          <w:sz w:val="28"/>
          <w:szCs w:val="28"/>
        </w:rPr>
        <w:t>ле путем выкупа, земельных участков для государственных или муниципал</w:t>
      </w:r>
      <w:r w:rsidRPr="00D25596">
        <w:rPr>
          <w:rFonts w:ascii="Times New Roman" w:hAnsi="Times New Roman"/>
          <w:sz w:val="28"/>
          <w:szCs w:val="28"/>
        </w:rPr>
        <w:t>ь</w:t>
      </w:r>
      <w:r w:rsidRPr="00D25596">
        <w:rPr>
          <w:rFonts w:ascii="Times New Roman" w:hAnsi="Times New Roman"/>
          <w:sz w:val="28"/>
          <w:szCs w:val="28"/>
        </w:rPr>
        <w:t xml:space="preserve">ных нужд и предоставления земельных участков для строительства объектов, размещение которых затрагивает законные интересы указанных народов и общностей </w:t>
      </w:r>
      <w:r>
        <w:rPr>
          <w:rFonts w:ascii="Times New Roman" w:hAnsi="Times New Roman"/>
          <w:sz w:val="28"/>
          <w:szCs w:val="28"/>
        </w:rPr>
        <w:t>Администрация города</w:t>
      </w:r>
      <w:r w:rsidRPr="00D25596">
        <w:rPr>
          <w:rFonts w:ascii="Times New Roman" w:hAnsi="Times New Roman"/>
          <w:sz w:val="28"/>
          <w:szCs w:val="28"/>
        </w:rPr>
        <w:t xml:space="preserve"> принимает решения о предварительном с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гласовании мест размещения объектов с учетом результатов таких сходов или референдумов.</w:t>
      </w:r>
    </w:p>
    <w:p w:rsidR="001C1F21" w:rsidRPr="00D25596" w:rsidRDefault="001C1F21" w:rsidP="00CD5DEC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города</w:t>
      </w:r>
      <w:r w:rsidRPr="00D25596">
        <w:rPr>
          <w:rFonts w:ascii="Times New Roman" w:hAnsi="Times New Roman"/>
          <w:sz w:val="28"/>
          <w:szCs w:val="28"/>
        </w:rPr>
        <w:t xml:space="preserve"> информирует землепользователей, землевл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дельцев и арендаторов земельных участков, находящихся муниципальной со</w:t>
      </w:r>
      <w:r w:rsidRPr="00D25596">
        <w:rPr>
          <w:rFonts w:ascii="Times New Roman" w:hAnsi="Times New Roman"/>
          <w:sz w:val="28"/>
          <w:szCs w:val="28"/>
        </w:rPr>
        <w:t>б</w:t>
      </w:r>
      <w:r w:rsidRPr="00D25596">
        <w:rPr>
          <w:rFonts w:ascii="Times New Roman" w:hAnsi="Times New Roman"/>
          <w:sz w:val="28"/>
          <w:szCs w:val="28"/>
        </w:rPr>
        <w:t>ственности, законные интересы которых могут быть затронуты в результате возможного изъятия для государственных и муниципальных нужд находящихся соответственно в их пользовании и владении земельных участков, в связи с предоставлением этих земельных участков для строительства. В случае, если в целях размещения объектов необходимо выкупить земельные участки для м</w:t>
      </w:r>
      <w:r w:rsidRPr="00D25596">
        <w:rPr>
          <w:rFonts w:ascii="Times New Roman" w:hAnsi="Times New Roman"/>
          <w:sz w:val="28"/>
          <w:szCs w:val="28"/>
        </w:rPr>
        <w:t>у</w:t>
      </w:r>
      <w:r w:rsidRPr="00D25596">
        <w:rPr>
          <w:rFonts w:ascii="Times New Roman" w:hAnsi="Times New Roman"/>
          <w:sz w:val="28"/>
          <w:szCs w:val="28"/>
        </w:rPr>
        <w:t>ниципальных нужд из земель, находящихся в собственности граждан или юр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 xml:space="preserve">дических лиц, </w:t>
      </w:r>
      <w:r>
        <w:rPr>
          <w:rFonts w:ascii="Times New Roman" w:hAnsi="Times New Roman"/>
          <w:sz w:val="28"/>
          <w:szCs w:val="28"/>
        </w:rPr>
        <w:t>Администрация города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информирует собственников этих з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 xml:space="preserve">мельных участков об их возможном выкупе. </w:t>
      </w:r>
    </w:p>
    <w:p w:rsidR="001C1F21" w:rsidRPr="00D25596" w:rsidRDefault="001C1F21" w:rsidP="00CD5DEC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Специалист </w:t>
      </w:r>
      <w:r>
        <w:rPr>
          <w:rFonts w:ascii="Times New Roman" w:hAnsi="Times New Roman"/>
          <w:sz w:val="28"/>
          <w:szCs w:val="28"/>
        </w:rPr>
        <w:t>Администрации города,</w:t>
      </w:r>
      <w:r w:rsidRPr="00D25596">
        <w:rPr>
          <w:rFonts w:ascii="Times New Roman" w:hAnsi="Times New Roman"/>
          <w:sz w:val="28"/>
          <w:szCs w:val="28"/>
        </w:rPr>
        <w:t xml:space="preserve"> ответственный за предоставл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ние муниципальной услуги, в течение 25 календарных дней с момента получ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 xml:space="preserve">ния пакета документов, указанных в пункте </w:t>
      </w:r>
      <w:r>
        <w:rPr>
          <w:rFonts w:ascii="Times New Roman" w:hAnsi="Times New Roman"/>
          <w:sz w:val="28"/>
          <w:szCs w:val="28"/>
        </w:rPr>
        <w:t>28 и 33</w:t>
      </w:r>
      <w:r w:rsidRPr="00D255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D25596">
        <w:rPr>
          <w:rFonts w:ascii="Times New Roman" w:hAnsi="Times New Roman"/>
          <w:sz w:val="28"/>
          <w:szCs w:val="28"/>
        </w:rPr>
        <w:t>администр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тивного регламента осуществляет следующие действия:</w:t>
      </w:r>
    </w:p>
    <w:p w:rsidR="001C1F21" w:rsidRPr="00D25596" w:rsidRDefault="001C1F21" w:rsidP="00CD5DEC">
      <w:pPr>
        <w:pStyle w:val="ListParagraph"/>
        <w:numPr>
          <w:ilvl w:val="0"/>
          <w:numId w:val="3"/>
        </w:numPr>
        <w:tabs>
          <w:tab w:val="left" w:pos="1134"/>
          <w:tab w:val="num" w:pos="1276"/>
          <w:tab w:val="num" w:pos="2700"/>
        </w:tabs>
        <w:autoSpaceDE w:val="0"/>
        <w:autoSpaceDN w:val="0"/>
        <w:adjustRightInd w:val="0"/>
        <w:spacing w:after="0" w:line="240" w:lineRule="auto"/>
        <w:ind w:left="0" w:firstLine="714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обеспечивает выбор земельного участка на основе документов гос</w:t>
      </w:r>
      <w:r w:rsidRPr="00D25596">
        <w:rPr>
          <w:rFonts w:ascii="Times New Roman" w:hAnsi="Times New Roman"/>
          <w:sz w:val="28"/>
          <w:szCs w:val="28"/>
        </w:rPr>
        <w:t>у</w:t>
      </w:r>
      <w:r w:rsidRPr="00D25596">
        <w:rPr>
          <w:rFonts w:ascii="Times New Roman" w:hAnsi="Times New Roman"/>
          <w:sz w:val="28"/>
          <w:szCs w:val="28"/>
        </w:rPr>
        <w:t>дарственного кадастра недвижимости с учетом экологических, градостроител</w:t>
      </w:r>
      <w:r w:rsidRPr="00D25596">
        <w:rPr>
          <w:rFonts w:ascii="Times New Roman" w:hAnsi="Times New Roman"/>
          <w:sz w:val="28"/>
          <w:szCs w:val="28"/>
        </w:rPr>
        <w:t>ь</w:t>
      </w:r>
      <w:r w:rsidRPr="00D25596">
        <w:rPr>
          <w:rFonts w:ascii="Times New Roman" w:hAnsi="Times New Roman"/>
          <w:sz w:val="28"/>
          <w:szCs w:val="28"/>
        </w:rPr>
        <w:t>ных и иных условий использования соответствующей территории и недр в ее границах посредством определения вариантов размещения объекта;</w:t>
      </w:r>
    </w:p>
    <w:p w:rsidR="001C1F21" w:rsidRPr="00D25596" w:rsidRDefault="001C1F21" w:rsidP="00CD5DEC">
      <w:pPr>
        <w:pStyle w:val="ListParagraph"/>
        <w:numPr>
          <w:ilvl w:val="0"/>
          <w:numId w:val="3"/>
        </w:numPr>
        <w:tabs>
          <w:tab w:val="left" w:pos="1134"/>
          <w:tab w:val="num" w:pos="1276"/>
          <w:tab w:val="num" w:pos="2700"/>
        </w:tabs>
        <w:autoSpaceDE w:val="0"/>
        <w:autoSpaceDN w:val="0"/>
        <w:adjustRightInd w:val="0"/>
        <w:spacing w:after="0" w:line="240" w:lineRule="auto"/>
        <w:ind w:left="0" w:firstLine="714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оформляет акт о выборе земельного участка для строительства, а в н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обходимых случаях и для установления его охранной или санитарно-защитной зоны;</w:t>
      </w:r>
    </w:p>
    <w:p w:rsidR="001C1F21" w:rsidRPr="00D25596" w:rsidRDefault="001C1F21" w:rsidP="00CD5DEC">
      <w:pPr>
        <w:pStyle w:val="ListParagraph"/>
        <w:numPr>
          <w:ilvl w:val="0"/>
          <w:numId w:val="3"/>
        </w:numPr>
        <w:tabs>
          <w:tab w:val="left" w:pos="1134"/>
          <w:tab w:val="num" w:pos="1276"/>
          <w:tab w:val="num" w:pos="2700"/>
        </w:tabs>
        <w:autoSpaceDE w:val="0"/>
        <w:autoSpaceDN w:val="0"/>
        <w:adjustRightInd w:val="0"/>
        <w:spacing w:after="0" w:line="240" w:lineRule="auto"/>
        <w:ind w:left="0" w:firstLine="714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формирует схему расположения земельного участка на кадастровом плане или кадастровой </w:t>
      </w:r>
      <w:r w:rsidRPr="00165DD7">
        <w:rPr>
          <w:rFonts w:ascii="Times New Roman" w:hAnsi="Times New Roman"/>
          <w:sz w:val="28"/>
          <w:szCs w:val="28"/>
        </w:rPr>
        <w:t xml:space="preserve">карте </w:t>
      </w:r>
      <w:r w:rsidRPr="00165DD7">
        <w:rPr>
          <w:rFonts w:ascii="Times New Roman" w:hAnsi="Times New Roman"/>
          <w:iCs/>
          <w:sz w:val="28"/>
          <w:szCs w:val="28"/>
        </w:rPr>
        <w:t>города Королёва Московской области</w:t>
      </w:r>
      <w:r w:rsidRPr="00D25596">
        <w:rPr>
          <w:rFonts w:ascii="Times New Roman" w:hAnsi="Times New Roman"/>
          <w:sz w:val="28"/>
          <w:szCs w:val="28"/>
        </w:rPr>
        <w:t xml:space="preserve"> в соотве</w:t>
      </w:r>
      <w:r w:rsidRPr="00D25596">
        <w:rPr>
          <w:rFonts w:ascii="Times New Roman" w:hAnsi="Times New Roman"/>
          <w:sz w:val="28"/>
          <w:szCs w:val="28"/>
        </w:rPr>
        <w:t>т</w:t>
      </w:r>
      <w:r w:rsidRPr="00D25596">
        <w:rPr>
          <w:rFonts w:ascii="Times New Roman" w:hAnsi="Times New Roman"/>
          <w:sz w:val="28"/>
          <w:szCs w:val="28"/>
        </w:rPr>
        <w:t>ствии с возможным вариантом выбора земельного участка;</w:t>
      </w:r>
    </w:p>
    <w:p w:rsidR="001C1F21" w:rsidRPr="00D25596" w:rsidRDefault="001C1F21" w:rsidP="00CD5DEC">
      <w:pPr>
        <w:pStyle w:val="ListParagraph"/>
        <w:numPr>
          <w:ilvl w:val="0"/>
          <w:numId w:val="3"/>
        </w:numPr>
        <w:tabs>
          <w:tab w:val="left" w:pos="1134"/>
          <w:tab w:val="num" w:pos="1276"/>
          <w:tab w:val="num" w:pos="2700"/>
        </w:tabs>
        <w:autoSpaceDE w:val="0"/>
        <w:autoSpaceDN w:val="0"/>
        <w:adjustRightInd w:val="0"/>
        <w:spacing w:after="0" w:line="240" w:lineRule="auto"/>
        <w:ind w:left="0" w:firstLine="714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готовит решение о (об отказе в) предварительном согласовании места размещения объекта;</w:t>
      </w:r>
    </w:p>
    <w:p w:rsidR="001C1F21" w:rsidRPr="003647B1" w:rsidRDefault="001C1F21" w:rsidP="00CD5DEC">
      <w:pPr>
        <w:pStyle w:val="ListParagraph"/>
        <w:numPr>
          <w:ilvl w:val="0"/>
          <w:numId w:val="3"/>
        </w:numPr>
        <w:tabs>
          <w:tab w:val="left" w:pos="1134"/>
          <w:tab w:val="num" w:pos="1276"/>
          <w:tab w:val="num" w:pos="2700"/>
        </w:tabs>
        <w:autoSpaceDE w:val="0"/>
        <w:autoSpaceDN w:val="0"/>
        <w:adjustRightInd w:val="0"/>
        <w:spacing w:after="0" w:line="240" w:lineRule="auto"/>
        <w:ind w:left="0" w:firstLine="714"/>
        <w:jc w:val="both"/>
        <w:rPr>
          <w:rFonts w:ascii="Times New Roman" w:hAnsi="Times New Roman"/>
          <w:iCs/>
          <w:sz w:val="28"/>
          <w:szCs w:val="28"/>
        </w:rPr>
      </w:pPr>
      <w:r w:rsidRPr="003647B1">
        <w:rPr>
          <w:rFonts w:ascii="Times New Roman" w:hAnsi="Times New Roman"/>
          <w:sz w:val="28"/>
          <w:szCs w:val="28"/>
        </w:rPr>
        <w:t>обеспечивает согласование акта выбора земельного участка и решения о (об отказе в) предварительном согласовании места размещения объекта с р</w:t>
      </w:r>
      <w:r w:rsidRPr="003647B1">
        <w:rPr>
          <w:rFonts w:ascii="Times New Roman" w:hAnsi="Times New Roman"/>
          <w:sz w:val="28"/>
          <w:szCs w:val="28"/>
        </w:rPr>
        <w:t>у</w:t>
      </w:r>
      <w:r w:rsidRPr="003647B1">
        <w:rPr>
          <w:rFonts w:ascii="Times New Roman" w:hAnsi="Times New Roman"/>
          <w:sz w:val="28"/>
          <w:szCs w:val="28"/>
        </w:rPr>
        <w:t>ководителем Администрации города, первым заместителем руководителя А</w:t>
      </w:r>
      <w:r w:rsidRPr="003647B1">
        <w:rPr>
          <w:rFonts w:ascii="Times New Roman" w:hAnsi="Times New Roman"/>
          <w:sz w:val="28"/>
          <w:szCs w:val="28"/>
        </w:rPr>
        <w:t>д</w:t>
      </w:r>
      <w:r w:rsidRPr="003647B1">
        <w:rPr>
          <w:rFonts w:ascii="Times New Roman" w:hAnsi="Times New Roman"/>
          <w:sz w:val="28"/>
          <w:szCs w:val="28"/>
        </w:rPr>
        <w:t>министрации города, заместителем начальника управления архитектуры и гр</w:t>
      </w:r>
      <w:r w:rsidRPr="003647B1">
        <w:rPr>
          <w:rFonts w:ascii="Times New Roman" w:hAnsi="Times New Roman"/>
          <w:sz w:val="28"/>
          <w:szCs w:val="28"/>
        </w:rPr>
        <w:t>а</w:t>
      </w:r>
      <w:r w:rsidRPr="003647B1">
        <w:rPr>
          <w:rFonts w:ascii="Times New Roman" w:hAnsi="Times New Roman"/>
          <w:sz w:val="28"/>
          <w:szCs w:val="28"/>
        </w:rPr>
        <w:t>достроительства Администрации города, заявителем;</w:t>
      </w:r>
    </w:p>
    <w:p w:rsidR="001C1F21" w:rsidRPr="003647B1" w:rsidRDefault="001C1F21" w:rsidP="00CD5DEC">
      <w:pPr>
        <w:pStyle w:val="ListParagraph"/>
        <w:numPr>
          <w:ilvl w:val="0"/>
          <w:numId w:val="3"/>
        </w:numPr>
        <w:tabs>
          <w:tab w:val="left" w:pos="1134"/>
          <w:tab w:val="num" w:pos="1276"/>
          <w:tab w:val="num" w:pos="2700"/>
        </w:tabs>
        <w:autoSpaceDE w:val="0"/>
        <w:autoSpaceDN w:val="0"/>
        <w:adjustRightInd w:val="0"/>
        <w:spacing w:after="0" w:line="240" w:lineRule="auto"/>
        <w:ind w:left="0" w:firstLine="714"/>
        <w:jc w:val="both"/>
        <w:rPr>
          <w:rFonts w:ascii="Times New Roman" w:hAnsi="Times New Roman"/>
          <w:iCs/>
          <w:sz w:val="28"/>
          <w:szCs w:val="28"/>
        </w:rPr>
      </w:pPr>
      <w:r w:rsidRPr="003647B1">
        <w:rPr>
          <w:rFonts w:ascii="Times New Roman" w:hAnsi="Times New Roman"/>
          <w:iCs/>
          <w:sz w:val="28"/>
          <w:szCs w:val="28"/>
        </w:rPr>
        <w:t xml:space="preserve">направляет проект решения о предварительном согласовании места размещения объекта, утверждающего акт о выборе земельного участка, или об отказе в размещении объекта </w:t>
      </w:r>
      <w:r w:rsidRPr="003647B1">
        <w:rPr>
          <w:rFonts w:ascii="Times New Roman" w:hAnsi="Times New Roman"/>
          <w:sz w:val="28"/>
          <w:szCs w:val="28"/>
        </w:rPr>
        <w:t>с соответствующими документами</w:t>
      </w:r>
      <w:r w:rsidRPr="003647B1">
        <w:rPr>
          <w:rFonts w:ascii="Times New Roman" w:hAnsi="Times New Roman"/>
          <w:iCs/>
          <w:sz w:val="28"/>
          <w:szCs w:val="28"/>
        </w:rPr>
        <w:t xml:space="preserve"> в Министерс</w:t>
      </w:r>
      <w:r w:rsidRPr="003647B1">
        <w:rPr>
          <w:rFonts w:ascii="Times New Roman" w:hAnsi="Times New Roman"/>
          <w:iCs/>
          <w:sz w:val="28"/>
          <w:szCs w:val="28"/>
        </w:rPr>
        <w:t>т</w:t>
      </w:r>
      <w:r w:rsidRPr="003647B1">
        <w:rPr>
          <w:rFonts w:ascii="Times New Roman" w:hAnsi="Times New Roman"/>
          <w:iCs/>
          <w:sz w:val="28"/>
          <w:szCs w:val="28"/>
        </w:rPr>
        <w:t xml:space="preserve">во имущественных отношений Московской области </w:t>
      </w:r>
      <w:r w:rsidRPr="003647B1">
        <w:rPr>
          <w:rFonts w:ascii="Times New Roman" w:hAnsi="Times New Roman"/>
          <w:sz w:val="28"/>
          <w:szCs w:val="28"/>
        </w:rPr>
        <w:t>для рассмотрения в целях получения рекомендаций на их соответствие законодательству</w:t>
      </w:r>
      <w:r w:rsidRPr="003647B1">
        <w:rPr>
          <w:rFonts w:ascii="Times New Roman" w:hAnsi="Times New Roman"/>
          <w:iCs/>
          <w:sz w:val="28"/>
          <w:szCs w:val="28"/>
        </w:rPr>
        <w:t>;</w:t>
      </w:r>
    </w:p>
    <w:p w:rsidR="001C1F21" w:rsidRPr="003647B1" w:rsidRDefault="001C1F21" w:rsidP="00CD5DEC">
      <w:pPr>
        <w:pStyle w:val="ListParagraph"/>
        <w:numPr>
          <w:ilvl w:val="0"/>
          <w:numId w:val="3"/>
        </w:numPr>
        <w:tabs>
          <w:tab w:val="left" w:pos="1134"/>
          <w:tab w:val="num" w:pos="1276"/>
          <w:tab w:val="num" w:pos="2700"/>
        </w:tabs>
        <w:autoSpaceDE w:val="0"/>
        <w:autoSpaceDN w:val="0"/>
        <w:adjustRightInd w:val="0"/>
        <w:spacing w:after="0" w:line="240" w:lineRule="auto"/>
        <w:ind w:left="0" w:firstLine="714"/>
        <w:jc w:val="both"/>
        <w:rPr>
          <w:rFonts w:ascii="Times New Roman" w:hAnsi="Times New Roman"/>
          <w:iCs/>
          <w:sz w:val="28"/>
          <w:szCs w:val="28"/>
        </w:rPr>
      </w:pPr>
      <w:r w:rsidRPr="003647B1">
        <w:rPr>
          <w:rFonts w:ascii="Times New Roman" w:hAnsi="Times New Roman"/>
          <w:iCs/>
          <w:sz w:val="28"/>
          <w:szCs w:val="28"/>
        </w:rPr>
        <w:t xml:space="preserve"> </w:t>
      </w:r>
      <w:r w:rsidRPr="003647B1">
        <w:rPr>
          <w:rFonts w:ascii="Times New Roman" w:hAnsi="Times New Roman"/>
          <w:sz w:val="28"/>
          <w:szCs w:val="28"/>
        </w:rPr>
        <w:t xml:space="preserve">обеспечивает утверждение схемы расположения земельного участка на кадастровом плане или кадастровой карте </w:t>
      </w:r>
      <w:r w:rsidRPr="003647B1">
        <w:rPr>
          <w:rFonts w:ascii="Times New Roman" w:hAnsi="Times New Roman"/>
          <w:iCs/>
          <w:sz w:val="28"/>
          <w:szCs w:val="28"/>
        </w:rPr>
        <w:t>города Королёва Московской о</w:t>
      </w:r>
      <w:r w:rsidRPr="003647B1">
        <w:rPr>
          <w:rFonts w:ascii="Times New Roman" w:hAnsi="Times New Roman"/>
          <w:iCs/>
          <w:sz w:val="28"/>
          <w:szCs w:val="28"/>
        </w:rPr>
        <w:t>б</w:t>
      </w:r>
      <w:r w:rsidRPr="003647B1">
        <w:rPr>
          <w:rFonts w:ascii="Times New Roman" w:hAnsi="Times New Roman"/>
          <w:iCs/>
          <w:sz w:val="28"/>
          <w:szCs w:val="28"/>
        </w:rPr>
        <w:t>ласти</w:t>
      </w:r>
      <w:r w:rsidRPr="003647B1">
        <w:rPr>
          <w:rFonts w:ascii="Times New Roman" w:hAnsi="Times New Roman"/>
          <w:sz w:val="28"/>
          <w:szCs w:val="28"/>
        </w:rPr>
        <w:t xml:space="preserve"> и подписания решения о (об отказе в) предварительном согласовании места размещения объекта</w:t>
      </w:r>
      <w:r w:rsidRPr="003647B1">
        <w:rPr>
          <w:rFonts w:ascii="Times New Roman" w:hAnsi="Times New Roman"/>
          <w:iCs/>
          <w:sz w:val="28"/>
          <w:szCs w:val="28"/>
        </w:rPr>
        <w:t xml:space="preserve"> первым заместителем руководителя Администрации города</w:t>
      </w:r>
    </w:p>
    <w:p w:rsidR="001C1F21" w:rsidRPr="00D25596" w:rsidRDefault="001C1F21" w:rsidP="00CD5DEC">
      <w:pPr>
        <w:pStyle w:val="ListParagraph"/>
        <w:numPr>
          <w:ilvl w:val="0"/>
          <w:numId w:val="3"/>
        </w:numPr>
        <w:tabs>
          <w:tab w:val="left" w:pos="1134"/>
          <w:tab w:val="num" w:pos="1276"/>
          <w:tab w:val="num" w:pos="2700"/>
        </w:tabs>
        <w:autoSpaceDE w:val="0"/>
        <w:autoSpaceDN w:val="0"/>
        <w:adjustRightInd w:val="0"/>
        <w:spacing w:after="0" w:line="240" w:lineRule="auto"/>
        <w:ind w:left="0" w:firstLine="714"/>
        <w:jc w:val="both"/>
        <w:rPr>
          <w:rFonts w:ascii="Times New Roman" w:hAnsi="Times New Roman"/>
          <w:sz w:val="28"/>
          <w:szCs w:val="28"/>
        </w:rPr>
      </w:pPr>
      <w:r w:rsidRPr="003647B1">
        <w:rPr>
          <w:rFonts w:ascii="Times New Roman" w:hAnsi="Times New Roman"/>
          <w:sz w:val="28"/>
          <w:szCs w:val="28"/>
        </w:rPr>
        <w:t>направляет</w:t>
      </w:r>
      <w:r w:rsidRPr="00D25596">
        <w:rPr>
          <w:rFonts w:ascii="Times New Roman" w:hAnsi="Times New Roman"/>
          <w:sz w:val="28"/>
          <w:szCs w:val="28"/>
        </w:rPr>
        <w:t xml:space="preserve"> специалисту</w:t>
      </w:r>
      <w:r w:rsidRPr="00D25596"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города,</w:t>
      </w:r>
      <w:r w:rsidRPr="00D25596">
        <w:rPr>
          <w:rFonts w:ascii="Times New Roman" w:hAnsi="Times New Roman"/>
          <w:sz w:val="28"/>
          <w:szCs w:val="28"/>
        </w:rPr>
        <w:t xml:space="preserve"> ответственному за регистрацию документов по муниципальной услуги, согласованный акт выбора земельного участка, подписанное решение о (об отказе в предварительном с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гласовании места размещения объекта, утвержденную схему расположения з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 xml:space="preserve">мельного участка на кадастровом плане или кадастровой карте </w:t>
      </w:r>
      <w:r>
        <w:rPr>
          <w:rFonts w:ascii="Times New Roman" w:hAnsi="Times New Roman"/>
          <w:iCs/>
          <w:sz w:val="28"/>
          <w:szCs w:val="28"/>
        </w:rPr>
        <w:t>города Королёва Московской области</w:t>
      </w:r>
      <w:r w:rsidRPr="00D25596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для направления заявителю.</w:t>
      </w:r>
    </w:p>
    <w:p w:rsidR="001C1F21" w:rsidRPr="00773161" w:rsidRDefault="001C1F21" w:rsidP="00CD5DEC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3161">
        <w:rPr>
          <w:rFonts w:ascii="Times New Roman" w:hAnsi="Times New Roman"/>
          <w:sz w:val="28"/>
          <w:szCs w:val="28"/>
        </w:rPr>
        <w:t>Максимальный срок выполнения административной процедуры по выбору земельного участка и принятию решения о (об отказе в) предварител</w:t>
      </w:r>
      <w:r w:rsidRPr="00773161">
        <w:rPr>
          <w:rFonts w:ascii="Times New Roman" w:hAnsi="Times New Roman"/>
          <w:sz w:val="28"/>
          <w:szCs w:val="28"/>
        </w:rPr>
        <w:t>ь</w:t>
      </w:r>
      <w:r w:rsidRPr="00773161">
        <w:rPr>
          <w:rFonts w:ascii="Times New Roman" w:hAnsi="Times New Roman"/>
          <w:sz w:val="28"/>
          <w:szCs w:val="28"/>
        </w:rPr>
        <w:t xml:space="preserve">ном согласовании места размещения объекта не может </w:t>
      </w:r>
      <w:r w:rsidRPr="00773161">
        <w:rPr>
          <w:rFonts w:ascii="Times New Roman" w:hAnsi="Times New Roman"/>
          <w:color w:val="000000"/>
          <w:sz w:val="28"/>
          <w:szCs w:val="28"/>
        </w:rPr>
        <w:t>превышать 25 календа</w:t>
      </w:r>
      <w:r w:rsidRPr="00773161">
        <w:rPr>
          <w:rFonts w:ascii="Times New Roman" w:hAnsi="Times New Roman"/>
          <w:color w:val="000000"/>
          <w:sz w:val="28"/>
          <w:szCs w:val="28"/>
        </w:rPr>
        <w:t>р</w:t>
      </w:r>
      <w:r w:rsidRPr="00773161">
        <w:rPr>
          <w:rFonts w:ascii="Times New Roman" w:hAnsi="Times New Roman"/>
          <w:color w:val="000000"/>
          <w:sz w:val="28"/>
          <w:szCs w:val="28"/>
        </w:rPr>
        <w:t xml:space="preserve">ных дней со дня </w:t>
      </w:r>
      <w:r w:rsidRPr="00773161">
        <w:rPr>
          <w:rFonts w:ascii="Times New Roman" w:hAnsi="Times New Roman"/>
          <w:sz w:val="28"/>
          <w:szCs w:val="28"/>
        </w:rPr>
        <w:t>получения специалистом Администрация города,</w:t>
      </w:r>
      <w:r w:rsidRPr="00773161">
        <w:rPr>
          <w:rFonts w:ascii="Times New Roman" w:hAnsi="Times New Roman"/>
          <w:i/>
          <w:sz w:val="28"/>
          <w:szCs w:val="28"/>
        </w:rPr>
        <w:t xml:space="preserve"> </w:t>
      </w:r>
      <w:r w:rsidRPr="00773161">
        <w:rPr>
          <w:rFonts w:ascii="Times New Roman" w:hAnsi="Times New Roman"/>
          <w:sz w:val="28"/>
          <w:szCs w:val="28"/>
        </w:rPr>
        <w:t>ответстве</w:t>
      </w:r>
      <w:r w:rsidRPr="00773161">
        <w:rPr>
          <w:rFonts w:ascii="Times New Roman" w:hAnsi="Times New Roman"/>
          <w:sz w:val="28"/>
          <w:szCs w:val="28"/>
        </w:rPr>
        <w:t>н</w:t>
      </w:r>
      <w:r w:rsidRPr="00773161">
        <w:rPr>
          <w:rFonts w:ascii="Times New Roman" w:hAnsi="Times New Roman"/>
          <w:sz w:val="28"/>
          <w:szCs w:val="28"/>
        </w:rPr>
        <w:t xml:space="preserve">ным за подготовку документов по муниципальной услуге, пакета документов, указанных в пункте </w:t>
      </w:r>
      <w:r>
        <w:rPr>
          <w:rFonts w:ascii="Times New Roman" w:hAnsi="Times New Roman"/>
          <w:sz w:val="28"/>
          <w:szCs w:val="28"/>
        </w:rPr>
        <w:t>28 и 33</w:t>
      </w:r>
      <w:r w:rsidRPr="00773161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</w:t>
      </w:r>
    </w:p>
    <w:p w:rsidR="001C1F21" w:rsidRPr="00E34D52" w:rsidRDefault="001C1F21" w:rsidP="00CD5DEC">
      <w:pPr>
        <w:pStyle w:val="ListParagraph"/>
        <w:numPr>
          <w:ilvl w:val="0"/>
          <w:numId w:val="1"/>
        </w:numPr>
        <w:tabs>
          <w:tab w:val="clear" w:pos="2707"/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Результатом административной процедуры по выбору земельного участка и принятию решения о (об отказе в) предварительном согласовании места размещения объекта является наличие согласованного акта выбора з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мельного участка, подписанного предварительного решения о (об отказе в) предварительном согласовании места размещения объекта, утвержденной сх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 xml:space="preserve">мы расположения земельного участка на кадастровом плане или кадастровой карте </w:t>
      </w:r>
      <w:r w:rsidRPr="00E34D52">
        <w:rPr>
          <w:rFonts w:ascii="Times New Roman" w:hAnsi="Times New Roman"/>
          <w:iCs/>
          <w:sz w:val="28"/>
          <w:szCs w:val="28"/>
        </w:rPr>
        <w:t>города Королёва Московской области.</w:t>
      </w:r>
    </w:p>
    <w:p w:rsidR="001C1F21" w:rsidRPr="00D25596" w:rsidRDefault="001C1F21" w:rsidP="00CD5DEC">
      <w:pPr>
        <w:pStyle w:val="ListParagraph"/>
        <w:numPr>
          <w:ilvl w:val="0"/>
          <w:numId w:val="1"/>
        </w:numPr>
        <w:tabs>
          <w:tab w:val="clear" w:pos="2707"/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При обращении заявителя за получением муниципальной услуги в электронной форме </w:t>
      </w:r>
      <w:r>
        <w:rPr>
          <w:rFonts w:ascii="Times New Roman" w:hAnsi="Times New Roman"/>
          <w:sz w:val="28"/>
          <w:szCs w:val="28"/>
        </w:rPr>
        <w:t>Администрация города</w:t>
      </w:r>
      <w:r w:rsidRPr="00D25596">
        <w:rPr>
          <w:rFonts w:ascii="Times New Roman" w:hAnsi="Times New Roman"/>
          <w:sz w:val="28"/>
          <w:szCs w:val="28"/>
        </w:rPr>
        <w:t xml:space="preserve"> направляет на Единый портал гос</w:t>
      </w:r>
      <w:r w:rsidRPr="00D25596">
        <w:rPr>
          <w:rFonts w:ascii="Times New Roman" w:hAnsi="Times New Roman"/>
          <w:sz w:val="28"/>
          <w:szCs w:val="28"/>
        </w:rPr>
        <w:t>у</w:t>
      </w:r>
      <w:r w:rsidRPr="00D25596">
        <w:rPr>
          <w:rFonts w:ascii="Times New Roman" w:hAnsi="Times New Roman"/>
          <w:sz w:val="28"/>
          <w:szCs w:val="28"/>
        </w:rPr>
        <w:t>дарственных и муниципальных услуг (функций) или Портал государственных и муниципальных услуг (функций) Московской области посредством технич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ских средств связи уведомление о завершении исполнения административной процедуры с указанием результата осуществления административной процед</w:t>
      </w:r>
      <w:r w:rsidRPr="00D25596">
        <w:rPr>
          <w:rFonts w:ascii="Times New Roman" w:hAnsi="Times New Roman"/>
          <w:sz w:val="28"/>
          <w:szCs w:val="28"/>
        </w:rPr>
        <w:t>у</w:t>
      </w:r>
      <w:r w:rsidRPr="00D25596">
        <w:rPr>
          <w:rFonts w:ascii="Times New Roman" w:hAnsi="Times New Roman"/>
          <w:sz w:val="28"/>
          <w:szCs w:val="28"/>
        </w:rPr>
        <w:t>ры.</w:t>
      </w:r>
    </w:p>
    <w:p w:rsidR="001C1F21" w:rsidRPr="00D25596" w:rsidRDefault="001C1F21" w:rsidP="00CD5DEC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Способом фиксации результата выполнения административной пр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цедуры по выбору земельного участка и принятию решения о (об отказе в) предварительном согласовании места размещения объекта является согласов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ние акта выбора земельного участка, утверждение схемы расположения з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мельного участка, принятие решения о (об отказе в) предварительном соглас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вании места размещения объекта и внесение сведений в соответствующую и</w:t>
      </w:r>
      <w:r w:rsidRPr="00D25596">
        <w:rPr>
          <w:rFonts w:ascii="Times New Roman" w:hAnsi="Times New Roman"/>
          <w:sz w:val="28"/>
          <w:szCs w:val="28"/>
        </w:rPr>
        <w:t>н</w:t>
      </w:r>
      <w:r w:rsidRPr="00D25596">
        <w:rPr>
          <w:rFonts w:ascii="Times New Roman" w:hAnsi="Times New Roman"/>
          <w:sz w:val="28"/>
          <w:szCs w:val="28"/>
        </w:rPr>
        <w:t xml:space="preserve">формационную систему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i/>
          <w:sz w:val="28"/>
          <w:szCs w:val="28"/>
        </w:rPr>
        <w:t>.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 xml:space="preserve">Выдача (направление) документов, </w:t>
      </w: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необходимых для проведения кадастровых работ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Pr="00E34D52" w:rsidRDefault="001C1F21" w:rsidP="00924362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Основанием для начала административной процедуры по выдаче (направлению) документов, необходимых для проведения кадастровых работ, является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наличие согласованного акта выбора земельного участка, подписанн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го решения о (об отказе в) предварительном согласовании места размещения объекта, утвержденной схемы расположения земельного участка на кадастр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 xml:space="preserve">вом плане или кадастровой карте </w:t>
      </w:r>
      <w:r w:rsidRPr="00E34D52">
        <w:rPr>
          <w:rFonts w:ascii="Times New Roman" w:hAnsi="Times New Roman"/>
          <w:iCs/>
          <w:sz w:val="28"/>
          <w:szCs w:val="28"/>
        </w:rPr>
        <w:t>города Королёва Московской области.</w:t>
      </w:r>
    </w:p>
    <w:p w:rsidR="001C1F21" w:rsidRPr="00D25596" w:rsidRDefault="001C1F21" w:rsidP="00924362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Специалист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>, ответственный за предоставл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 xml:space="preserve">ние муниципальной услуги, в срок, не превышающий </w:t>
      </w:r>
      <w:r>
        <w:rPr>
          <w:rFonts w:ascii="Times New Roman" w:hAnsi="Times New Roman"/>
          <w:sz w:val="28"/>
          <w:szCs w:val="28"/>
        </w:rPr>
        <w:t>5</w:t>
      </w:r>
      <w:r w:rsidRPr="00D25596">
        <w:rPr>
          <w:rFonts w:ascii="Times New Roman" w:hAnsi="Times New Roman"/>
          <w:sz w:val="28"/>
          <w:szCs w:val="28"/>
        </w:rPr>
        <w:t xml:space="preserve"> календарных дней с д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ты получения согласованного акта выбора земельного участка, подписанного решения о (об отказе в) предварительном согласовании места размещения об</w:t>
      </w:r>
      <w:r w:rsidRPr="00D25596">
        <w:rPr>
          <w:rFonts w:ascii="Times New Roman" w:hAnsi="Times New Roman"/>
          <w:sz w:val="28"/>
          <w:szCs w:val="28"/>
        </w:rPr>
        <w:t>ъ</w:t>
      </w:r>
      <w:r w:rsidRPr="00D25596">
        <w:rPr>
          <w:rFonts w:ascii="Times New Roman" w:hAnsi="Times New Roman"/>
          <w:sz w:val="28"/>
          <w:szCs w:val="28"/>
        </w:rPr>
        <w:t xml:space="preserve">екта, утвержденной схемы расположения земельного участка на кадастровом плане или кадастровой карте </w:t>
      </w:r>
      <w:r>
        <w:rPr>
          <w:rFonts w:ascii="Times New Roman" w:hAnsi="Times New Roman"/>
          <w:iCs/>
          <w:sz w:val="28"/>
          <w:szCs w:val="28"/>
        </w:rPr>
        <w:t>города Королёва Московской области</w:t>
      </w:r>
      <w:r w:rsidRPr="00D25596">
        <w:rPr>
          <w:rFonts w:ascii="Times New Roman" w:hAnsi="Times New Roman"/>
          <w:sz w:val="28"/>
          <w:szCs w:val="28"/>
        </w:rPr>
        <w:t>, осущест</w:t>
      </w:r>
      <w:r w:rsidRPr="00D25596">
        <w:rPr>
          <w:rFonts w:ascii="Times New Roman" w:hAnsi="Times New Roman"/>
          <w:sz w:val="28"/>
          <w:szCs w:val="28"/>
        </w:rPr>
        <w:t>в</w:t>
      </w:r>
      <w:r w:rsidRPr="00D25596">
        <w:rPr>
          <w:rFonts w:ascii="Times New Roman" w:hAnsi="Times New Roman"/>
          <w:sz w:val="28"/>
          <w:szCs w:val="28"/>
        </w:rPr>
        <w:t>ляет следующую последовательность действий:</w:t>
      </w:r>
    </w:p>
    <w:p w:rsidR="001C1F21" w:rsidRPr="00D25596" w:rsidRDefault="001C1F21" w:rsidP="00924362">
      <w:pPr>
        <w:pStyle w:val="ListParagraph"/>
        <w:widowControl w:val="0"/>
        <w:numPr>
          <w:ilvl w:val="0"/>
          <w:numId w:val="5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изготавливает:</w:t>
      </w:r>
    </w:p>
    <w:p w:rsidR="001C1F21" w:rsidRPr="00D25596" w:rsidRDefault="001C1F21" w:rsidP="00924362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а) в случае принятия решения о предварительном согласовании места размещения объекта: заверенную копию такого решения, согласованного акта выбора земельного участка, утвержденной схемы расположения земельного участка на кадастровом плане или кадастровой карте </w:t>
      </w:r>
      <w:r>
        <w:rPr>
          <w:rFonts w:ascii="Times New Roman" w:hAnsi="Times New Roman"/>
          <w:sz w:val="28"/>
          <w:szCs w:val="28"/>
        </w:rPr>
        <w:t>города Королёва Моско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ской области</w:t>
      </w:r>
      <w:r w:rsidRPr="00D25596">
        <w:rPr>
          <w:rFonts w:ascii="Times New Roman" w:hAnsi="Times New Roman"/>
          <w:sz w:val="28"/>
          <w:szCs w:val="28"/>
        </w:rPr>
        <w:t>,</w:t>
      </w:r>
    </w:p>
    <w:p w:rsidR="001C1F21" w:rsidRPr="00D25596" w:rsidRDefault="001C1F21" w:rsidP="006D0D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б) в случае принятия решения об отказе в предварительном согласовании места размещения объекта: заверенную копию такого решения;</w:t>
      </w:r>
    </w:p>
    <w:p w:rsidR="001C1F21" w:rsidRPr="00D25596" w:rsidRDefault="001C1F21" w:rsidP="006D0D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2) подготавливает сопроводительное письмо о направлении копии реш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ния о предварительном согласовании места размещения объекта, согласованн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го акта выбора земельного участка, утвержденной схемы расположения з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 xml:space="preserve">мельного участка на кадастровом плане или кадастровой карте </w:t>
      </w:r>
      <w:r>
        <w:rPr>
          <w:rFonts w:ascii="Times New Roman" w:hAnsi="Times New Roman"/>
          <w:sz w:val="28"/>
          <w:szCs w:val="28"/>
        </w:rPr>
        <w:t xml:space="preserve">города Королёва Московской области </w:t>
      </w:r>
      <w:r w:rsidRPr="00D25596">
        <w:rPr>
          <w:rFonts w:ascii="Times New Roman" w:hAnsi="Times New Roman"/>
          <w:sz w:val="28"/>
          <w:szCs w:val="28"/>
        </w:rPr>
        <w:t>и необходимости проведения кадастровых работ и пост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новке земельного участка на кадастровый учет или письма о направлении к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пии решения об отказе в предварительном согласовании места размещения объекта (далее – сопроводительное письмо о предварительном согласовании);</w:t>
      </w:r>
    </w:p>
    <w:p w:rsidR="001C1F21" w:rsidRPr="00D25596" w:rsidRDefault="001C1F21" w:rsidP="006D0D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3) обеспечивает подписание сопроводительного письма о предварител</w:t>
      </w:r>
      <w:r w:rsidRPr="00D25596">
        <w:rPr>
          <w:rFonts w:ascii="Times New Roman" w:hAnsi="Times New Roman"/>
          <w:sz w:val="28"/>
          <w:szCs w:val="28"/>
        </w:rPr>
        <w:t>ь</w:t>
      </w:r>
      <w:r w:rsidRPr="00D25596">
        <w:rPr>
          <w:rFonts w:ascii="Times New Roman" w:hAnsi="Times New Roman"/>
          <w:sz w:val="28"/>
          <w:szCs w:val="28"/>
        </w:rPr>
        <w:t xml:space="preserve">ном согласовании </w:t>
      </w:r>
      <w:r>
        <w:rPr>
          <w:rFonts w:ascii="Times New Roman" w:hAnsi="Times New Roman"/>
          <w:sz w:val="28"/>
          <w:szCs w:val="28"/>
        </w:rPr>
        <w:t>первым заместителем руководителя Администрации города</w:t>
      </w:r>
      <w:r w:rsidRPr="00D25596">
        <w:rPr>
          <w:rFonts w:ascii="Times New Roman" w:hAnsi="Times New Roman"/>
          <w:sz w:val="28"/>
          <w:szCs w:val="28"/>
        </w:rPr>
        <w:t>;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  <w:tab w:val="num" w:pos="137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Подписанное </w:t>
      </w:r>
      <w:r>
        <w:rPr>
          <w:rFonts w:ascii="Times New Roman" w:hAnsi="Times New Roman"/>
          <w:sz w:val="28"/>
          <w:szCs w:val="28"/>
        </w:rPr>
        <w:t>первым заместителем руководителя Администрации города</w:t>
      </w:r>
      <w:r w:rsidRPr="00D25596">
        <w:rPr>
          <w:rFonts w:ascii="Times New Roman" w:hAnsi="Times New Roman"/>
          <w:sz w:val="28"/>
          <w:szCs w:val="28"/>
        </w:rPr>
        <w:t xml:space="preserve"> сопроводительное письмо</w:t>
      </w:r>
      <w:r>
        <w:rPr>
          <w:rFonts w:ascii="Times New Roman" w:hAnsi="Times New Roman"/>
          <w:sz w:val="28"/>
          <w:szCs w:val="28"/>
        </w:rPr>
        <w:t xml:space="preserve"> о предварительном согласовании</w:t>
      </w:r>
      <w:r w:rsidRPr="00D25596">
        <w:rPr>
          <w:rFonts w:ascii="Times New Roman" w:hAnsi="Times New Roman"/>
          <w:sz w:val="28"/>
          <w:szCs w:val="28"/>
        </w:rPr>
        <w:t xml:space="preserve"> не позднее рабочего дня</w:t>
      </w:r>
      <w:r>
        <w:rPr>
          <w:rFonts w:ascii="Times New Roman" w:hAnsi="Times New Roman"/>
          <w:sz w:val="28"/>
          <w:szCs w:val="28"/>
        </w:rPr>
        <w:t>,</w:t>
      </w:r>
      <w:r w:rsidRPr="00D25596">
        <w:rPr>
          <w:rFonts w:ascii="Times New Roman" w:hAnsi="Times New Roman"/>
          <w:sz w:val="28"/>
          <w:szCs w:val="28"/>
        </w:rPr>
        <w:t xml:space="preserve"> следующего за днем подписания</w:t>
      </w:r>
      <w:r>
        <w:rPr>
          <w:rFonts w:ascii="Times New Roman" w:hAnsi="Times New Roman"/>
          <w:sz w:val="28"/>
          <w:szCs w:val="28"/>
        </w:rPr>
        <w:t>,</w:t>
      </w:r>
      <w:r w:rsidRPr="00D25596">
        <w:rPr>
          <w:rFonts w:ascii="Times New Roman" w:hAnsi="Times New Roman"/>
          <w:sz w:val="28"/>
          <w:szCs w:val="28"/>
        </w:rPr>
        <w:t xml:space="preserve"> передается на регистрацию специалисту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>, ответственному за регистрацию докуме</w:t>
      </w:r>
      <w:r w:rsidRPr="00D25596">
        <w:rPr>
          <w:rFonts w:ascii="Times New Roman" w:hAnsi="Times New Roman"/>
          <w:sz w:val="28"/>
          <w:szCs w:val="28"/>
        </w:rPr>
        <w:t>н</w:t>
      </w:r>
      <w:r w:rsidRPr="00D25596">
        <w:rPr>
          <w:rFonts w:ascii="Times New Roman" w:hAnsi="Times New Roman"/>
          <w:sz w:val="28"/>
          <w:szCs w:val="28"/>
        </w:rPr>
        <w:t>тов по муниципальной услуге.</w:t>
      </w:r>
    </w:p>
    <w:p w:rsidR="001C1F21" w:rsidRPr="00D25596" w:rsidRDefault="001C1F21" w:rsidP="006D0D4E">
      <w:pPr>
        <w:widowControl w:val="0"/>
        <w:numPr>
          <w:ilvl w:val="0"/>
          <w:numId w:val="1"/>
        </w:numPr>
        <w:tabs>
          <w:tab w:val="num" w:pos="567"/>
          <w:tab w:val="num" w:pos="1276"/>
          <w:tab w:val="num" w:pos="228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Специалист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>,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ответственный за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регистрацию документов по муниципальной услуге, осуществляет регистрацию</w:t>
      </w:r>
      <w:r w:rsidRPr="00D25596">
        <w:rPr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подписанн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 xml:space="preserve">го </w:t>
      </w:r>
      <w:r>
        <w:rPr>
          <w:rFonts w:ascii="Times New Roman" w:hAnsi="Times New Roman"/>
          <w:sz w:val="28"/>
          <w:szCs w:val="28"/>
        </w:rPr>
        <w:t>первым заместителем руководителя Администрации города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сопроводител</w:t>
      </w:r>
      <w:r w:rsidRPr="00D25596">
        <w:rPr>
          <w:rFonts w:ascii="Times New Roman" w:hAnsi="Times New Roman"/>
          <w:sz w:val="28"/>
          <w:szCs w:val="28"/>
        </w:rPr>
        <w:t>ь</w:t>
      </w:r>
      <w:r w:rsidRPr="00D25596">
        <w:rPr>
          <w:rFonts w:ascii="Times New Roman" w:hAnsi="Times New Roman"/>
          <w:sz w:val="28"/>
          <w:szCs w:val="28"/>
        </w:rPr>
        <w:t>ного письма о предварительном согласовании не позднее рабочего дня, сл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дующего за днем его поступления на регистрацию в соответствии с порядком делопроизводства, установленным</w:t>
      </w:r>
      <w:r>
        <w:rPr>
          <w:rFonts w:ascii="Times New Roman" w:hAnsi="Times New Roman"/>
          <w:sz w:val="28"/>
          <w:szCs w:val="28"/>
        </w:rPr>
        <w:t xml:space="preserve"> Администрацией города</w:t>
      </w:r>
      <w:r w:rsidRPr="00D25596">
        <w:rPr>
          <w:rFonts w:ascii="Times New Roman" w:hAnsi="Times New Roman"/>
          <w:sz w:val="28"/>
          <w:szCs w:val="28"/>
        </w:rPr>
        <w:t>, в том числе осущ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 xml:space="preserve">ствляет внесение соответствующих сведений в журнал регистрации исходящей корреспонденции и (или) в соответствующую информационную систему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министрации города</w:t>
      </w:r>
      <w:r w:rsidRPr="00D25596">
        <w:rPr>
          <w:rFonts w:ascii="Times New Roman" w:hAnsi="Times New Roman"/>
          <w:sz w:val="28"/>
          <w:szCs w:val="28"/>
        </w:rPr>
        <w:t>.</w:t>
      </w:r>
    </w:p>
    <w:p w:rsidR="001C1F21" w:rsidRPr="00D25596" w:rsidRDefault="001C1F21" w:rsidP="00924362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Специалист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>, многофункционального центра, ответственный за прием документов по муниципальной услуге, выдает (н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правляет) заявителю сопроводительное письмо о предварительном согласов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нии в срок, не превышающий 7 календарных дней с даты регистрации указа</w:t>
      </w:r>
      <w:r w:rsidRPr="00D25596">
        <w:rPr>
          <w:rFonts w:ascii="Times New Roman" w:hAnsi="Times New Roman"/>
          <w:sz w:val="28"/>
          <w:szCs w:val="28"/>
        </w:rPr>
        <w:t>н</w:t>
      </w:r>
      <w:r w:rsidRPr="00D25596">
        <w:rPr>
          <w:rFonts w:ascii="Times New Roman" w:hAnsi="Times New Roman"/>
          <w:sz w:val="28"/>
          <w:szCs w:val="28"/>
        </w:rPr>
        <w:t>ных документов.</w:t>
      </w:r>
    </w:p>
    <w:p w:rsidR="001C1F21" w:rsidRPr="00D25596" w:rsidRDefault="001C1F21" w:rsidP="006D0D4E">
      <w:pPr>
        <w:widowControl w:val="0"/>
        <w:numPr>
          <w:ilvl w:val="0"/>
          <w:numId w:val="1"/>
        </w:numPr>
        <w:tabs>
          <w:tab w:val="num" w:pos="0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Выдача (направление) сопроводительного письма о предварительном согласовании с приложением акта выбора земельного участка, подписанного решения о (об отказе в) предварительном согласовании места размещения об</w:t>
      </w:r>
      <w:r w:rsidRPr="00D25596">
        <w:rPr>
          <w:rFonts w:ascii="Times New Roman" w:hAnsi="Times New Roman"/>
          <w:sz w:val="28"/>
          <w:szCs w:val="28"/>
        </w:rPr>
        <w:t>ъ</w:t>
      </w:r>
      <w:r w:rsidRPr="00D25596">
        <w:rPr>
          <w:rFonts w:ascii="Times New Roman" w:hAnsi="Times New Roman"/>
          <w:sz w:val="28"/>
          <w:szCs w:val="28"/>
        </w:rPr>
        <w:t xml:space="preserve">екта, утвержденной схемы расположения земельного участка на кадастровом плане или кадастровой карте </w:t>
      </w:r>
      <w:r>
        <w:rPr>
          <w:rFonts w:ascii="Times New Roman" w:hAnsi="Times New Roman"/>
          <w:iCs/>
          <w:sz w:val="28"/>
          <w:szCs w:val="28"/>
        </w:rPr>
        <w:t>города Королёва Московской области</w:t>
      </w:r>
      <w:r w:rsidRPr="00D25596">
        <w:rPr>
          <w:rFonts w:ascii="Times New Roman" w:hAnsi="Times New Roman"/>
          <w:sz w:val="28"/>
          <w:szCs w:val="28"/>
        </w:rPr>
        <w:t xml:space="preserve"> осущест</w:t>
      </w:r>
      <w:r w:rsidRPr="00D25596">
        <w:rPr>
          <w:rFonts w:ascii="Times New Roman" w:hAnsi="Times New Roman"/>
          <w:sz w:val="28"/>
          <w:szCs w:val="28"/>
        </w:rPr>
        <w:t>в</w:t>
      </w:r>
      <w:r w:rsidRPr="00D25596">
        <w:rPr>
          <w:rFonts w:ascii="Times New Roman" w:hAnsi="Times New Roman"/>
          <w:sz w:val="28"/>
          <w:szCs w:val="28"/>
        </w:rPr>
        <w:t>ляется способом, указанным заявителем в заявлении, в том числе:</w:t>
      </w:r>
    </w:p>
    <w:p w:rsidR="001C1F21" w:rsidRPr="00D25596" w:rsidRDefault="001C1F21" w:rsidP="00924362">
      <w:pPr>
        <w:pStyle w:val="a"/>
        <w:rPr>
          <w:i/>
        </w:rPr>
      </w:pPr>
      <w:r w:rsidRPr="00D25596">
        <w:t xml:space="preserve">при личном обращении в </w:t>
      </w:r>
      <w:r>
        <w:t>Администрацию города;</w:t>
      </w:r>
    </w:p>
    <w:p w:rsidR="001C1F21" w:rsidRPr="00D25596" w:rsidRDefault="001C1F21" w:rsidP="00924362">
      <w:pPr>
        <w:pStyle w:val="a"/>
      </w:pPr>
      <w:r w:rsidRPr="00D25596">
        <w:t>при личном обращении в многофункциональный центр</w:t>
      </w:r>
      <w:r w:rsidRPr="00D25596">
        <w:rPr>
          <w:i/>
        </w:rPr>
        <w:t>;</w:t>
      </w:r>
    </w:p>
    <w:p w:rsidR="001C1F21" w:rsidRPr="00924362" w:rsidRDefault="001C1F21" w:rsidP="00924362">
      <w:pPr>
        <w:pStyle w:val="a"/>
      </w:pPr>
      <w:r w:rsidRPr="00924362">
        <w:t>посредством заказного почтового отправления с уведомлением о вручении;</w:t>
      </w:r>
    </w:p>
    <w:p w:rsidR="001C1F21" w:rsidRPr="00D25596" w:rsidRDefault="001C1F21" w:rsidP="00924362">
      <w:pPr>
        <w:pStyle w:val="a"/>
      </w:pPr>
      <w:r w:rsidRPr="00D25596">
        <w:t>через личный кабинет на Портале государственных и муниципальных услуг (функций) Московской области, на Едином портале государственных и муниц</w:t>
      </w:r>
      <w:r w:rsidRPr="00D25596">
        <w:t>и</w:t>
      </w:r>
      <w:r w:rsidRPr="00D25596">
        <w:t xml:space="preserve">пальных услуг (функций). 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  <w:tab w:val="num" w:pos="1276"/>
          <w:tab w:val="num" w:pos="228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В случае указания заявителем на получение результата в многофун</w:t>
      </w:r>
      <w:r w:rsidRPr="00D25596">
        <w:rPr>
          <w:rFonts w:ascii="Times New Roman" w:hAnsi="Times New Roman"/>
          <w:sz w:val="28"/>
          <w:szCs w:val="28"/>
        </w:rPr>
        <w:t>к</w:t>
      </w:r>
      <w:r w:rsidRPr="00D25596">
        <w:rPr>
          <w:rFonts w:ascii="Times New Roman" w:hAnsi="Times New Roman"/>
          <w:sz w:val="28"/>
          <w:szCs w:val="28"/>
        </w:rPr>
        <w:t xml:space="preserve">циональном центре, </w:t>
      </w:r>
      <w:r>
        <w:rPr>
          <w:rFonts w:ascii="Times New Roman" w:hAnsi="Times New Roman"/>
          <w:sz w:val="28"/>
          <w:szCs w:val="28"/>
        </w:rPr>
        <w:t>Администрация города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направляет результат предоставл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ния муниципальной услуги в многофункциональный центр в срок, установле</w:t>
      </w:r>
      <w:r w:rsidRPr="00D25596">
        <w:rPr>
          <w:rFonts w:ascii="Times New Roman" w:hAnsi="Times New Roman"/>
          <w:sz w:val="28"/>
          <w:szCs w:val="28"/>
        </w:rPr>
        <w:t>н</w:t>
      </w:r>
      <w:r w:rsidRPr="00D25596">
        <w:rPr>
          <w:rFonts w:ascii="Times New Roman" w:hAnsi="Times New Roman"/>
          <w:sz w:val="28"/>
          <w:szCs w:val="28"/>
        </w:rPr>
        <w:t xml:space="preserve">ный в соглашении, заключенным между </w:t>
      </w:r>
      <w:r>
        <w:rPr>
          <w:rFonts w:ascii="Times New Roman" w:hAnsi="Times New Roman"/>
          <w:sz w:val="28"/>
          <w:szCs w:val="28"/>
        </w:rPr>
        <w:t>Администрацией города</w:t>
      </w:r>
      <w:r w:rsidRPr="00D25596">
        <w:rPr>
          <w:rFonts w:ascii="Times New Roman" w:hAnsi="Times New Roman"/>
          <w:sz w:val="28"/>
          <w:szCs w:val="28"/>
        </w:rPr>
        <w:t xml:space="preserve"> и многофун</w:t>
      </w:r>
      <w:r w:rsidRPr="00D25596">
        <w:rPr>
          <w:rFonts w:ascii="Times New Roman" w:hAnsi="Times New Roman"/>
          <w:sz w:val="28"/>
          <w:szCs w:val="28"/>
        </w:rPr>
        <w:t>к</w:t>
      </w:r>
      <w:r w:rsidRPr="00D25596">
        <w:rPr>
          <w:rFonts w:ascii="Times New Roman" w:hAnsi="Times New Roman"/>
          <w:sz w:val="28"/>
          <w:szCs w:val="28"/>
        </w:rPr>
        <w:t>циональным центром.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  <w:tab w:val="num" w:pos="1276"/>
          <w:tab w:val="num" w:pos="228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Выдача (направление) документа, являющегося результатом предо</w:t>
      </w:r>
      <w:r w:rsidRPr="00D25596">
        <w:rPr>
          <w:rFonts w:ascii="Times New Roman" w:hAnsi="Times New Roman"/>
          <w:sz w:val="28"/>
          <w:szCs w:val="28"/>
        </w:rPr>
        <w:t>с</w:t>
      </w:r>
      <w:r w:rsidRPr="00D25596">
        <w:rPr>
          <w:rFonts w:ascii="Times New Roman" w:hAnsi="Times New Roman"/>
          <w:sz w:val="28"/>
          <w:szCs w:val="28"/>
        </w:rPr>
        <w:t>тавления муниципальной услуги, осуществляется многофункциональными це</w:t>
      </w:r>
      <w:r w:rsidRPr="00D25596">
        <w:rPr>
          <w:rFonts w:ascii="Times New Roman" w:hAnsi="Times New Roman"/>
          <w:sz w:val="28"/>
          <w:szCs w:val="28"/>
        </w:rPr>
        <w:t>н</w:t>
      </w:r>
      <w:r w:rsidRPr="00D25596">
        <w:rPr>
          <w:rFonts w:ascii="Times New Roman" w:hAnsi="Times New Roman"/>
          <w:sz w:val="28"/>
          <w:szCs w:val="28"/>
        </w:rPr>
        <w:t xml:space="preserve">трами в соответствии с заключенными в установленном порядке соглашениями о взаимодействии между </w:t>
      </w:r>
      <w:r>
        <w:rPr>
          <w:rFonts w:ascii="Times New Roman" w:hAnsi="Times New Roman"/>
          <w:sz w:val="28"/>
          <w:szCs w:val="28"/>
        </w:rPr>
        <w:t>Администрацией города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и многофункциональными центрами, если исполнение данной процедуры предусмотрено заключенными соглашениями.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  <w:tab w:val="num" w:pos="137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После устранения обстоятельств, послуживших основанием для принятия решения об отказе в предварительном согласовании места размещ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ния объекта, заявитель имеет право повторно обратиться за получением мун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>ципальной услуги.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clear" w:pos="2707"/>
          <w:tab w:val="left" w:pos="1134"/>
          <w:tab w:val="num" w:pos="1289"/>
          <w:tab w:val="num" w:pos="137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Максимальный срок выполнения административной процедуры по выдаче (направлению) документов, необходимых для проведения кадастровых работ, не превышает 7 календарных дней со дня утверждения решения о (об о</w:t>
      </w:r>
      <w:r w:rsidRPr="00D25596">
        <w:rPr>
          <w:rFonts w:ascii="Times New Roman" w:hAnsi="Times New Roman"/>
          <w:sz w:val="28"/>
          <w:szCs w:val="28"/>
        </w:rPr>
        <w:t>т</w:t>
      </w:r>
      <w:r w:rsidRPr="00D25596">
        <w:rPr>
          <w:rFonts w:ascii="Times New Roman" w:hAnsi="Times New Roman"/>
          <w:sz w:val="28"/>
          <w:szCs w:val="28"/>
        </w:rPr>
        <w:t>казе в) предварительном согласовании места размещения объекта.</w:t>
      </w:r>
    </w:p>
    <w:p w:rsidR="001C1F21" w:rsidRPr="00D25596" w:rsidRDefault="001C1F21" w:rsidP="00CD75BB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Результатом административной процедуры по выдаче (направлению) документов, необходимых для проведения кадастровых работ, является выдача (направление) заявителю сопроводительного письма о предварительном согл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совании.</w:t>
      </w:r>
    </w:p>
    <w:p w:rsidR="001C1F21" w:rsidRPr="00924362" w:rsidRDefault="001C1F21" w:rsidP="00CD75BB">
      <w:pPr>
        <w:pStyle w:val="ListParagraph"/>
        <w:numPr>
          <w:ilvl w:val="0"/>
          <w:numId w:val="1"/>
        </w:numPr>
        <w:tabs>
          <w:tab w:val="left" w:pos="1134"/>
          <w:tab w:val="num" w:pos="1276"/>
          <w:tab w:val="num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924362">
        <w:rPr>
          <w:rFonts w:ascii="Times New Roman" w:hAnsi="Times New Roman"/>
          <w:spacing w:val="-4"/>
          <w:sz w:val="28"/>
          <w:szCs w:val="28"/>
        </w:rPr>
        <w:t>При обращении заявителя за получением муниципальной услуги в электронной форме Администрация города направляет на Единый портал гос</w:t>
      </w:r>
      <w:r w:rsidRPr="00924362">
        <w:rPr>
          <w:rFonts w:ascii="Times New Roman" w:hAnsi="Times New Roman"/>
          <w:spacing w:val="-4"/>
          <w:sz w:val="28"/>
          <w:szCs w:val="28"/>
        </w:rPr>
        <w:t>у</w:t>
      </w:r>
      <w:r w:rsidRPr="00924362">
        <w:rPr>
          <w:rFonts w:ascii="Times New Roman" w:hAnsi="Times New Roman"/>
          <w:spacing w:val="-4"/>
          <w:sz w:val="28"/>
          <w:szCs w:val="28"/>
        </w:rPr>
        <w:t>дарственных и муниципальных услуг (функций) или Портал государственных и муниципальных услуг (функций) Московской области посредством технических средств связи уведомление о завершении исполнения административной процед</w:t>
      </w:r>
      <w:r w:rsidRPr="00924362">
        <w:rPr>
          <w:rFonts w:ascii="Times New Roman" w:hAnsi="Times New Roman"/>
          <w:spacing w:val="-4"/>
          <w:sz w:val="28"/>
          <w:szCs w:val="28"/>
        </w:rPr>
        <w:t>у</w:t>
      </w:r>
      <w:r w:rsidRPr="00924362">
        <w:rPr>
          <w:rFonts w:ascii="Times New Roman" w:hAnsi="Times New Roman"/>
          <w:spacing w:val="-4"/>
          <w:sz w:val="28"/>
          <w:szCs w:val="28"/>
        </w:rPr>
        <w:t>ры с указанием результата осуществления административной процедуры.</w:t>
      </w:r>
    </w:p>
    <w:p w:rsidR="001C1F21" w:rsidRPr="00D25596" w:rsidRDefault="001C1F21" w:rsidP="00CD75BB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Способом фиксации результата выполнения административной пр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 xml:space="preserve">цедуры по выдаче (направлению) документов, необходимых для проведения кадастровых работ, является внесение сведений о сопроводительном письме о направлении документов, в журнал регистрации исходящей корреспонденции и (или) в информационную систему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i/>
          <w:sz w:val="28"/>
          <w:szCs w:val="28"/>
        </w:rPr>
        <w:t>.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 xml:space="preserve">Формирование и направление </w:t>
      </w: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 xml:space="preserve">межведомственных запросов в органы (организации), </w:t>
      </w: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участвующие в предоставлении муниципальной услуги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Pr="00D25596" w:rsidRDefault="001C1F21" w:rsidP="00CD75BB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bCs/>
          <w:sz w:val="28"/>
          <w:szCs w:val="28"/>
        </w:rPr>
        <w:t>Основанием для начала административной процедуры по формир</w:t>
      </w:r>
      <w:r w:rsidRPr="00D25596">
        <w:rPr>
          <w:rFonts w:ascii="Times New Roman" w:hAnsi="Times New Roman"/>
          <w:bCs/>
          <w:sz w:val="28"/>
          <w:szCs w:val="28"/>
        </w:rPr>
        <w:t>о</w:t>
      </w:r>
      <w:r w:rsidRPr="00D25596">
        <w:rPr>
          <w:rFonts w:ascii="Times New Roman" w:hAnsi="Times New Roman"/>
          <w:bCs/>
          <w:sz w:val="28"/>
          <w:szCs w:val="28"/>
        </w:rPr>
        <w:t>ванию и направлению межведомственных запросов в органы (организации), участвующие в предоставлении муниципальной услуги, является непредста</w:t>
      </w:r>
      <w:r w:rsidRPr="00D25596">
        <w:rPr>
          <w:rFonts w:ascii="Times New Roman" w:hAnsi="Times New Roman"/>
          <w:bCs/>
          <w:sz w:val="28"/>
          <w:szCs w:val="28"/>
        </w:rPr>
        <w:t>в</w:t>
      </w:r>
      <w:r w:rsidRPr="00D25596">
        <w:rPr>
          <w:rFonts w:ascii="Times New Roman" w:hAnsi="Times New Roman"/>
          <w:bCs/>
          <w:sz w:val="28"/>
          <w:szCs w:val="28"/>
        </w:rPr>
        <w:t xml:space="preserve">ление заявителем в </w:t>
      </w:r>
      <w:r>
        <w:rPr>
          <w:rFonts w:ascii="Times New Roman" w:hAnsi="Times New Roman"/>
          <w:sz w:val="28"/>
          <w:szCs w:val="28"/>
        </w:rPr>
        <w:t>Администрации города,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многофункциональный центр</w:t>
      </w:r>
      <w:r w:rsidRPr="00D25596">
        <w:rPr>
          <w:rFonts w:ascii="Times New Roman" w:hAnsi="Times New Roman"/>
          <w:bCs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 xml:space="preserve">хотя бы одного из документов, указанных в пункте 33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D25596">
        <w:rPr>
          <w:rFonts w:ascii="Times New Roman" w:hAnsi="Times New Roman"/>
          <w:sz w:val="28"/>
          <w:szCs w:val="28"/>
        </w:rPr>
        <w:t>административн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 xml:space="preserve">го регламента. </w:t>
      </w:r>
    </w:p>
    <w:p w:rsidR="001C1F21" w:rsidRPr="00D25596" w:rsidRDefault="001C1F21" w:rsidP="00CD75BB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Межведомственный запрос </w:t>
      </w:r>
      <w:r w:rsidRPr="00D25596">
        <w:rPr>
          <w:rFonts w:ascii="Times New Roman" w:hAnsi="Times New Roman"/>
          <w:bCs/>
          <w:sz w:val="28"/>
          <w:szCs w:val="28"/>
          <w:shd w:val="clear" w:color="auto" w:fill="FFFFFF"/>
        </w:rPr>
        <w:t>о предоставлении документов, необх</w:t>
      </w:r>
      <w:r w:rsidRPr="00D25596">
        <w:rPr>
          <w:rFonts w:ascii="Times New Roman" w:hAnsi="Times New Roman"/>
          <w:bCs/>
          <w:sz w:val="28"/>
          <w:szCs w:val="28"/>
          <w:shd w:val="clear" w:color="auto" w:fill="FFFFFF"/>
        </w:rPr>
        <w:t>о</w:t>
      </w:r>
      <w:r w:rsidRPr="00D25596">
        <w:rPr>
          <w:rFonts w:ascii="Times New Roman" w:hAnsi="Times New Roman"/>
          <w:bCs/>
          <w:sz w:val="28"/>
          <w:szCs w:val="28"/>
          <w:shd w:val="clear" w:color="auto" w:fill="FFFFFF"/>
        </w:rPr>
        <w:t>димых для предоставления муниципальной услуги, в органы (организации), участвующие</w:t>
      </w:r>
      <w:r w:rsidRPr="00D25596">
        <w:rPr>
          <w:rFonts w:ascii="Times New Roman" w:hAnsi="Times New Roman"/>
          <w:bCs/>
          <w:sz w:val="28"/>
          <w:szCs w:val="28"/>
        </w:rPr>
        <w:t xml:space="preserve"> в предоставлении муниципальной услуги (далее –</w:t>
      </w:r>
      <w:r w:rsidRPr="00D25596">
        <w:rPr>
          <w:rFonts w:ascii="Times New Roman" w:hAnsi="Times New Roman"/>
          <w:sz w:val="28"/>
          <w:szCs w:val="28"/>
        </w:rPr>
        <w:t xml:space="preserve"> межведомс</w:t>
      </w:r>
      <w:r w:rsidRPr="00D25596">
        <w:rPr>
          <w:rFonts w:ascii="Times New Roman" w:hAnsi="Times New Roman"/>
          <w:sz w:val="28"/>
          <w:szCs w:val="28"/>
        </w:rPr>
        <w:t>т</w:t>
      </w:r>
      <w:r w:rsidRPr="00D25596">
        <w:rPr>
          <w:rFonts w:ascii="Times New Roman" w:hAnsi="Times New Roman"/>
          <w:sz w:val="28"/>
          <w:szCs w:val="28"/>
        </w:rPr>
        <w:t xml:space="preserve">венный запрос) осуществляется специалистом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или мн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гофункционального центра, ответственным за осуществление межведомстве</w:t>
      </w:r>
      <w:r w:rsidRPr="00D25596">
        <w:rPr>
          <w:rFonts w:ascii="Times New Roman" w:hAnsi="Times New Roman"/>
          <w:sz w:val="28"/>
          <w:szCs w:val="28"/>
        </w:rPr>
        <w:t>н</w:t>
      </w:r>
      <w:r w:rsidRPr="00D25596">
        <w:rPr>
          <w:rFonts w:ascii="Times New Roman" w:hAnsi="Times New Roman"/>
          <w:sz w:val="28"/>
          <w:szCs w:val="28"/>
        </w:rPr>
        <w:t>ного информационного взаимодействия. Многофункциональный центр осущ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ствляет формирование и направление межведомственных запросов только в случае обращения заявителя за получением муниципальной услуги через мн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гофункциональный центр.</w:t>
      </w:r>
    </w:p>
    <w:p w:rsidR="001C1F21" w:rsidRPr="00D25596" w:rsidRDefault="001C1F21" w:rsidP="00CD75BB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bCs/>
          <w:sz w:val="28"/>
          <w:szCs w:val="28"/>
        </w:rPr>
        <w:t xml:space="preserve">Формирование и направление межведомственных </w:t>
      </w:r>
      <w:r w:rsidRPr="00D25596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запросов </w:t>
      </w:r>
      <w:r w:rsidRPr="00D25596">
        <w:rPr>
          <w:rFonts w:ascii="Times New Roman" w:hAnsi="Times New Roman"/>
          <w:sz w:val="28"/>
          <w:szCs w:val="28"/>
        </w:rPr>
        <w:t>осущес</w:t>
      </w:r>
      <w:r w:rsidRPr="00D25596">
        <w:rPr>
          <w:rFonts w:ascii="Times New Roman" w:hAnsi="Times New Roman"/>
          <w:sz w:val="28"/>
          <w:szCs w:val="28"/>
        </w:rPr>
        <w:t>т</w:t>
      </w:r>
      <w:r w:rsidRPr="00D25596">
        <w:rPr>
          <w:rFonts w:ascii="Times New Roman" w:hAnsi="Times New Roman"/>
          <w:sz w:val="28"/>
          <w:szCs w:val="28"/>
        </w:rPr>
        <w:t>вляется многофункциональными центрами в соответствии с заключенными в установленном порядке соглашениями о взаимодействии, если исполнение данной процедуры предусмотрено заключенными соглашениями.</w:t>
      </w:r>
    </w:p>
    <w:p w:rsidR="001C1F21" w:rsidRPr="00D25596" w:rsidRDefault="001C1F21" w:rsidP="00CD75BB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Межведомственный запрос формируется и направляется в форме электронного документа, </w:t>
      </w:r>
      <w:r w:rsidRPr="00D25596">
        <w:rPr>
          <w:rFonts w:ascii="Times New Roman" w:hAnsi="Times New Roman"/>
          <w:bCs/>
          <w:sz w:val="28"/>
          <w:szCs w:val="28"/>
        </w:rPr>
        <w:t xml:space="preserve">подписанного </w:t>
      </w:r>
      <w:hyperlink r:id="rId18" w:history="1">
        <w:r w:rsidRPr="00D25596">
          <w:rPr>
            <w:rFonts w:ascii="Times New Roman" w:hAnsi="Times New Roman"/>
            <w:bCs/>
            <w:sz w:val="28"/>
            <w:szCs w:val="28"/>
          </w:rPr>
          <w:t>электронной подписью</w:t>
        </w:r>
      </w:hyperlink>
      <w:r w:rsidRPr="00D25596">
        <w:rPr>
          <w:rFonts w:ascii="Times New Roman" w:hAnsi="Times New Roman"/>
          <w:sz w:val="28"/>
          <w:szCs w:val="28"/>
        </w:rPr>
        <w:t xml:space="preserve">, по каналам системы </w:t>
      </w:r>
      <w:r w:rsidRPr="00D25596">
        <w:rPr>
          <w:rFonts w:ascii="Times New Roman" w:hAnsi="Times New Roman"/>
          <w:bCs/>
          <w:sz w:val="28"/>
          <w:szCs w:val="28"/>
        </w:rPr>
        <w:t>межведомственного</w:t>
      </w:r>
      <w:r w:rsidRPr="00D25596">
        <w:rPr>
          <w:rFonts w:ascii="Times New Roman" w:hAnsi="Times New Roman"/>
          <w:sz w:val="28"/>
          <w:szCs w:val="28"/>
        </w:rPr>
        <w:t xml:space="preserve"> электронного взаимодействия (далее – СМЭВ).</w:t>
      </w:r>
    </w:p>
    <w:p w:rsidR="001C1F21" w:rsidRPr="00D25596" w:rsidRDefault="001C1F21" w:rsidP="00CD75BB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При отсутствии технической возможности формирования и напра</w:t>
      </w:r>
      <w:r w:rsidRPr="00D25596">
        <w:rPr>
          <w:rFonts w:ascii="Times New Roman" w:hAnsi="Times New Roman"/>
          <w:sz w:val="28"/>
          <w:szCs w:val="28"/>
        </w:rPr>
        <w:t>в</w:t>
      </w:r>
      <w:r w:rsidRPr="00D25596">
        <w:rPr>
          <w:rFonts w:ascii="Times New Roman" w:hAnsi="Times New Roman"/>
          <w:sz w:val="28"/>
          <w:szCs w:val="28"/>
        </w:rPr>
        <w:t>ления межведомственных запросов в форме электронного документа по кан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лам СМЭВ межведомственные запросы направляются на бумажном носителе по почте, по факсу с одновременным его направлением по почте или курье</w:t>
      </w:r>
      <w:r w:rsidRPr="00D25596">
        <w:rPr>
          <w:rFonts w:ascii="Times New Roman" w:hAnsi="Times New Roman"/>
          <w:sz w:val="28"/>
          <w:szCs w:val="28"/>
        </w:rPr>
        <w:t>р</w:t>
      </w:r>
      <w:r w:rsidRPr="00D25596">
        <w:rPr>
          <w:rFonts w:ascii="Times New Roman" w:hAnsi="Times New Roman"/>
          <w:sz w:val="28"/>
          <w:szCs w:val="28"/>
        </w:rPr>
        <w:t>ской доставкой.</w:t>
      </w:r>
    </w:p>
    <w:p w:rsidR="001C1F21" w:rsidRPr="00D25596" w:rsidRDefault="001C1F21" w:rsidP="006D0D4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Межведомственный запрос в бумажном виде должен содержать следу</w:t>
      </w:r>
      <w:r w:rsidRPr="00D25596">
        <w:rPr>
          <w:rFonts w:ascii="Times New Roman" w:hAnsi="Times New Roman"/>
          <w:sz w:val="28"/>
          <w:szCs w:val="28"/>
        </w:rPr>
        <w:t>ю</w:t>
      </w:r>
      <w:r w:rsidRPr="00D25596">
        <w:rPr>
          <w:rFonts w:ascii="Times New Roman" w:hAnsi="Times New Roman"/>
          <w:sz w:val="28"/>
          <w:szCs w:val="28"/>
        </w:rPr>
        <w:t>щие сведения, если дополнительные сведения не установлены законодательным актом Российской Федерации:</w:t>
      </w:r>
    </w:p>
    <w:p w:rsidR="001C1F21" w:rsidRPr="00D25596" w:rsidRDefault="001C1F21" w:rsidP="006D0D4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1) наименование органа или организации, направляющих межведомс</w:t>
      </w:r>
      <w:r w:rsidRPr="00D25596">
        <w:rPr>
          <w:rFonts w:ascii="Times New Roman" w:hAnsi="Times New Roman"/>
          <w:sz w:val="28"/>
          <w:szCs w:val="28"/>
        </w:rPr>
        <w:t>т</w:t>
      </w:r>
      <w:r w:rsidRPr="00D25596">
        <w:rPr>
          <w:rFonts w:ascii="Times New Roman" w:hAnsi="Times New Roman"/>
          <w:sz w:val="28"/>
          <w:szCs w:val="28"/>
        </w:rPr>
        <w:t>венный запрос;</w:t>
      </w:r>
    </w:p>
    <w:p w:rsidR="001C1F21" w:rsidRPr="00D25596" w:rsidRDefault="001C1F21" w:rsidP="006D0D4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2) наименование органа или организации, в адрес которых направляется межведомственный запрос;</w:t>
      </w:r>
    </w:p>
    <w:p w:rsidR="001C1F21" w:rsidRPr="00D25596" w:rsidRDefault="001C1F21" w:rsidP="006D0D4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3) наименование муниципальной услуги, для предоставления которой н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обходимо представление документа и (или) информации, а также, если имеется, номер (идентификатор) такой услуги в реестре муниципальных услуг;</w:t>
      </w:r>
    </w:p>
    <w:p w:rsidR="001C1F21" w:rsidRPr="00D25596" w:rsidRDefault="001C1F21" w:rsidP="006D0D4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4) указание на положения правового акта, которыми установлено пре</w:t>
      </w:r>
      <w:r w:rsidRPr="00D25596">
        <w:rPr>
          <w:rFonts w:ascii="Times New Roman" w:hAnsi="Times New Roman"/>
          <w:sz w:val="28"/>
          <w:szCs w:val="28"/>
        </w:rPr>
        <w:t>д</w:t>
      </w:r>
      <w:r w:rsidRPr="00D25596">
        <w:rPr>
          <w:rFonts w:ascii="Times New Roman" w:hAnsi="Times New Roman"/>
          <w:sz w:val="28"/>
          <w:szCs w:val="28"/>
        </w:rPr>
        <w:t>ставление документа и (или) информации, необходимых для предоставления муниципальной услуги, и указание на реквизиты данного нормативного прав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вого акта;</w:t>
      </w:r>
    </w:p>
    <w:p w:rsidR="001C1F21" w:rsidRPr="00CD75BB" w:rsidRDefault="001C1F21" w:rsidP="006D0D4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CD75BB">
        <w:rPr>
          <w:rFonts w:ascii="Times New Roman" w:hAnsi="Times New Roman"/>
          <w:spacing w:val="-4"/>
          <w:sz w:val="28"/>
          <w:szCs w:val="28"/>
        </w:rPr>
        <w:t>5) сведения, необходимые для представления документа и (или) информ</w:t>
      </w:r>
      <w:r w:rsidRPr="00CD75BB">
        <w:rPr>
          <w:rFonts w:ascii="Times New Roman" w:hAnsi="Times New Roman"/>
          <w:spacing w:val="-4"/>
          <w:sz w:val="28"/>
          <w:szCs w:val="28"/>
        </w:rPr>
        <w:t>а</w:t>
      </w:r>
      <w:r w:rsidRPr="00CD75BB">
        <w:rPr>
          <w:rFonts w:ascii="Times New Roman" w:hAnsi="Times New Roman"/>
          <w:spacing w:val="-4"/>
          <w:sz w:val="28"/>
          <w:szCs w:val="28"/>
        </w:rPr>
        <w:t>ции, установленные настоящим административным регламентом предоставления муниципальной услуги, а также сведения, предусмотренные правовыми актами как необходимые для представления таких документа и (или) информации;</w:t>
      </w:r>
    </w:p>
    <w:p w:rsidR="001C1F21" w:rsidRPr="00D25596" w:rsidRDefault="001C1F21" w:rsidP="006D0D4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6) контактная информация для направления ответа на межведомственный запрос;</w:t>
      </w:r>
    </w:p>
    <w:p w:rsidR="001C1F21" w:rsidRPr="00D25596" w:rsidRDefault="001C1F21" w:rsidP="006D0D4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7) дату направления межведомственного запроса;</w:t>
      </w:r>
    </w:p>
    <w:p w:rsidR="001C1F21" w:rsidRPr="00D25596" w:rsidRDefault="001C1F21" w:rsidP="006D0D4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8) фамилию, имя, отчество</w:t>
      </w:r>
      <w:r>
        <w:rPr>
          <w:rFonts w:ascii="Times New Roman" w:hAnsi="Times New Roman"/>
          <w:sz w:val="28"/>
          <w:szCs w:val="28"/>
        </w:rPr>
        <w:t xml:space="preserve"> (последнее – при наличии)</w:t>
      </w:r>
      <w:r w:rsidRPr="00D25596">
        <w:rPr>
          <w:rFonts w:ascii="Times New Roman" w:hAnsi="Times New Roman"/>
          <w:sz w:val="28"/>
          <w:szCs w:val="28"/>
        </w:rPr>
        <w:t xml:space="preserve">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1C1F21" w:rsidRPr="00D25596" w:rsidRDefault="001C1F21" w:rsidP="006D0D4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9) информацию о факте получения согласия, предусмотренного частью 5 статьи 7 </w:t>
      </w:r>
      <w:r w:rsidRPr="00D25596">
        <w:rPr>
          <w:rFonts w:ascii="Times New Roman" w:hAnsi="Times New Roman"/>
          <w:color w:val="000000"/>
          <w:sz w:val="28"/>
          <w:szCs w:val="28"/>
        </w:rPr>
        <w:t>Федерального закона от 27.07.2010 №210-ФЗ «Об организации предо</w:t>
      </w:r>
      <w:r w:rsidRPr="00D25596">
        <w:rPr>
          <w:rFonts w:ascii="Times New Roman" w:hAnsi="Times New Roman"/>
          <w:color w:val="000000"/>
          <w:sz w:val="28"/>
          <w:szCs w:val="28"/>
        </w:rPr>
        <w:t>с</w:t>
      </w:r>
      <w:r w:rsidRPr="00D25596">
        <w:rPr>
          <w:rFonts w:ascii="Times New Roman" w:hAnsi="Times New Roman"/>
          <w:color w:val="000000"/>
          <w:sz w:val="28"/>
          <w:szCs w:val="28"/>
        </w:rPr>
        <w:t>тавления государственных и муниципальных услуг»</w:t>
      </w:r>
      <w:r w:rsidRPr="00D25596">
        <w:rPr>
          <w:rFonts w:ascii="Times New Roman" w:hAnsi="Times New Roman"/>
          <w:sz w:val="28"/>
          <w:szCs w:val="28"/>
        </w:rPr>
        <w:t>.</w:t>
      </w:r>
    </w:p>
    <w:p w:rsidR="001C1F21" w:rsidRPr="00D25596" w:rsidRDefault="001C1F21" w:rsidP="00CD75BB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Направление межведомственного запроса допускается только в ц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лях, связанных с предоставлением муниципальной услуги.</w:t>
      </w:r>
    </w:p>
    <w:p w:rsidR="001C1F21" w:rsidRPr="00D25596" w:rsidRDefault="001C1F21" w:rsidP="00CD75BB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Максимальный срок формирования и направления межведомстве</w:t>
      </w:r>
      <w:r w:rsidRPr="00D25596">
        <w:rPr>
          <w:rFonts w:ascii="Times New Roman" w:hAnsi="Times New Roman"/>
          <w:sz w:val="28"/>
          <w:szCs w:val="28"/>
        </w:rPr>
        <w:t>н</w:t>
      </w:r>
      <w:r w:rsidRPr="00D25596">
        <w:rPr>
          <w:rFonts w:ascii="Times New Roman" w:hAnsi="Times New Roman"/>
          <w:sz w:val="28"/>
          <w:szCs w:val="28"/>
        </w:rPr>
        <w:t>ных запросов составляет 1 рабочий день.</w:t>
      </w:r>
    </w:p>
    <w:p w:rsidR="001C1F21" w:rsidRPr="00D25596" w:rsidRDefault="001C1F21" w:rsidP="00CD75BB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При подготовке межведомственных запросов специалист </w:t>
      </w:r>
      <w:r>
        <w:rPr>
          <w:rFonts w:ascii="Times New Roman" w:hAnsi="Times New Roman"/>
          <w:sz w:val="28"/>
          <w:szCs w:val="28"/>
        </w:rPr>
        <w:t>Админис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рации города,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многофункционального центра, ответственный за осуществление межведомственного информационного взаимодействия, определяет государс</w:t>
      </w:r>
      <w:r w:rsidRPr="00D25596">
        <w:rPr>
          <w:rFonts w:ascii="Times New Roman" w:hAnsi="Times New Roman"/>
          <w:sz w:val="28"/>
          <w:szCs w:val="28"/>
        </w:rPr>
        <w:t>т</w:t>
      </w:r>
      <w:r w:rsidRPr="00D25596">
        <w:rPr>
          <w:rFonts w:ascii="Times New Roman" w:hAnsi="Times New Roman"/>
          <w:sz w:val="28"/>
          <w:szCs w:val="28"/>
        </w:rPr>
        <w:t>венные органы, органы местного самоуправления либо подведомственные г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сударственным органам или органам местного самоуправления организации, в которых данные документы находятся.</w:t>
      </w:r>
    </w:p>
    <w:p w:rsidR="001C1F21" w:rsidRPr="00D25596" w:rsidRDefault="001C1F21" w:rsidP="00CD75BB">
      <w:pPr>
        <w:pStyle w:val="ListParagraph"/>
        <w:numPr>
          <w:ilvl w:val="0"/>
          <w:numId w:val="1"/>
        </w:numPr>
        <w:tabs>
          <w:tab w:val="clear" w:pos="2707"/>
          <w:tab w:val="left" w:pos="1134"/>
          <w:tab w:val="left" w:pos="1276"/>
          <w:tab w:val="num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Для предоставления муниципальной услуги </w:t>
      </w:r>
      <w:r>
        <w:rPr>
          <w:rFonts w:ascii="Times New Roman" w:hAnsi="Times New Roman"/>
          <w:sz w:val="28"/>
          <w:szCs w:val="28"/>
        </w:rPr>
        <w:t>Администрация города</w:t>
      </w:r>
      <w:r w:rsidRPr="00D25596">
        <w:rPr>
          <w:rFonts w:ascii="Times New Roman" w:hAnsi="Times New Roman"/>
          <w:sz w:val="28"/>
          <w:szCs w:val="28"/>
        </w:rPr>
        <w:t xml:space="preserve"> или многофункциональный центр направляет межведомственные запросы в:</w:t>
      </w:r>
    </w:p>
    <w:p w:rsidR="001C1F21" w:rsidRPr="00D25596" w:rsidRDefault="001C1F21" w:rsidP="006D0D4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а) Управление Федеральной налоговой службы</w:t>
      </w:r>
      <w:r>
        <w:rPr>
          <w:rFonts w:ascii="Times New Roman" w:hAnsi="Times New Roman"/>
          <w:sz w:val="28"/>
          <w:szCs w:val="28"/>
        </w:rPr>
        <w:t xml:space="preserve"> России</w:t>
      </w:r>
      <w:r w:rsidRPr="00D255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Московской области </w:t>
      </w:r>
      <w:r w:rsidRPr="00D25596">
        <w:rPr>
          <w:rFonts w:ascii="Times New Roman" w:hAnsi="Times New Roman"/>
          <w:sz w:val="28"/>
          <w:szCs w:val="28"/>
        </w:rPr>
        <w:t xml:space="preserve">в целях получения выписки из </w:t>
      </w:r>
      <w:r>
        <w:rPr>
          <w:rFonts w:ascii="Times New Roman" w:hAnsi="Times New Roman"/>
          <w:sz w:val="28"/>
          <w:szCs w:val="28"/>
        </w:rPr>
        <w:t>ЕГРИП</w:t>
      </w:r>
      <w:r w:rsidRPr="00D25596">
        <w:rPr>
          <w:rFonts w:ascii="Times New Roman" w:hAnsi="Times New Roman"/>
          <w:sz w:val="28"/>
          <w:szCs w:val="28"/>
        </w:rPr>
        <w:t xml:space="preserve"> или выписка из </w:t>
      </w:r>
      <w:r>
        <w:rPr>
          <w:rFonts w:ascii="Times New Roman" w:hAnsi="Times New Roman"/>
          <w:sz w:val="28"/>
          <w:szCs w:val="28"/>
        </w:rPr>
        <w:t>ЕГРЮЛ</w:t>
      </w:r>
      <w:r w:rsidRPr="00D25596">
        <w:rPr>
          <w:rFonts w:ascii="Times New Roman" w:hAnsi="Times New Roman"/>
          <w:sz w:val="28"/>
          <w:szCs w:val="28"/>
        </w:rPr>
        <w:t>;</w:t>
      </w:r>
    </w:p>
    <w:p w:rsidR="001C1F21" w:rsidRPr="00D25596" w:rsidRDefault="001C1F21" w:rsidP="006D0D4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б) Управление Федеральной службы государственной регистрации, кад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 xml:space="preserve">стра и картографии по Московской области с целью получения выписки из </w:t>
      </w:r>
      <w:r>
        <w:rPr>
          <w:rFonts w:ascii="Times New Roman" w:hAnsi="Times New Roman"/>
          <w:sz w:val="28"/>
          <w:szCs w:val="28"/>
        </w:rPr>
        <w:t>ЕГРП</w:t>
      </w:r>
      <w:r w:rsidRPr="00D25596">
        <w:rPr>
          <w:rFonts w:ascii="Times New Roman" w:hAnsi="Times New Roman"/>
          <w:sz w:val="28"/>
          <w:szCs w:val="28"/>
        </w:rPr>
        <w:t xml:space="preserve"> на испрашиваемый земельный участок;</w:t>
      </w:r>
    </w:p>
    <w:p w:rsidR="001C1F21" w:rsidRPr="00D25596" w:rsidRDefault="001C1F21" w:rsidP="006D0D4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Филиал ф</w:t>
      </w:r>
      <w:r w:rsidRPr="00D25596">
        <w:rPr>
          <w:rFonts w:ascii="Times New Roman" w:hAnsi="Times New Roman"/>
          <w:sz w:val="28"/>
          <w:szCs w:val="28"/>
        </w:rPr>
        <w:t>едерального государственного бюджетного учреждения «Ф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 xml:space="preserve">деральная кадастровая палата </w:t>
      </w:r>
      <w:r>
        <w:rPr>
          <w:rFonts w:ascii="Times New Roman" w:hAnsi="Times New Roman"/>
          <w:sz w:val="28"/>
          <w:szCs w:val="28"/>
        </w:rPr>
        <w:t xml:space="preserve">Управления </w:t>
      </w:r>
      <w:r w:rsidRPr="00D25596">
        <w:rPr>
          <w:rFonts w:ascii="Times New Roman" w:hAnsi="Times New Roman"/>
          <w:sz w:val="28"/>
          <w:szCs w:val="28"/>
        </w:rPr>
        <w:t>Федеральной службы государстве</w:t>
      </w:r>
      <w:r w:rsidRPr="00D25596">
        <w:rPr>
          <w:rFonts w:ascii="Times New Roman" w:hAnsi="Times New Roman"/>
          <w:sz w:val="28"/>
          <w:szCs w:val="28"/>
        </w:rPr>
        <w:t>н</w:t>
      </w:r>
      <w:r w:rsidRPr="00D25596">
        <w:rPr>
          <w:rFonts w:ascii="Times New Roman" w:hAnsi="Times New Roman"/>
          <w:sz w:val="28"/>
          <w:szCs w:val="28"/>
        </w:rPr>
        <w:t>ной регистрации, кадастра и картографии» по Московской области с целью п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лучения кадастрового паспорта земельного участка (его копии, сведений, с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держащихся в нем).</w:t>
      </w:r>
    </w:p>
    <w:p w:rsidR="001C1F21" w:rsidRPr="00D25596" w:rsidRDefault="001C1F21" w:rsidP="00D00947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color w:val="000000"/>
          <w:sz w:val="28"/>
          <w:szCs w:val="28"/>
        </w:rPr>
        <w:t>Срок подготовки и направления ответа на межведомственные запр</w:t>
      </w:r>
      <w:r w:rsidRPr="00D25596">
        <w:rPr>
          <w:rFonts w:ascii="Times New Roman" w:hAnsi="Times New Roman"/>
          <w:color w:val="000000"/>
          <w:sz w:val="28"/>
          <w:szCs w:val="28"/>
        </w:rPr>
        <w:t>о</w:t>
      </w:r>
      <w:r w:rsidRPr="00D25596">
        <w:rPr>
          <w:rFonts w:ascii="Times New Roman" w:hAnsi="Times New Roman"/>
          <w:color w:val="000000"/>
          <w:sz w:val="28"/>
          <w:szCs w:val="28"/>
        </w:rPr>
        <w:t>сы о представлении документов и информации, для предоставления муниц</w:t>
      </w:r>
      <w:r w:rsidRPr="00D25596">
        <w:rPr>
          <w:rFonts w:ascii="Times New Roman" w:hAnsi="Times New Roman"/>
          <w:color w:val="000000"/>
          <w:sz w:val="28"/>
          <w:szCs w:val="28"/>
        </w:rPr>
        <w:t>и</w:t>
      </w:r>
      <w:r w:rsidRPr="00D25596">
        <w:rPr>
          <w:rFonts w:ascii="Times New Roman" w:hAnsi="Times New Roman"/>
          <w:color w:val="000000"/>
          <w:sz w:val="28"/>
          <w:szCs w:val="28"/>
        </w:rPr>
        <w:t>пальной услуги с использованием межведомственного информационного вза</w:t>
      </w:r>
      <w:r w:rsidRPr="00D25596">
        <w:rPr>
          <w:rFonts w:ascii="Times New Roman" w:hAnsi="Times New Roman"/>
          <w:color w:val="000000"/>
          <w:sz w:val="28"/>
          <w:szCs w:val="28"/>
        </w:rPr>
        <w:t>и</w:t>
      </w:r>
      <w:r w:rsidRPr="00D25596">
        <w:rPr>
          <w:rFonts w:ascii="Times New Roman" w:hAnsi="Times New Roman"/>
          <w:color w:val="000000"/>
          <w:sz w:val="28"/>
          <w:szCs w:val="28"/>
        </w:rPr>
        <w:t>модействия не может превышать 5 рабочих дней со дня поступления межв</w:t>
      </w:r>
      <w:r w:rsidRPr="00D25596">
        <w:rPr>
          <w:rFonts w:ascii="Times New Roman" w:hAnsi="Times New Roman"/>
          <w:color w:val="000000"/>
          <w:sz w:val="28"/>
          <w:szCs w:val="28"/>
        </w:rPr>
        <w:t>е</w:t>
      </w:r>
      <w:r w:rsidRPr="00D25596">
        <w:rPr>
          <w:rFonts w:ascii="Times New Roman" w:hAnsi="Times New Roman"/>
          <w:color w:val="000000"/>
          <w:sz w:val="28"/>
          <w:szCs w:val="28"/>
        </w:rPr>
        <w:t>домственных запросов в орган или организацию, предоставляющие документ и информацию, если иные сроки подготовки и направления ответа на межведо</w:t>
      </w:r>
      <w:r w:rsidRPr="00D25596">
        <w:rPr>
          <w:rFonts w:ascii="Times New Roman" w:hAnsi="Times New Roman"/>
          <w:color w:val="000000"/>
          <w:sz w:val="28"/>
          <w:szCs w:val="28"/>
        </w:rPr>
        <w:t>м</w:t>
      </w:r>
      <w:r w:rsidRPr="00D25596">
        <w:rPr>
          <w:rFonts w:ascii="Times New Roman" w:hAnsi="Times New Roman"/>
          <w:color w:val="000000"/>
          <w:sz w:val="28"/>
          <w:szCs w:val="28"/>
        </w:rPr>
        <w:t>ственный запрос не установлены федеральными законами, правовыми актами Правительства Российской Федерации и принятыми в соответствии с фед</w:t>
      </w:r>
      <w:r w:rsidRPr="00D25596">
        <w:rPr>
          <w:rFonts w:ascii="Times New Roman" w:hAnsi="Times New Roman"/>
          <w:color w:val="000000"/>
          <w:sz w:val="28"/>
          <w:szCs w:val="28"/>
        </w:rPr>
        <w:t>е</w:t>
      </w:r>
      <w:r w:rsidRPr="00D25596">
        <w:rPr>
          <w:rFonts w:ascii="Times New Roman" w:hAnsi="Times New Roman"/>
          <w:color w:val="000000"/>
          <w:sz w:val="28"/>
          <w:szCs w:val="28"/>
        </w:rPr>
        <w:t>ральными законами правовыми актами субъектов Российской Федерации.</w:t>
      </w:r>
    </w:p>
    <w:p w:rsidR="001C1F21" w:rsidRPr="00D25596" w:rsidRDefault="001C1F21" w:rsidP="00D00947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Специалист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>, многофункционального центра, ответственный за осуществление межведомственного информационного вза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>модействия, обязан принять необходимые меры по получению ответа на ме</w:t>
      </w:r>
      <w:r w:rsidRPr="00D25596">
        <w:rPr>
          <w:rFonts w:ascii="Times New Roman" w:hAnsi="Times New Roman"/>
          <w:sz w:val="28"/>
          <w:szCs w:val="28"/>
        </w:rPr>
        <w:t>ж</w:t>
      </w:r>
      <w:r w:rsidRPr="00D25596">
        <w:rPr>
          <w:rFonts w:ascii="Times New Roman" w:hAnsi="Times New Roman"/>
          <w:sz w:val="28"/>
          <w:szCs w:val="28"/>
        </w:rPr>
        <w:t>ведомственные запросы.</w:t>
      </w:r>
    </w:p>
    <w:p w:rsidR="001C1F21" w:rsidRPr="00D25596" w:rsidRDefault="001C1F21" w:rsidP="00D00947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В случае направления межведомственного запроса специалистом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>, ответственным за осуществление межведомственного информационного взаимодействия, ответ на межведомственный запрос напра</w:t>
      </w:r>
      <w:r w:rsidRPr="00D25596">
        <w:rPr>
          <w:rFonts w:ascii="Times New Roman" w:hAnsi="Times New Roman"/>
          <w:sz w:val="28"/>
          <w:szCs w:val="28"/>
        </w:rPr>
        <w:t>в</w:t>
      </w:r>
      <w:r w:rsidRPr="00D25596">
        <w:rPr>
          <w:rFonts w:ascii="Times New Roman" w:hAnsi="Times New Roman"/>
          <w:sz w:val="28"/>
          <w:szCs w:val="28"/>
        </w:rPr>
        <w:t>ляется специалисту многофункционального центра, ответственному за орган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 xml:space="preserve">зацию направления заявления и прилагаемых к нему документов в </w:t>
      </w:r>
      <w:r>
        <w:rPr>
          <w:rFonts w:ascii="Times New Roman" w:hAnsi="Times New Roman"/>
          <w:sz w:val="28"/>
          <w:szCs w:val="28"/>
        </w:rPr>
        <w:t>Админис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рацию города</w:t>
      </w:r>
      <w:r w:rsidRPr="00D25596">
        <w:rPr>
          <w:rFonts w:ascii="Times New Roman" w:hAnsi="Times New Roman"/>
          <w:sz w:val="28"/>
          <w:szCs w:val="28"/>
        </w:rPr>
        <w:t>, в течение 1 рабочего дня с момента поступления ответа на ме</w:t>
      </w:r>
      <w:r w:rsidRPr="00D25596">
        <w:rPr>
          <w:rFonts w:ascii="Times New Roman" w:hAnsi="Times New Roman"/>
          <w:sz w:val="28"/>
          <w:szCs w:val="28"/>
        </w:rPr>
        <w:t>ж</w:t>
      </w:r>
      <w:r w:rsidRPr="00D25596">
        <w:rPr>
          <w:rFonts w:ascii="Times New Roman" w:hAnsi="Times New Roman"/>
          <w:sz w:val="28"/>
          <w:szCs w:val="28"/>
        </w:rPr>
        <w:t>ведомственный запрос.</w:t>
      </w:r>
    </w:p>
    <w:p w:rsidR="001C1F21" w:rsidRPr="00D25596" w:rsidRDefault="001C1F21" w:rsidP="00D00947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В случае направления межведомственного запроса специалистом многофункционального центра, ответственным за осуществление межведомс</w:t>
      </w:r>
      <w:r w:rsidRPr="00D25596">
        <w:rPr>
          <w:rFonts w:ascii="Times New Roman" w:hAnsi="Times New Roman"/>
          <w:sz w:val="28"/>
          <w:szCs w:val="28"/>
        </w:rPr>
        <w:t>т</w:t>
      </w:r>
      <w:r w:rsidRPr="00D25596">
        <w:rPr>
          <w:rFonts w:ascii="Times New Roman" w:hAnsi="Times New Roman"/>
          <w:sz w:val="28"/>
          <w:szCs w:val="28"/>
        </w:rPr>
        <w:t xml:space="preserve">венного информационного взаимодействия, ответ на межведомственный запрос направляется специалисту многофункционального центра, ответственному за организацию направления заявления и прилагаемых к нему документов в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министрацию города</w:t>
      </w:r>
      <w:r w:rsidRPr="00D25596">
        <w:rPr>
          <w:rFonts w:ascii="Times New Roman" w:hAnsi="Times New Roman"/>
          <w:sz w:val="28"/>
          <w:szCs w:val="28"/>
        </w:rPr>
        <w:t>, в течение 1 рабочего дня с момента поступления ответа на межведомственный запрос.</w:t>
      </w:r>
    </w:p>
    <w:p w:rsidR="001C1F21" w:rsidRPr="00D00947" w:rsidRDefault="001C1F21" w:rsidP="00D00947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D00947">
        <w:rPr>
          <w:rFonts w:ascii="Times New Roman" w:hAnsi="Times New Roman"/>
          <w:spacing w:val="-4"/>
          <w:sz w:val="28"/>
          <w:szCs w:val="28"/>
        </w:rPr>
        <w:t>В случае не поступления ответов на межведомственные запросы в у</w:t>
      </w:r>
      <w:r w:rsidRPr="00D00947">
        <w:rPr>
          <w:rFonts w:ascii="Times New Roman" w:hAnsi="Times New Roman"/>
          <w:spacing w:val="-4"/>
          <w:sz w:val="28"/>
          <w:szCs w:val="28"/>
        </w:rPr>
        <w:t>с</w:t>
      </w:r>
      <w:r w:rsidRPr="00D00947">
        <w:rPr>
          <w:rFonts w:ascii="Times New Roman" w:hAnsi="Times New Roman"/>
          <w:spacing w:val="-4"/>
          <w:sz w:val="28"/>
          <w:szCs w:val="28"/>
        </w:rPr>
        <w:t>тановленный срок Администрация города, многофункциональный центр прин</w:t>
      </w:r>
      <w:r w:rsidRPr="00D00947">
        <w:rPr>
          <w:rFonts w:ascii="Times New Roman" w:hAnsi="Times New Roman"/>
          <w:spacing w:val="-4"/>
          <w:sz w:val="28"/>
          <w:szCs w:val="28"/>
        </w:rPr>
        <w:t>и</w:t>
      </w:r>
      <w:r w:rsidRPr="00D00947">
        <w:rPr>
          <w:rFonts w:ascii="Times New Roman" w:hAnsi="Times New Roman"/>
          <w:spacing w:val="-4"/>
          <w:sz w:val="28"/>
          <w:szCs w:val="28"/>
        </w:rPr>
        <w:t>маются меры, предусмотренные законодательством Российской Федерации.</w:t>
      </w:r>
    </w:p>
    <w:p w:rsidR="001C1F21" w:rsidRPr="00D25596" w:rsidRDefault="001C1F21" w:rsidP="00D00947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Максимальный срок выполнения административной процедуры по формированию и направлению межведомственных запросов не превышает 10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календарных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 xml:space="preserve">дней с даты начала формирования межведомственного запроса за исключением случаев, когда </w:t>
      </w:r>
      <w:r w:rsidRPr="00D25596">
        <w:rPr>
          <w:rFonts w:ascii="Times New Roman" w:hAnsi="Times New Roman"/>
          <w:color w:val="000000"/>
          <w:sz w:val="28"/>
          <w:szCs w:val="28"/>
        </w:rPr>
        <w:t>федеральными законами, правовыми актами Пр</w:t>
      </w:r>
      <w:r w:rsidRPr="00D25596">
        <w:rPr>
          <w:rFonts w:ascii="Times New Roman" w:hAnsi="Times New Roman"/>
          <w:color w:val="000000"/>
          <w:sz w:val="28"/>
          <w:szCs w:val="28"/>
        </w:rPr>
        <w:t>а</w:t>
      </w:r>
      <w:r w:rsidRPr="00D25596">
        <w:rPr>
          <w:rFonts w:ascii="Times New Roman" w:hAnsi="Times New Roman"/>
          <w:color w:val="000000"/>
          <w:sz w:val="28"/>
          <w:szCs w:val="28"/>
        </w:rPr>
        <w:t>вительства Российской Федерации и принятыми в соответствии с федеральн</w:t>
      </w:r>
      <w:r w:rsidRPr="00D25596">
        <w:rPr>
          <w:rFonts w:ascii="Times New Roman" w:hAnsi="Times New Roman"/>
          <w:color w:val="000000"/>
          <w:sz w:val="28"/>
          <w:szCs w:val="28"/>
        </w:rPr>
        <w:t>ы</w:t>
      </w:r>
      <w:r w:rsidRPr="00D25596">
        <w:rPr>
          <w:rFonts w:ascii="Times New Roman" w:hAnsi="Times New Roman"/>
          <w:color w:val="000000"/>
          <w:sz w:val="28"/>
          <w:szCs w:val="28"/>
        </w:rPr>
        <w:t>ми законами и правовыми актами Московской области установлены иные ср</w:t>
      </w:r>
      <w:r w:rsidRPr="00D25596">
        <w:rPr>
          <w:rFonts w:ascii="Times New Roman" w:hAnsi="Times New Roman"/>
          <w:color w:val="000000"/>
          <w:sz w:val="28"/>
          <w:szCs w:val="28"/>
        </w:rPr>
        <w:t>о</w:t>
      </w:r>
      <w:r w:rsidRPr="00D25596">
        <w:rPr>
          <w:rFonts w:ascii="Times New Roman" w:hAnsi="Times New Roman"/>
          <w:color w:val="000000"/>
          <w:sz w:val="28"/>
          <w:szCs w:val="28"/>
        </w:rPr>
        <w:t>ки подготовки и направления ответов на межведомственные запросы.</w:t>
      </w:r>
    </w:p>
    <w:p w:rsidR="001C1F21" w:rsidRPr="00D25596" w:rsidRDefault="001C1F21" w:rsidP="00D00947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Превышение срока исполнения административной процедуры по формированию и направлению межведомственного запроса более чем на 10 к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лендарных дней не является основанием для продления общего срока предо</w:t>
      </w:r>
      <w:r w:rsidRPr="00D25596">
        <w:rPr>
          <w:rFonts w:ascii="Times New Roman" w:hAnsi="Times New Roman"/>
          <w:sz w:val="28"/>
          <w:szCs w:val="28"/>
        </w:rPr>
        <w:t>с</w:t>
      </w:r>
      <w:r w:rsidRPr="00D25596">
        <w:rPr>
          <w:rFonts w:ascii="Times New Roman" w:hAnsi="Times New Roman"/>
          <w:sz w:val="28"/>
          <w:szCs w:val="28"/>
        </w:rPr>
        <w:t>тавления муниципальной услуги.</w:t>
      </w:r>
    </w:p>
    <w:p w:rsidR="001C1F21" w:rsidRPr="00D25596" w:rsidRDefault="001C1F21" w:rsidP="00D00947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Результатом административной процедуры по формированию и н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правлению межведомственных запросов является:</w:t>
      </w:r>
    </w:p>
    <w:p w:rsidR="001C1F21" w:rsidRPr="00D25596" w:rsidRDefault="001C1F21" w:rsidP="006D0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1) в многофункциональных центрах при наличии всех документов, пред</w:t>
      </w:r>
      <w:r w:rsidRPr="00D25596">
        <w:rPr>
          <w:rFonts w:ascii="Times New Roman" w:hAnsi="Times New Roman"/>
          <w:sz w:val="28"/>
          <w:szCs w:val="28"/>
        </w:rPr>
        <w:t>у</w:t>
      </w:r>
      <w:r w:rsidRPr="00D25596">
        <w:rPr>
          <w:rFonts w:ascii="Times New Roman" w:hAnsi="Times New Roman"/>
          <w:sz w:val="28"/>
          <w:szCs w:val="28"/>
        </w:rPr>
        <w:t xml:space="preserve">смотренных пунктом 33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D25596">
        <w:rPr>
          <w:rFonts w:ascii="Times New Roman" w:hAnsi="Times New Roman"/>
          <w:sz w:val="28"/>
          <w:szCs w:val="28"/>
        </w:rPr>
        <w:t xml:space="preserve">административного регламента – передача заявления и прилагаемых к нему документов специалисту </w:t>
      </w:r>
      <w:r>
        <w:rPr>
          <w:rFonts w:ascii="Times New Roman" w:hAnsi="Times New Roman"/>
          <w:sz w:val="28"/>
          <w:szCs w:val="28"/>
        </w:rPr>
        <w:t>Администрации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рода,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ответственному за предоставление муниципальной услуги;</w:t>
      </w:r>
    </w:p>
    <w:p w:rsidR="001C1F21" w:rsidRPr="00D25596" w:rsidRDefault="001C1F21" w:rsidP="006D0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2) в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 xml:space="preserve"> - получение в рамках межведомственного взаимодействия информации (документов), необходимой для предоставления муниципальной услуги заявителю и их передача специалисту </w:t>
      </w:r>
      <w:r>
        <w:rPr>
          <w:rFonts w:ascii="Times New Roman" w:hAnsi="Times New Roman"/>
          <w:sz w:val="28"/>
          <w:szCs w:val="28"/>
        </w:rPr>
        <w:t>Администрации города,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ответственному за предоставление муниципальной услуги.</w:t>
      </w:r>
    </w:p>
    <w:p w:rsidR="001C1F21" w:rsidRPr="00D25596" w:rsidRDefault="001C1F21" w:rsidP="00D00947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При обращении заявителя за получением муниципальной услуги в электронной форме </w:t>
      </w:r>
      <w:r>
        <w:rPr>
          <w:rFonts w:ascii="Times New Roman" w:hAnsi="Times New Roman"/>
          <w:sz w:val="28"/>
          <w:szCs w:val="28"/>
        </w:rPr>
        <w:t>Администрация города</w:t>
      </w:r>
      <w:r w:rsidRPr="00D25596">
        <w:rPr>
          <w:rFonts w:ascii="Times New Roman" w:hAnsi="Times New Roman"/>
          <w:sz w:val="28"/>
          <w:szCs w:val="28"/>
        </w:rPr>
        <w:t xml:space="preserve"> направляет на Единый портал гос</w:t>
      </w:r>
      <w:r w:rsidRPr="00D25596">
        <w:rPr>
          <w:rFonts w:ascii="Times New Roman" w:hAnsi="Times New Roman"/>
          <w:sz w:val="28"/>
          <w:szCs w:val="28"/>
        </w:rPr>
        <w:t>у</w:t>
      </w:r>
      <w:r w:rsidRPr="00D25596">
        <w:rPr>
          <w:rFonts w:ascii="Times New Roman" w:hAnsi="Times New Roman"/>
          <w:sz w:val="28"/>
          <w:szCs w:val="28"/>
        </w:rPr>
        <w:t>дарственных и муниципальных услуг (функций) или Портал государственных и муниципальных услуг (функций) Московской области посредством технич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ских средств связи уведомление о завершении исполнения административной процедуры с указанием результата осуществления административной процед</w:t>
      </w:r>
      <w:r w:rsidRPr="00D25596">
        <w:rPr>
          <w:rFonts w:ascii="Times New Roman" w:hAnsi="Times New Roman"/>
          <w:sz w:val="28"/>
          <w:szCs w:val="28"/>
        </w:rPr>
        <w:t>у</w:t>
      </w:r>
      <w:r w:rsidRPr="00D25596">
        <w:rPr>
          <w:rFonts w:ascii="Times New Roman" w:hAnsi="Times New Roman"/>
          <w:sz w:val="28"/>
          <w:szCs w:val="28"/>
        </w:rPr>
        <w:t>ры.</w:t>
      </w:r>
    </w:p>
    <w:p w:rsidR="001C1F21" w:rsidRPr="00D25596" w:rsidRDefault="001C1F21" w:rsidP="00D00947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Способом фиксации результата административной процедуры по формированию и направлению межведомственных запросов, являются фикс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ция факта поступления документов, полученных в рамках межведомственного информационного взаимодействия в журнале регистрации поступления ответов в рамках межведомственного информационного взаимодействия и (или) в соо</w:t>
      </w:r>
      <w:r w:rsidRPr="00D25596">
        <w:rPr>
          <w:rFonts w:ascii="Times New Roman" w:hAnsi="Times New Roman"/>
          <w:sz w:val="28"/>
          <w:szCs w:val="28"/>
        </w:rPr>
        <w:t>т</w:t>
      </w:r>
      <w:r w:rsidRPr="00D25596">
        <w:rPr>
          <w:rFonts w:ascii="Times New Roman" w:hAnsi="Times New Roman"/>
          <w:sz w:val="28"/>
          <w:szCs w:val="28"/>
        </w:rPr>
        <w:t xml:space="preserve">ветствующей информационной системе </w:t>
      </w:r>
      <w:r>
        <w:rPr>
          <w:rFonts w:ascii="Times New Roman" w:hAnsi="Times New Roman"/>
          <w:sz w:val="28"/>
          <w:szCs w:val="28"/>
        </w:rPr>
        <w:t xml:space="preserve">Администрации города, </w:t>
      </w:r>
      <w:r w:rsidRPr="00D25596">
        <w:rPr>
          <w:rFonts w:ascii="Times New Roman" w:hAnsi="Times New Roman"/>
          <w:sz w:val="28"/>
          <w:szCs w:val="28"/>
        </w:rPr>
        <w:t>многофун</w:t>
      </w:r>
      <w:r w:rsidRPr="00D25596">
        <w:rPr>
          <w:rFonts w:ascii="Times New Roman" w:hAnsi="Times New Roman"/>
          <w:sz w:val="28"/>
          <w:szCs w:val="28"/>
        </w:rPr>
        <w:t>к</w:t>
      </w:r>
      <w:r w:rsidRPr="00D25596">
        <w:rPr>
          <w:rFonts w:ascii="Times New Roman" w:hAnsi="Times New Roman"/>
          <w:sz w:val="28"/>
          <w:szCs w:val="28"/>
        </w:rPr>
        <w:t>ционального центра.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 xml:space="preserve">Принятие решения о предоставлении </w:t>
      </w: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(об отказе в предоставлении) муниципальной услуги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Pr="00D25596" w:rsidRDefault="001C1F21" w:rsidP="00D67D02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Основанием для начала административной процедуры по принятию решения о предоставлении (об отказе в предоставлении) муниципальной услуги является передача специалисту </w:t>
      </w:r>
      <w:r>
        <w:rPr>
          <w:rFonts w:ascii="Times New Roman" w:hAnsi="Times New Roman"/>
          <w:sz w:val="28"/>
          <w:szCs w:val="28"/>
        </w:rPr>
        <w:t>Администрации города,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ответственному за пр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 xml:space="preserve">доставление муниципальной услуги, пакета документов, указанных в пунктах 28 и 33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D25596">
        <w:rPr>
          <w:rFonts w:ascii="Times New Roman" w:hAnsi="Times New Roman"/>
          <w:sz w:val="28"/>
          <w:szCs w:val="28"/>
        </w:rPr>
        <w:t>административного регламента.</w:t>
      </w:r>
    </w:p>
    <w:p w:rsidR="001C1F21" w:rsidRPr="00D25596" w:rsidRDefault="001C1F21" w:rsidP="00D67D02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Критерием принятия решения о предоставлении (об отказе в предо</w:t>
      </w:r>
      <w:r w:rsidRPr="00D25596">
        <w:rPr>
          <w:rFonts w:ascii="Times New Roman" w:hAnsi="Times New Roman"/>
          <w:sz w:val="28"/>
          <w:szCs w:val="28"/>
        </w:rPr>
        <w:t>с</w:t>
      </w:r>
      <w:r w:rsidRPr="00D25596">
        <w:rPr>
          <w:rFonts w:ascii="Times New Roman" w:hAnsi="Times New Roman"/>
          <w:sz w:val="28"/>
          <w:szCs w:val="28"/>
        </w:rPr>
        <w:t>тавлении) муниципальной услуги является установление наличия или отсутс</w:t>
      </w:r>
      <w:r w:rsidRPr="00D25596">
        <w:rPr>
          <w:rFonts w:ascii="Times New Roman" w:hAnsi="Times New Roman"/>
          <w:sz w:val="28"/>
          <w:szCs w:val="28"/>
        </w:rPr>
        <w:t>т</w:t>
      </w:r>
      <w:r w:rsidRPr="00D25596">
        <w:rPr>
          <w:rFonts w:ascii="Times New Roman" w:hAnsi="Times New Roman"/>
          <w:sz w:val="28"/>
          <w:szCs w:val="28"/>
        </w:rPr>
        <w:t xml:space="preserve">вия оснований, указанных в пункте 37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D25596">
        <w:rPr>
          <w:rFonts w:ascii="Times New Roman" w:hAnsi="Times New Roman"/>
          <w:sz w:val="28"/>
          <w:szCs w:val="28"/>
        </w:rPr>
        <w:t>административного регл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мента.</w:t>
      </w:r>
    </w:p>
    <w:p w:rsidR="001C1F21" w:rsidRPr="00D25596" w:rsidRDefault="001C1F21" w:rsidP="00D67D02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Специалист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>,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ответственный за предоставл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ние муниципальной услуги,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 xml:space="preserve">в течение </w:t>
      </w:r>
      <w:r w:rsidRPr="00D67D02">
        <w:rPr>
          <w:rFonts w:ascii="Times New Roman" w:hAnsi="Times New Roman"/>
          <w:sz w:val="28"/>
          <w:szCs w:val="28"/>
        </w:rPr>
        <w:t>14</w:t>
      </w:r>
      <w:r w:rsidRPr="00D25596">
        <w:rPr>
          <w:rFonts w:ascii="Times New Roman" w:hAnsi="Times New Roman"/>
          <w:sz w:val="28"/>
          <w:szCs w:val="28"/>
        </w:rPr>
        <w:t xml:space="preserve"> календарных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дней с даты поступления к нему полного пакета документов, необходимых для предоставления муниц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>пальной услуги, осуществляет следующую последовательность действий:</w:t>
      </w:r>
    </w:p>
    <w:p w:rsidR="001C1F21" w:rsidRPr="00D25596" w:rsidRDefault="001C1F21" w:rsidP="006D0D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1) оценивает:</w:t>
      </w:r>
    </w:p>
    <w:p w:rsidR="001C1F21" w:rsidRPr="00D25596" w:rsidRDefault="001C1F21" w:rsidP="006D0D4E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испрашиваемое право на предоставляемый земельный участок (аренда, постоянное (бессрочное) пользование, безвозмездное срочное пользование),</w:t>
      </w:r>
    </w:p>
    <w:p w:rsidR="001C1F21" w:rsidRPr="00D25596" w:rsidRDefault="001C1F21" w:rsidP="006D0D4E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условия предоставления земельного участка в аренду, постоянное (бе</w:t>
      </w:r>
      <w:r w:rsidRPr="00D25596">
        <w:rPr>
          <w:rFonts w:ascii="Times New Roman" w:hAnsi="Times New Roman"/>
          <w:sz w:val="28"/>
          <w:szCs w:val="28"/>
        </w:rPr>
        <w:t>с</w:t>
      </w:r>
      <w:r w:rsidRPr="00D25596">
        <w:rPr>
          <w:rFonts w:ascii="Times New Roman" w:hAnsi="Times New Roman"/>
          <w:sz w:val="28"/>
          <w:szCs w:val="28"/>
        </w:rPr>
        <w:t>срочное) пользование, безвозмездное срочное пользование,</w:t>
      </w:r>
    </w:p>
    <w:p w:rsidR="001C1F21" w:rsidRPr="00D25596" w:rsidRDefault="001C1F21" w:rsidP="006D0D4E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срок аренды земельного участка;</w:t>
      </w:r>
    </w:p>
    <w:p w:rsidR="001C1F21" w:rsidRPr="00D25596" w:rsidRDefault="001C1F21" w:rsidP="006D0D4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2) подготавливает проект:</w:t>
      </w:r>
    </w:p>
    <w:p w:rsidR="001C1F21" w:rsidRPr="00D25596" w:rsidRDefault="001C1F21" w:rsidP="006D0D4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письма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об отказе в предоставлении земельного участка для строительства с предварительным согласованием места размещ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ния объекта</w:t>
      </w:r>
      <w:r w:rsidRPr="00D25596" w:rsidDel="00B93352">
        <w:rPr>
          <w:rFonts w:ascii="Times New Roman" w:hAnsi="Times New Roman"/>
          <w:sz w:val="28"/>
          <w:szCs w:val="28"/>
        </w:rPr>
        <w:t xml:space="preserve"> </w:t>
      </w:r>
      <w:r w:rsidRPr="00D25596">
        <w:rPr>
          <w:rFonts w:ascii="Times New Roman" w:hAnsi="Times New Roman"/>
          <w:iCs/>
          <w:sz w:val="28"/>
          <w:szCs w:val="28"/>
        </w:rPr>
        <w:t>(далее – письмо об отказе)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 xml:space="preserve">в случае наличия оснований для отказа в предоставлении муниципальной услуги, указанных в пункте 37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д</w:t>
      </w:r>
      <w:r w:rsidRPr="00D25596">
        <w:rPr>
          <w:rFonts w:ascii="Times New Roman" w:hAnsi="Times New Roman"/>
          <w:sz w:val="28"/>
          <w:szCs w:val="28"/>
        </w:rPr>
        <w:t>министративного регламента,</w:t>
      </w:r>
    </w:p>
    <w:p w:rsidR="001C1F21" w:rsidRPr="00D25596" w:rsidRDefault="001C1F21" w:rsidP="006D0D4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или правового акта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 xml:space="preserve"> о предоставлении земельного участка для строительства с предварительным согласованием места размещ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ния объекта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iCs/>
          <w:sz w:val="28"/>
          <w:szCs w:val="28"/>
        </w:rPr>
        <w:t xml:space="preserve">(далее – правовой акт) </w:t>
      </w:r>
      <w:r w:rsidRPr="00D25596">
        <w:rPr>
          <w:rFonts w:ascii="Times New Roman" w:hAnsi="Times New Roman"/>
          <w:sz w:val="28"/>
          <w:szCs w:val="28"/>
        </w:rPr>
        <w:t xml:space="preserve">в случае отсутствия оснований для отказа в предоставлении муниципальной услуги, указанных в пункте 37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д</w:t>
      </w:r>
      <w:r w:rsidRPr="00D25596">
        <w:rPr>
          <w:rFonts w:ascii="Times New Roman" w:hAnsi="Times New Roman"/>
          <w:sz w:val="28"/>
          <w:szCs w:val="28"/>
        </w:rPr>
        <w:t>министративного регламента;</w:t>
      </w:r>
    </w:p>
    <w:p w:rsidR="001C1F21" w:rsidRPr="00D25596" w:rsidRDefault="001C1F21" w:rsidP="006D0D4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3) согласовывает проект правового акта или проект письма об отказе с </w:t>
      </w:r>
      <w:r>
        <w:rPr>
          <w:rFonts w:ascii="Times New Roman" w:hAnsi="Times New Roman"/>
          <w:sz w:val="28"/>
          <w:szCs w:val="28"/>
        </w:rPr>
        <w:t>руководителем Администрации города или первым заместителем руководителя Администрации города, начальником управления землепользования Админис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рации города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 xml:space="preserve">в соответствии с регламентом делопроизводства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>;</w:t>
      </w:r>
    </w:p>
    <w:p w:rsidR="001C1F21" w:rsidRPr="00D25596" w:rsidRDefault="001C1F21" w:rsidP="006D0D4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4) обеспечивает подписание проекта правового акта или проекта письма об отказе </w:t>
      </w:r>
      <w:r>
        <w:rPr>
          <w:rFonts w:ascii="Times New Roman" w:hAnsi="Times New Roman"/>
          <w:sz w:val="28"/>
          <w:szCs w:val="28"/>
        </w:rPr>
        <w:t>руководителем Администрации города или первым заместителем р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ководителя Администрации города</w:t>
      </w:r>
      <w:r w:rsidRPr="00D25596">
        <w:rPr>
          <w:rFonts w:ascii="Times New Roman" w:hAnsi="Times New Roman"/>
          <w:sz w:val="28"/>
          <w:szCs w:val="28"/>
        </w:rPr>
        <w:t>;</w:t>
      </w:r>
    </w:p>
    <w:p w:rsidR="001C1F21" w:rsidRPr="00D25596" w:rsidRDefault="001C1F21" w:rsidP="006D0D4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5) осуществляет передачу подписанного </w:t>
      </w:r>
      <w:r>
        <w:rPr>
          <w:rFonts w:ascii="Times New Roman" w:hAnsi="Times New Roman"/>
          <w:sz w:val="28"/>
          <w:szCs w:val="28"/>
        </w:rPr>
        <w:t xml:space="preserve">руководителем Администрации города или первым заместителем руководителя Администрации города </w:t>
      </w:r>
      <w:r w:rsidRPr="00D25596">
        <w:rPr>
          <w:rFonts w:ascii="Times New Roman" w:hAnsi="Times New Roman"/>
          <w:sz w:val="28"/>
          <w:szCs w:val="28"/>
        </w:rPr>
        <w:t>прав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 xml:space="preserve">вого акта или письма об отказе специалисту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>, ответс</w:t>
      </w:r>
      <w:r w:rsidRPr="00D25596">
        <w:rPr>
          <w:rFonts w:ascii="Times New Roman" w:hAnsi="Times New Roman"/>
          <w:sz w:val="28"/>
          <w:szCs w:val="28"/>
        </w:rPr>
        <w:t>т</w:t>
      </w:r>
      <w:r w:rsidRPr="00D25596">
        <w:rPr>
          <w:rFonts w:ascii="Times New Roman" w:hAnsi="Times New Roman"/>
          <w:sz w:val="28"/>
          <w:szCs w:val="28"/>
        </w:rPr>
        <w:t>венному за регистрацию документов по муниципальной услуге.</w:t>
      </w:r>
    </w:p>
    <w:p w:rsidR="001C1F21" w:rsidRPr="00D25596" w:rsidRDefault="001C1F21" w:rsidP="00D67D02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Специалист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>,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ответственный за регистрацию документов по муниципальной услуге, осуществляет регистрацию</w:t>
      </w:r>
      <w:r w:rsidRPr="00D25596">
        <w:rPr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подписанн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 xml:space="preserve">го </w:t>
      </w:r>
      <w:r>
        <w:rPr>
          <w:rFonts w:ascii="Times New Roman" w:hAnsi="Times New Roman"/>
          <w:sz w:val="28"/>
          <w:szCs w:val="28"/>
        </w:rPr>
        <w:t>руководителем</w:t>
      </w:r>
      <w:r w:rsidRPr="00D255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 xml:space="preserve"> правового акта не позднее рабочего дня, следующего за днем его поступления на регистрацию в соответствии с п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 xml:space="preserve">рядком делопроизводства, установленным </w:t>
      </w:r>
      <w:r>
        <w:rPr>
          <w:rFonts w:ascii="Times New Roman" w:hAnsi="Times New Roman"/>
          <w:sz w:val="28"/>
          <w:szCs w:val="28"/>
        </w:rPr>
        <w:t>Администрацией города</w:t>
      </w:r>
      <w:r w:rsidRPr="00D25596">
        <w:rPr>
          <w:rFonts w:ascii="Times New Roman" w:hAnsi="Times New Roman"/>
          <w:sz w:val="28"/>
          <w:szCs w:val="28"/>
        </w:rPr>
        <w:t>, в том числе осуществляет внесение соответствующих сведений в журнал регистрации пр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 xml:space="preserve">вовых актов и (или) в соответствующую информационную систему </w:t>
      </w:r>
      <w:r>
        <w:rPr>
          <w:rFonts w:ascii="Times New Roman" w:hAnsi="Times New Roman"/>
          <w:sz w:val="28"/>
          <w:szCs w:val="28"/>
        </w:rPr>
        <w:t>Админис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рации города</w:t>
      </w:r>
      <w:r w:rsidRPr="00D25596">
        <w:rPr>
          <w:rFonts w:ascii="Times New Roman" w:hAnsi="Times New Roman"/>
          <w:i/>
          <w:sz w:val="28"/>
          <w:szCs w:val="28"/>
        </w:rPr>
        <w:t>.</w:t>
      </w:r>
    </w:p>
    <w:p w:rsidR="001C1F21" w:rsidRPr="00D25596" w:rsidRDefault="001C1F21" w:rsidP="00D67D02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Максимальный срок выполнения административной процедуры по принятию решения о предоставлении (об отказе в предоставлении) муниц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 xml:space="preserve">пальной услуги не может превышать 14 календарных дней с даты поступления полного пакета документов, указанных в пунктах 28 и 33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D25596">
        <w:rPr>
          <w:rFonts w:ascii="Times New Roman" w:hAnsi="Times New Roman"/>
          <w:sz w:val="28"/>
          <w:szCs w:val="28"/>
        </w:rPr>
        <w:t>админ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 xml:space="preserve">стративного регламента, специалисту </w:t>
      </w:r>
      <w:r>
        <w:rPr>
          <w:rFonts w:ascii="Times New Roman" w:hAnsi="Times New Roman"/>
          <w:sz w:val="28"/>
          <w:szCs w:val="28"/>
        </w:rPr>
        <w:t>Администрации города,</w:t>
      </w:r>
      <w:r w:rsidRPr="00D25596">
        <w:rPr>
          <w:rFonts w:ascii="Times New Roman" w:hAnsi="Times New Roman"/>
          <w:sz w:val="28"/>
          <w:szCs w:val="28"/>
        </w:rPr>
        <w:t xml:space="preserve"> ответственному за предоставление муниципальной услуги. </w:t>
      </w:r>
    </w:p>
    <w:p w:rsidR="001C1F21" w:rsidRPr="00D25596" w:rsidRDefault="001C1F21" w:rsidP="00D67D02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Результатом административной процедуры по принятию решения о предоставлении (об отказе в предоставлении) муниципальной услуги  является наличие утвержденного правового акта или подписанного </w:t>
      </w:r>
      <w:r>
        <w:rPr>
          <w:rFonts w:ascii="Times New Roman" w:hAnsi="Times New Roman"/>
          <w:sz w:val="28"/>
          <w:szCs w:val="28"/>
        </w:rPr>
        <w:t>первым заместит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лем руководителя Администрации города</w:t>
      </w:r>
      <w:r w:rsidRPr="00D25596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письма об отказе.</w:t>
      </w:r>
    </w:p>
    <w:p w:rsidR="001C1F21" w:rsidRPr="00D25596" w:rsidRDefault="001C1F21" w:rsidP="00D67D02">
      <w:pPr>
        <w:pStyle w:val="ListParagraph"/>
        <w:numPr>
          <w:ilvl w:val="0"/>
          <w:numId w:val="1"/>
        </w:numPr>
        <w:tabs>
          <w:tab w:val="clear" w:pos="2707"/>
          <w:tab w:val="left" w:pos="1134"/>
          <w:tab w:val="num" w:pos="1276"/>
          <w:tab w:val="num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При обращении заявителя за получением муниципальной услуги в электронной форме </w:t>
      </w:r>
      <w:r>
        <w:rPr>
          <w:rFonts w:ascii="Times New Roman" w:hAnsi="Times New Roman"/>
          <w:sz w:val="28"/>
          <w:szCs w:val="28"/>
        </w:rPr>
        <w:t>Администрация города</w:t>
      </w:r>
      <w:r w:rsidRPr="00D25596">
        <w:rPr>
          <w:rFonts w:ascii="Times New Roman" w:hAnsi="Times New Roman"/>
          <w:sz w:val="28"/>
          <w:szCs w:val="28"/>
        </w:rPr>
        <w:t xml:space="preserve"> направляет на Единый портал гос</w:t>
      </w:r>
      <w:r w:rsidRPr="00D25596">
        <w:rPr>
          <w:rFonts w:ascii="Times New Roman" w:hAnsi="Times New Roman"/>
          <w:sz w:val="28"/>
          <w:szCs w:val="28"/>
        </w:rPr>
        <w:t>у</w:t>
      </w:r>
      <w:r w:rsidRPr="00D25596">
        <w:rPr>
          <w:rFonts w:ascii="Times New Roman" w:hAnsi="Times New Roman"/>
          <w:sz w:val="28"/>
          <w:szCs w:val="28"/>
        </w:rPr>
        <w:t>дарственных и муниципальных услуг или Портал государственных и муниц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>пальных услуг Московской области посредством технических средств связи уведомление о завершении исполнения административной процедуры с указ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нием результата осуществления административной процедуры.</w:t>
      </w:r>
    </w:p>
    <w:p w:rsidR="001C1F21" w:rsidRPr="00D67D02" w:rsidRDefault="001C1F21" w:rsidP="00D67D02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7D02">
        <w:rPr>
          <w:rFonts w:ascii="Times New Roman" w:hAnsi="Times New Roman"/>
          <w:sz w:val="28"/>
          <w:szCs w:val="28"/>
        </w:rPr>
        <w:t>Способом фиксации результата выполнения административной пр</w:t>
      </w:r>
      <w:r w:rsidRPr="00D67D02">
        <w:rPr>
          <w:rFonts w:ascii="Times New Roman" w:hAnsi="Times New Roman"/>
          <w:sz w:val="28"/>
          <w:szCs w:val="28"/>
        </w:rPr>
        <w:t>о</w:t>
      </w:r>
      <w:r w:rsidRPr="00D67D02">
        <w:rPr>
          <w:rFonts w:ascii="Times New Roman" w:hAnsi="Times New Roman"/>
          <w:sz w:val="28"/>
          <w:szCs w:val="28"/>
        </w:rPr>
        <w:t>цедуры по принятию решения о предоставлении (об отказе в предоставлении) муниципальной услуги является внесение сведений о принятом решении о пр</w:t>
      </w:r>
      <w:r w:rsidRPr="00D67D02">
        <w:rPr>
          <w:rFonts w:ascii="Times New Roman" w:hAnsi="Times New Roman"/>
          <w:sz w:val="28"/>
          <w:szCs w:val="28"/>
        </w:rPr>
        <w:t>е</w:t>
      </w:r>
      <w:r w:rsidRPr="00D67D02">
        <w:rPr>
          <w:rFonts w:ascii="Times New Roman" w:hAnsi="Times New Roman"/>
          <w:sz w:val="28"/>
          <w:szCs w:val="28"/>
        </w:rPr>
        <w:t>доставлении (об отказе в предоставлении) муниципальной услуги в журнал р</w:t>
      </w:r>
      <w:r w:rsidRPr="00D67D02">
        <w:rPr>
          <w:rFonts w:ascii="Times New Roman" w:hAnsi="Times New Roman"/>
          <w:sz w:val="28"/>
          <w:szCs w:val="28"/>
        </w:rPr>
        <w:t>е</w:t>
      </w:r>
      <w:r w:rsidRPr="00D67D02">
        <w:rPr>
          <w:rFonts w:ascii="Times New Roman" w:hAnsi="Times New Roman"/>
          <w:sz w:val="28"/>
          <w:szCs w:val="28"/>
        </w:rPr>
        <w:t>гистрации обращений о предоставлением муниципальной услуги и (или) в с</w:t>
      </w:r>
      <w:r w:rsidRPr="00D67D02">
        <w:rPr>
          <w:rFonts w:ascii="Times New Roman" w:hAnsi="Times New Roman"/>
          <w:sz w:val="28"/>
          <w:szCs w:val="28"/>
        </w:rPr>
        <w:t>о</w:t>
      </w:r>
      <w:r w:rsidRPr="00D67D02">
        <w:rPr>
          <w:rFonts w:ascii="Times New Roman" w:hAnsi="Times New Roman"/>
          <w:sz w:val="28"/>
          <w:szCs w:val="28"/>
        </w:rPr>
        <w:t>ответствующую информационную систему Администрации города.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 xml:space="preserve">Выдача (направление) документа, являющегося результатом </w:t>
      </w: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  <w:tab w:val="num" w:pos="137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Основанием для начала административной процедуры по выдаче (направлению) документа, являющегося результатом предоставления муниц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>пальной услуги, является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наличие утвержденного правового акта или подп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 xml:space="preserve">санного </w:t>
      </w:r>
      <w:r>
        <w:rPr>
          <w:rFonts w:ascii="Times New Roman" w:hAnsi="Times New Roman"/>
          <w:sz w:val="28"/>
          <w:szCs w:val="28"/>
        </w:rPr>
        <w:t xml:space="preserve">первым заместителем руководителя Администрации города </w:t>
      </w:r>
      <w:r w:rsidRPr="00D25596">
        <w:rPr>
          <w:rFonts w:ascii="Times New Roman" w:hAnsi="Times New Roman"/>
          <w:sz w:val="28"/>
          <w:szCs w:val="28"/>
        </w:rPr>
        <w:t>письма об отказе.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  <w:tab w:val="num" w:pos="137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Специалист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>, ответственный за предоставл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ние муниципальной услуги, подготавливает сопроводительное письмо о н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правлении копии правового акта и осуществляет его передачу на подпись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вому заместителю руководителя Администрации города</w:t>
      </w:r>
      <w:r w:rsidRPr="00D25596">
        <w:rPr>
          <w:rFonts w:ascii="Times New Roman" w:hAnsi="Times New Roman"/>
          <w:sz w:val="28"/>
          <w:szCs w:val="28"/>
        </w:rPr>
        <w:t xml:space="preserve"> не позднее рабочего дня</w:t>
      </w:r>
      <w:r>
        <w:rPr>
          <w:rFonts w:ascii="Times New Roman" w:hAnsi="Times New Roman"/>
          <w:sz w:val="28"/>
          <w:szCs w:val="28"/>
        </w:rPr>
        <w:t>,</w:t>
      </w:r>
      <w:r w:rsidRPr="00D25596">
        <w:rPr>
          <w:rFonts w:ascii="Times New Roman" w:hAnsi="Times New Roman"/>
          <w:sz w:val="28"/>
          <w:szCs w:val="28"/>
        </w:rPr>
        <w:t xml:space="preserve"> следующего за днем утверждения правового акта.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  <w:tab w:val="num" w:pos="137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Подписанное </w:t>
      </w:r>
      <w:r>
        <w:rPr>
          <w:rFonts w:ascii="Times New Roman" w:hAnsi="Times New Roman"/>
          <w:sz w:val="28"/>
          <w:szCs w:val="28"/>
        </w:rPr>
        <w:t>первым заместителем руководителя Администрации города</w:t>
      </w:r>
      <w:r w:rsidRPr="00D25596">
        <w:rPr>
          <w:rFonts w:ascii="Times New Roman" w:hAnsi="Times New Roman"/>
          <w:sz w:val="28"/>
          <w:szCs w:val="28"/>
        </w:rPr>
        <w:t xml:space="preserve"> сопроводительное письмо о направлении копии правового акта, не позднее рабочего дня</w:t>
      </w:r>
      <w:r>
        <w:rPr>
          <w:rFonts w:ascii="Times New Roman" w:hAnsi="Times New Roman"/>
          <w:sz w:val="28"/>
          <w:szCs w:val="28"/>
        </w:rPr>
        <w:t>,</w:t>
      </w:r>
      <w:r w:rsidRPr="00D25596">
        <w:rPr>
          <w:rFonts w:ascii="Times New Roman" w:hAnsi="Times New Roman"/>
          <w:sz w:val="28"/>
          <w:szCs w:val="28"/>
        </w:rPr>
        <w:t xml:space="preserve"> следующего за днем подписания</w:t>
      </w:r>
      <w:r>
        <w:rPr>
          <w:rFonts w:ascii="Times New Roman" w:hAnsi="Times New Roman"/>
          <w:sz w:val="28"/>
          <w:szCs w:val="28"/>
        </w:rPr>
        <w:t>,</w:t>
      </w:r>
      <w:r w:rsidRPr="00D25596">
        <w:rPr>
          <w:rFonts w:ascii="Times New Roman" w:hAnsi="Times New Roman"/>
          <w:sz w:val="28"/>
          <w:szCs w:val="28"/>
        </w:rPr>
        <w:t xml:space="preserve"> передается на регис</w:t>
      </w:r>
      <w:r w:rsidRPr="00D25596">
        <w:rPr>
          <w:rFonts w:ascii="Times New Roman" w:hAnsi="Times New Roman"/>
          <w:sz w:val="28"/>
          <w:szCs w:val="28"/>
        </w:rPr>
        <w:t>т</w:t>
      </w:r>
      <w:r w:rsidRPr="00D25596">
        <w:rPr>
          <w:rFonts w:ascii="Times New Roman" w:hAnsi="Times New Roman"/>
          <w:sz w:val="28"/>
          <w:szCs w:val="28"/>
        </w:rPr>
        <w:t xml:space="preserve">рацию специалисту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>, ответственному за регистрацию документов по муниципальной услуге.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  <w:tab w:val="num" w:pos="137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Специалист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>, ответственный за регистрацию документов по муниципальной услуге, осуществляет регистрацию подписанн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 xml:space="preserve">го </w:t>
      </w:r>
      <w:r>
        <w:rPr>
          <w:rFonts w:ascii="Times New Roman" w:hAnsi="Times New Roman"/>
          <w:sz w:val="28"/>
          <w:szCs w:val="28"/>
        </w:rPr>
        <w:t>первым заместителем руководителя Администрации города</w:t>
      </w:r>
      <w:r w:rsidRPr="00D25596">
        <w:rPr>
          <w:rFonts w:ascii="Times New Roman" w:hAnsi="Times New Roman"/>
          <w:sz w:val="28"/>
          <w:szCs w:val="28"/>
        </w:rPr>
        <w:t xml:space="preserve"> сопроводител</w:t>
      </w:r>
      <w:r w:rsidRPr="00D25596">
        <w:rPr>
          <w:rFonts w:ascii="Times New Roman" w:hAnsi="Times New Roman"/>
          <w:sz w:val="28"/>
          <w:szCs w:val="28"/>
        </w:rPr>
        <w:t>ь</w:t>
      </w:r>
      <w:r w:rsidRPr="00D25596">
        <w:rPr>
          <w:rFonts w:ascii="Times New Roman" w:hAnsi="Times New Roman"/>
          <w:sz w:val="28"/>
          <w:szCs w:val="28"/>
        </w:rPr>
        <w:t xml:space="preserve">ного письма о направлении копии правового акта или письма об отказе не позднее рабочего дня, следующего за днем его поступления на регистрацию в соответствии с порядком делопроизводства, установленным </w:t>
      </w:r>
      <w:r>
        <w:rPr>
          <w:rFonts w:ascii="Times New Roman" w:hAnsi="Times New Roman"/>
          <w:sz w:val="28"/>
          <w:szCs w:val="28"/>
        </w:rPr>
        <w:t>Администрацией города</w:t>
      </w:r>
      <w:r w:rsidRPr="00D25596">
        <w:rPr>
          <w:rFonts w:ascii="Times New Roman" w:hAnsi="Times New Roman"/>
          <w:sz w:val="28"/>
          <w:szCs w:val="28"/>
        </w:rPr>
        <w:t>, в том числе осуществляет внесение соответствующих сведений в жу</w:t>
      </w:r>
      <w:r w:rsidRPr="00D25596">
        <w:rPr>
          <w:rFonts w:ascii="Times New Roman" w:hAnsi="Times New Roman"/>
          <w:sz w:val="28"/>
          <w:szCs w:val="28"/>
        </w:rPr>
        <w:t>р</w:t>
      </w:r>
      <w:r w:rsidRPr="00D25596">
        <w:rPr>
          <w:rFonts w:ascii="Times New Roman" w:hAnsi="Times New Roman"/>
          <w:sz w:val="28"/>
          <w:szCs w:val="28"/>
        </w:rPr>
        <w:t>нал регистрации исходящей корреспонденции и (или) в соответствующую и</w:t>
      </w:r>
      <w:r w:rsidRPr="00D25596">
        <w:rPr>
          <w:rFonts w:ascii="Times New Roman" w:hAnsi="Times New Roman"/>
          <w:sz w:val="28"/>
          <w:szCs w:val="28"/>
        </w:rPr>
        <w:t>н</w:t>
      </w:r>
      <w:r w:rsidRPr="00D25596">
        <w:rPr>
          <w:rFonts w:ascii="Times New Roman" w:hAnsi="Times New Roman"/>
          <w:sz w:val="28"/>
          <w:szCs w:val="28"/>
        </w:rPr>
        <w:t xml:space="preserve">формационную систему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>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  <w:tab w:val="num" w:pos="137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Специалист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>, многофункционального центра, ответственный за прием документов по муниципальной услуге, выдает (н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 xml:space="preserve">правляет) заявителю сопроводительное письмо о направлении копии правового акта или письмо об отказе в срок, не превышающий 7 календарных дней с даты регистрации указанных документов. </w:t>
      </w:r>
    </w:p>
    <w:p w:rsidR="001C1F21" w:rsidRPr="002577A4" w:rsidRDefault="001C1F21" w:rsidP="006D0D4E">
      <w:pPr>
        <w:pStyle w:val="ListParagraph"/>
        <w:numPr>
          <w:ilvl w:val="0"/>
          <w:numId w:val="1"/>
        </w:numPr>
        <w:tabs>
          <w:tab w:val="left" w:pos="1134"/>
          <w:tab w:val="num" w:pos="137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577A4">
        <w:rPr>
          <w:rFonts w:ascii="Times New Roman" w:hAnsi="Times New Roman"/>
          <w:spacing w:val="-4"/>
          <w:sz w:val="28"/>
          <w:szCs w:val="28"/>
        </w:rPr>
        <w:t>Выдача (направление) результата предоставления муниципальной у</w:t>
      </w:r>
      <w:r w:rsidRPr="002577A4">
        <w:rPr>
          <w:rFonts w:ascii="Times New Roman" w:hAnsi="Times New Roman"/>
          <w:spacing w:val="-4"/>
          <w:sz w:val="28"/>
          <w:szCs w:val="28"/>
        </w:rPr>
        <w:t>с</w:t>
      </w:r>
      <w:r w:rsidRPr="002577A4">
        <w:rPr>
          <w:rFonts w:ascii="Times New Roman" w:hAnsi="Times New Roman"/>
          <w:spacing w:val="-4"/>
          <w:sz w:val="28"/>
          <w:szCs w:val="28"/>
        </w:rPr>
        <w:t>луги осуществляется способом, указанным заявителем в заявлении, в том числе:</w:t>
      </w:r>
    </w:p>
    <w:p w:rsidR="001C1F21" w:rsidRPr="00D25596" w:rsidRDefault="001C1F21" w:rsidP="00924362">
      <w:pPr>
        <w:pStyle w:val="a"/>
        <w:rPr>
          <w:i/>
        </w:rPr>
      </w:pPr>
      <w:r w:rsidRPr="00D25596">
        <w:t xml:space="preserve">при личном обращении в </w:t>
      </w:r>
      <w:r>
        <w:t>Администрацию города;</w:t>
      </w:r>
    </w:p>
    <w:p w:rsidR="001C1F21" w:rsidRPr="00D25596" w:rsidRDefault="001C1F21" w:rsidP="00924362">
      <w:pPr>
        <w:pStyle w:val="a"/>
      </w:pPr>
      <w:r w:rsidRPr="00D25596">
        <w:t>при личном обращении в многофункциональный центр;</w:t>
      </w:r>
    </w:p>
    <w:p w:rsidR="001C1F21" w:rsidRPr="00D25596" w:rsidRDefault="001C1F21" w:rsidP="00924362">
      <w:pPr>
        <w:pStyle w:val="a"/>
      </w:pPr>
      <w:r w:rsidRPr="00D25596">
        <w:t>посредством заказного почтового отправления с уведомлением о вручении;</w:t>
      </w:r>
    </w:p>
    <w:p w:rsidR="001C1F21" w:rsidRPr="00D25596" w:rsidRDefault="001C1F21" w:rsidP="00924362">
      <w:pPr>
        <w:pStyle w:val="a"/>
      </w:pPr>
      <w:r w:rsidRPr="00D25596">
        <w:t>через личный кабинет на Портале государственных и муниципальных услуг (функций) Московской области, на Едином портале государственных и муниц</w:t>
      </w:r>
      <w:r w:rsidRPr="00D25596">
        <w:t>и</w:t>
      </w:r>
      <w:r w:rsidRPr="00D25596">
        <w:t xml:space="preserve">пальных услуг (функций). 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clear" w:pos="2707"/>
          <w:tab w:val="left" w:pos="1134"/>
          <w:tab w:val="num" w:pos="1276"/>
          <w:tab w:val="num" w:pos="137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В случае указания заявителем на получение результата в многофун</w:t>
      </w:r>
      <w:r w:rsidRPr="00D25596">
        <w:rPr>
          <w:rFonts w:ascii="Times New Roman" w:hAnsi="Times New Roman"/>
          <w:sz w:val="28"/>
          <w:szCs w:val="28"/>
        </w:rPr>
        <w:t>к</w:t>
      </w:r>
      <w:r w:rsidRPr="00D25596">
        <w:rPr>
          <w:rFonts w:ascii="Times New Roman" w:hAnsi="Times New Roman"/>
          <w:sz w:val="28"/>
          <w:szCs w:val="28"/>
        </w:rPr>
        <w:t xml:space="preserve">циональном центре, </w:t>
      </w:r>
      <w:r>
        <w:rPr>
          <w:rFonts w:ascii="Times New Roman" w:hAnsi="Times New Roman"/>
          <w:sz w:val="28"/>
          <w:szCs w:val="28"/>
        </w:rPr>
        <w:t>Администрация города</w:t>
      </w:r>
      <w:r w:rsidRPr="00D25596">
        <w:rPr>
          <w:rFonts w:ascii="Times New Roman" w:hAnsi="Times New Roman"/>
          <w:sz w:val="28"/>
          <w:szCs w:val="28"/>
        </w:rPr>
        <w:t xml:space="preserve"> направляет результат предоставл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ния муниципальной услуги в многофункциональный центр в срок, установле</w:t>
      </w:r>
      <w:r w:rsidRPr="00D25596">
        <w:rPr>
          <w:rFonts w:ascii="Times New Roman" w:hAnsi="Times New Roman"/>
          <w:sz w:val="28"/>
          <w:szCs w:val="28"/>
        </w:rPr>
        <w:t>н</w:t>
      </w:r>
      <w:r w:rsidRPr="00D25596">
        <w:rPr>
          <w:rFonts w:ascii="Times New Roman" w:hAnsi="Times New Roman"/>
          <w:sz w:val="28"/>
          <w:szCs w:val="28"/>
        </w:rPr>
        <w:t xml:space="preserve">ный в соглашении, заключенным между </w:t>
      </w:r>
      <w:r>
        <w:rPr>
          <w:rFonts w:ascii="Times New Roman" w:hAnsi="Times New Roman"/>
          <w:sz w:val="28"/>
          <w:szCs w:val="28"/>
        </w:rPr>
        <w:t>Администрацией города</w:t>
      </w:r>
      <w:r w:rsidRPr="00D25596">
        <w:rPr>
          <w:rFonts w:ascii="Times New Roman" w:hAnsi="Times New Roman"/>
          <w:sz w:val="28"/>
          <w:szCs w:val="28"/>
        </w:rPr>
        <w:t xml:space="preserve"> и многофун</w:t>
      </w:r>
      <w:r w:rsidRPr="00D25596">
        <w:rPr>
          <w:rFonts w:ascii="Times New Roman" w:hAnsi="Times New Roman"/>
          <w:sz w:val="28"/>
          <w:szCs w:val="28"/>
        </w:rPr>
        <w:t>к</w:t>
      </w:r>
      <w:r w:rsidRPr="00D25596">
        <w:rPr>
          <w:rFonts w:ascii="Times New Roman" w:hAnsi="Times New Roman"/>
          <w:sz w:val="28"/>
          <w:szCs w:val="28"/>
        </w:rPr>
        <w:t>циональным центром.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clear" w:pos="2707"/>
          <w:tab w:val="left" w:pos="1134"/>
          <w:tab w:val="num" w:pos="1276"/>
          <w:tab w:val="num" w:pos="137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Выдача (направление) документа, являющегося результатом предо</w:t>
      </w:r>
      <w:r w:rsidRPr="00D25596">
        <w:rPr>
          <w:rFonts w:ascii="Times New Roman" w:hAnsi="Times New Roman"/>
          <w:sz w:val="28"/>
          <w:szCs w:val="28"/>
        </w:rPr>
        <w:t>с</w:t>
      </w:r>
      <w:r w:rsidRPr="00D25596">
        <w:rPr>
          <w:rFonts w:ascii="Times New Roman" w:hAnsi="Times New Roman"/>
          <w:sz w:val="28"/>
          <w:szCs w:val="28"/>
        </w:rPr>
        <w:t>тавления муниципальной услуги, осуществляется многофункциональными це</w:t>
      </w:r>
      <w:r w:rsidRPr="00D25596">
        <w:rPr>
          <w:rFonts w:ascii="Times New Roman" w:hAnsi="Times New Roman"/>
          <w:sz w:val="28"/>
          <w:szCs w:val="28"/>
        </w:rPr>
        <w:t>н</w:t>
      </w:r>
      <w:r w:rsidRPr="00D25596">
        <w:rPr>
          <w:rFonts w:ascii="Times New Roman" w:hAnsi="Times New Roman"/>
          <w:sz w:val="28"/>
          <w:szCs w:val="28"/>
        </w:rPr>
        <w:t xml:space="preserve">трами в соответствии с заключенными в установленном порядке соглашениями о взаимодействии между </w:t>
      </w:r>
      <w:r>
        <w:rPr>
          <w:rFonts w:ascii="Times New Roman" w:hAnsi="Times New Roman"/>
          <w:sz w:val="28"/>
          <w:szCs w:val="28"/>
        </w:rPr>
        <w:t>Администрацией города</w:t>
      </w:r>
      <w:r w:rsidRPr="00D25596">
        <w:rPr>
          <w:rFonts w:ascii="Times New Roman" w:hAnsi="Times New Roman"/>
          <w:sz w:val="28"/>
          <w:szCs w:val="28"/>
        </w:rPr>
        <w:t xml:space="preserve"> и многофункциональными центрами, если исполнение данной процедуры предусмотрено заключенными соглашениями.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clear" w:pos="2707"/>
          <w:tab w:val="left" w:pos="1134"/>
          <w:tab w:val="num" w:pos="1276"/>
          <w:tab w:val="num" w:pos="137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После устранения обстоятельств, послуживших основанием для о</w:t>
      </w:r>
      <w:r w:rsidRPr="00D25596">
        <w:rPr>
          <w:rFonts w:ascii="Times New Roman" w:hAnsi="Times New Roman"/>
          <w:sz w:val="28"/>
          <w:szCs w:val="28"/>
        </w:rPr>
        <w:t>т</w:t>
      </w:r>
      <w:r w:rsidRPr="00D25596">
        <w:rPr>
          <w:rFonts w:ascii="Times New Roman" w:hAnsi="Times New Roman"/>
          <w:sz w:val="28"/>
          <w:szCs w:val="28"/>
        </w:rPr>
        <w:t>каза в предоставлении муниципальной услуги, заявитель имеет право повторно обратиться за получением муниципальной услуги.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clear" w:pos="2707"/>
          <w:tab w:val="left" w:pos="1134"/>
          <w:tab w:val="num" w:pos="1276"/>
          <w:tab w:val="num" w:pos="137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Максимальный срок выполнения административной процедуры по выдаче (направлению) документа, являющегося результатом предоставления муниципальной услуги, не может превышать 7 календарных дней с даты рег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 xml:space="preserve">страции </w:t>
      </w:r>
      <w:r w:rsidRPr="00F70D8F">
        <w:rPr>
          <w:rFonts w:ascii="Times New Roman" w:hAnsi="Times New Roman"/>
          <w:sz w:val="28"/>
          <w:szCs w:val="28"/>
        </w:rPr>
        <w:t>подписанного руководителем Администрации или первым заместит</w:t>
      </w:r>
      <w:r w:rsidRPr="00F70D8F">
        <w:rPr>
          <w:rFonts w:ascii="Times New Roman" w:hAnsi="Times New Roman"/>
          <w:sz w:val="28"/>
          <w:szCs w:val="28"/>
        </w:rPr>
        <w:t>е</w:t>
      </w:r>
      <w:r w:rsidRPr="00F70D8F">
        <w:rPr>
          <w:rFonts w:ascii="Times New Roman" w:hAnsi="Times New Roman"/>
          <w:sz w:val="28"/>
          <w:szCs w:val="28"/>
        </w:rPr>
        <w:t>лем руководителя Администрации города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правового акта или письма об отказе.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clear" w:pos="2707"/>
          <w:tab w:val="left" w:pos="1134"/>
          <w:tab w:val="num" w:pos="1276"/>
          <w:tab w:val="num" w:pos="137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Результатом административной процедуры по выдаче (направлению) документа, являющегося результатом предоставления муниципальной услуги, является выдача (направление) заявителю сопроводительного письма о напра</w:t>
      </w:r>
      <w:r w:rsidRPr="00D25596">
        <w:rPr>
          <w:rFonts w:ascii="Times New Roman" w:hAnsi="Times New Roman"/>
          <w:sz w:val="28"/>
          <w:szCs w:val="28"/>
        </w:rPr>
        <w:t>в</w:t>
      </w:r>
      <w:r w:rsidRPr="00D25596">
        <w:rPr>
          <w:rFonts w:ascii="Times New Roman" w:hAnsi="Times New Roman"/>
          <w:sz w:val="28"/>
          <w:szCs w:val="28"/>
        </w:rPr>
        <w:t>лении копии правового акта с приложением заверенной копии такого акта или письма об отказе.</w:t>
      </w:r>
    </w:p>
    <w:p w:rsidR="001C1F21" w:rsidRPr="009374BB" w:rsidRDefault="001C1F21" w:rsidP="006D0D4E">
      <w:pPr>
        <w:pStyle w:val="ListParagraph"/>
        <w:numPr>
          <w:ilvl w:val="0"/>
          <w:numId w:val="1"/>
        </w:numPr>
        <w:tabs>
          <w:tab w:val="clear" w:pos="2707"/>
          <w:tab w:val="left" w:pos="1134"/>
          <w:tab w:val="num" w:pos="1276"/>
          <w:tab w:val="num" w:pos="137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4"/>
          <w:sz w:val="28"/>
          <w:szCs w:val="28"/>
        </w:rPr>
      </w:pPr>
      <w:r w:rsidRPr="009374BB">
        <w:rPr>
          <w:rFonts w:ascii="Times New Roman" w:hAnsi="Times New Roman"/>
          <w:spacing w:val="4"/>
          <w:sz w:val="28"/>
          <w:szCs w:val="28"/>
        </w:rPr>
        <w:t>При обращении заявителя за получением муниципальной услуги в электронной форме Администрация города направляет на Единый портал г</w:t>
      </w:r>
      <w:r w:rsidRPr="009374BB">
        <w:rPr>
          <w:rFonts w:ascii="Times New Roman" w:hAnsi="Times New Roman"/>
          <w:spacing w:val="4"/>
          <w:sz w:val="28"/>
          <w:szCs w:val="28"/>
        </w:rPr>
        <w:t>о</w:t>
      </w:r>
      <w:r w:rsidRPr="009374BB">
        <w:rPr>
          <w:rFonts w:ascii="Times New Roman" w:hAnsi="Times New Roman"/>
          <w:spacing w:val="4"/>
          <w:sz w:val="28"/>
          <w:szCs w:val="28"/>
        </w:rPr>
        <w:t>сударственных и муниципальных услуг (функций) или Портал государстве</w:t>
      </w:r>
      <w:r w:rsidRPr="009374BB">
        <w:rPr>
          <w:rFonts w:ascii="Times New Roman" w:hAnsi="Times New Roman"/>
          <w:spacing w:val="4"/>
          <w:sz w:val="28"/>
          <w:szCs w:val="28"/>
        </w:rPr>
        <w:t>н</w:t>
      </w:r>
      <w:r w:rsidRPr="009374BB">
        <w:rPr>
          <w:rFonts w:ascii="Times New Roman" w:hAnsi="Times New Roman"/>
          <w:spacing w:val="4"/>
          <w:sz w:val="28"/>
          <w:szCs w:val="28"/>
        </w:rPr>
        <w:t>ных и муниципальных услуг (функций) Московской области посредством технических средств связи уведомление о завершении исполнения админис</w:t>
      </w:r>
      <w:r w:rsidRPr="009374BB">
        <w:rPr>
          <w:rFonts w:ascii="Times New Roman" w:hAnsi="Times New Roman"/>
          <w:spacing w:val="4"/>
          <w:sz w:val="28"/>
          <w:szCs w:val="28"/>
        </w:rPr>
        <w:t>т</w:t>
      </w:r>
      <w:r w:rsidRPr="009374BB">
        <w:rPr>
          <w:rFonts w:ascii="Times New Roman" w:hAnsi="Times New Roman"/>
          <w:spacing w:val="4"/>
          <w:sz w:val="28"/>
          <w:szCs w:val="28"/>
        </w:rPr>
        <w:t>ративной процедуры с указанием результата осуществления администрати</w:t>
      </w:r>
      <w:r w:rsidRPr="009374BB">
        <w:rPr>
          <w:rFonts w:ascii="Times New Roman" w:hAnsi="Times New Roman"/>
          <w:spacing w:val="4"/>
          <w:sz w:val="28"/>
          <w:szCs w:val="28"/>
        </w:rPr>
        <w:t>в</w:t>
      </w:r>
      <w:r w:rsidRPr="009374BB">
        <w:rPr>
          <w:rFonts w:ascii="Times New Roman" w:hAnsi="Times New Roman"/>
          <w:spacing w:val="4"/>
          <w:sz w:val="28"/>
          <w:szCs w:val="28"/>
        </w:rPr>
        <w:t>ной процедуры.</w:t>
      </w:r>
    </w:p>
    <w:p w:rsidR="001C1F21" w:rsidRPr="00D25596" w:rsidRDefault="001C1F21" w:rsidP="00FD366F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Способом фиксации результата выполнения административной пр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цедуры по выдаче (направлению) документа, являющегося результатом предо</w:t>
      </w:r>
      <w:r w:rsidRPr="00D25596">
        <w:rPr>
          <w:rFonts w:ascii="Times New Roman" w:hAnsi="Times New Roman"/>
          <w:sz w:val="28"/>
          <w:szCs w:val="28"/>
        </w:rPr>
        <w:t>с</w:t>
      </w:r>
      <w:r w:rsidRPr="00D25596">
        <w:rPr>
          <w:rFonts w:ascii="Times New Roman" w:hAnsi="Times New Roman"/>
          <w:sz w:val="28"/>
          <w:szCs w:val="28"/>
        </w:rPr>
        <w:t>тавления муниципальной услуги, является внесение сведений о сопроводител</w:t>
      </w:r>
      <w:r w:rsidRPr="00D25596">
        <w:rPr>
          <w:rFonts w:ascii="Times New Roman" w:hAnsi="Times New Roman"/>
          <w:sz w:val="28"/>
          <w:szCs w:val="28"/>
        </w:rPr>
        <w:t>ь</w:t>
      </w:r>
      <w:r w:rsidRPr="00D25596">
        <w:rPr>
          <w:rFonts w:ascii="Times New Roman" w:hAnsi="Times New Roman"/>
          <w:sz w:val="28"/>
          <w:szCs w:val="28"/>
        </w:rPr>
        <w:t xml:space="preserve">ном письме о направлении копии правового акта или внесение сведений о письме об отказе в журнал регистрации исходящей корреспонденции и (или) в информационную систему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i/>
          <w:sz w:val="28"/>
          <w:szCs w:val="28"/>
        </w:rPr>
        <w:t>.</w:t>
      </w:r>
    </w:p>
    <w:p w:rsidR="001C1F21" w:rsidRPr="00D25596" w:rsidRDefault="001C1F21" w:rsidP="006D0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IV. Порядок и формы контроля за исполнением административного регламента предоставления муниципальной услуги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Default="001C1F21" w:rsidP="008B43E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 xml:space="preserve">Порядок осуществления текущего контроля за соблюдением и </w:t>
      </w:r>
    </w:p>
    <w:p w:rsidR="001C1F21" w:rsidRDefault="001C1F21" w:rsidP="008B43E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142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 xml:space="preserve">исполнением ответственными должностными лицами положений </w:t>
      </w:r>
    </w:p>
    <w:p w:rsidR="001C1F21" w:rsidRDefault="001C1F21" w:rsidP="008B43E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142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настоящего </w:t>
      </w:r>
      <w:r w:rsidRPr="00D25596">
        <w:rPr>
          <w:rFonts w:ascii="Times New Roman" w:hAnsi="Times New Roman"/>
          <w:b/>
          <w:sz w:val="28"/>
          <w:szCs w:val="28"/>
        </w:rPr>
        <w:t>административного регламента и иных правовых актов,</w:t>
      </w:r>
    </w:p>
    <w:p w:rsidR="001C1F21" w:rsidRDefault="001C1F21" w:rsidP="008B43E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142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устанавливающих требования к предоставлению муниципальной услуги</w:t>
      </w:r>
    </w:p>
    <w:p w:rsidR="001C1F21" w:rsidRPr="00D25596" w:rsidRDefault="001C1F21" w:rsidP="008B43E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142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Pr="00D25596" w:rsidRDefault="001C1F21" w:rsidP="00FD366F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Текущий контроль за соблюдением и исполнением положений 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стоящего </w:t>
      </w:r>
      <w:r w:rsidRPr="00D25596">
        <w:rPr>
          <w:rFonts w:ascii="Times New Roman" w:hAnsi="Times New Roman"/>
          <w:sz w:val="28"/>
          <w:szCs w:val="28"/>
        </w:rPr>
        <w:t>административного регламента и иных правовых актов, устанавл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 xml:space="preserve">вающих требования к предоставлению муниципальной услуги, осуществляется должностными лицами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>, ответственными за организ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цию работы по предоставлению муниципальной услуги.</w:t>
      </w:r>
    </w:p>
    <w:p w:rsidR="001C1F21" w:rsidRPr="009374BB" w:rsidRDefault="001C1F21" w:rsidP="00FD366F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4"/>
          <w:sz w:val="28"/>
          <w:szCs w:val="28"/>
        </w:rPr>
      </w:pPr>
      <w:r w:rsidRPr="009374BB">
        <w:rPr>
          <w:rFonts w:ascii="Times New Roman" w:hAnsi="Times New Roman"/>
          <w:spacing w:val="4"/>
          <w:sz w:val="28"/>
          <w:szCs w:val="28"/>
        </w:rPr>
        <w:t>Текущий контроль осуществляется путем проведения должнос</w:t>
      </w:r>
      <w:r w:rsidRPr="009374BB">
        <w:rPr>
          <w:rFonts w:ascii="Times New Roman" w:hAnsi="Times New Roman"/>
          <w:spacing w:val="4"/>
          <w:sz w:val="28"/>
          <w:szCs w:val="28"/>
        </w:rPr>
        <w:t>т</w:t>
      </w:r>
      <w:r w:rsidRPr="009374BB">
        <w:rPr>
          <w:rFonts w:ascii="Times New Roman" w:hAnsi="Times New Roman"/>
          <w:spacing w:val="4"/>
          <w:sz w:val="28"/>
          <w:szCs w:val="28"/>
        </w:rPr>
        <w:t>ными лицами Администрации города, ответственными за организацию раб</w:t>
      </w:r>
      <w:r w:rsidRPr="009374BB">
        <w:rPr>
          <w:rFonts w:ascii="Times New Roman" w:hAnsi="Times New Roman"/>
          <w:spacing w:val="4"/>
          <w:sz w:val="28"/>
          <w:szCs w:val="28"/>
        </w:rPr>
        <w:t>о</w:t>
      </w:r>
      <w:r w:rsidRPr="009374BB">
        <w:rPr>
          <w:rFonts w:ascii="Times New Roman" w:hAnsi="Times New Roman"/>
          <w:spacing w:val="4"/>
          <w:sz w:val="28"/>
          <w:szCs w:val="28"/>
        </w:rPr>
        <w:t>ты по предоставлению муниципальной услуги проверок соблюдения и и</w:t>
      </w:r>
      <w:r w:rsidRPr="009374BB">
        <w:rPr>
          <w:rFonts w:ascii="Times New Roman" w:hAnsi="Times New Roman"/>
          <w:spacing w:val="4"/>
          <w:sz w:val="28"/>
          <w:szCs w:val="28"/>
        </w:rPr>
        <w:t>с</w:t>
      </w:r>
      <w:r w:rsidRPr="009374BB">
        <w:rPr>
          <w:rFonts w:ascii="Times New Roman" w:hAnsi="Times New Roman"/>
          <w:spacing w:val="4"/>
          <w:sz w:val="28"/>
          <w:szCs w:val="28"/>
        </w:rPr>
        <w:t>полнения положений настоящего административного регламента и иных правовых актов, устанавливающих требования к предоставлению муниц</w:t>
      </w:r>
      <w:r w:rsidRPr="009374BB">
        <w:rPr>
          <w:rFonts w:ascii="Times New Roman" w:hAnsi="Times New Roman"/>
          <w:spacing w:val="4"/>
          <w:sz w:val="28"/>
          <w:szCs w:val="28"/>
        </w:rPr>
        <w:t>и</w:t>
      </w:r>
      <w:r w:rsidRPr="009374BB">
        <w:rPr>
          <w:rFonts w:ascii="Times New Roman" w:hAnsi="Times New Roman"/>
          <w:spacing w:val="4"/>
          <w:sz w:val="28"/>
          <w:szCs w:val="28"/>
        </w:rPr>
        <w:t>пальной услуги.</w:t>
      </w:r>
    </w:p>
    <w:p w:rsidR="001C1F21" w:rsidRPr="00D25596" w:rsidRDefault="001C1F21" w:rsidP="00FD366F">
      <w:pPr>
        <w:tabs>
          <w:tab w:val="left" w:pos="1134"/>
          <w:tab w:val="num" w:pos="127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C1F21" w:rsidRDefault="001C1F21" w:rsidP="008B43E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 xml:space="preserve">Порядок и периодичность осуществления плановых и внеплановых </w:t>
      </w:r>
    </w:p>
    <w:p w:rsidR="001C1F21" w:rsidRDefault="001C1F21" w:rsidP="008B43E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проверок полноты и качества предоставления муниципальной услуги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  <w:tab w:val="num" w:pos="137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Контроль за полнотой и качеством предоставления муниципальной услуги осуществляется в формах:</w:t>
      </w:r>
    </w:p>
    <w:p w:rsidR="001C1F21" w:rsidRPr="00D25596" w:rsidRDefault="001C1F21" w:rsidP="006D0D4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1) проведения плановых проверок;</w:t>
      </w:r>
    </w:p>
    <w:p w:rsidR="001C1F21" w:rsidRPr="009374BB" w:rsidRDefault="001C1F21" w:rsidP="006D0D4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4"/>
          <w:sz w:val="28"/>
          <w:szCs w:val="28"/>
        </w:rPr>
      </w:pPr>
      <w:r w:rsidRPr="009374BB">
        <w:rPr>
          <w:rFonts w:ascii="Times New Roman" w:hAnsi="Times New Roman"/>
          <w:spacing w:val="4"/>
          <w:sz w:val="28"/>
          <w:szCs w:val="28"/>
        </w:rPr>
        <w:t>2) рассмотрения жалоб на действия (бездействие) должностных лиц Администрации города, ответственных за предоставление муниципальной услуги.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  <w:tab w:val="num" w:pos="137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В целях осуществления контроля за полнотой и качеством предо</w:t>
      </w:r>
      <w:r w:rsidRPr="00D25596">
        <w:rPr>
          <w:rFonts w:ascii="Times New Roman" w:hAnsi="Times New Roman"/>
          <w:sz w:val="28"/>
          <w:szCs w:val="28"/>
        </w:rPr>
        <w:t>с</w:t>
      </w:r>
      <w:r w:rsidRPr="00D25596">
        <w:rPr>
          <w:rFonts w:ascii="Times New Roman" w:hAnsi="Times New Roman"/>
          <w:sz w:val="28"/>
          <w:szCs w:val="28"/>
        </w:rPr>
        <w:t>тавления муниципальной услуги проводятся плановые и внеплановые прове</w:t>
      </w:r>
      <w:r w:rsidRPr="00D25596">
        <w:rPr>
          <w:rFonts w:ascii="Times New Roman" w:hAnsi="Times New Roman"/>
          <w:sz w:val="28"/>
          <w:szCs w:val="28"/>
        </w:rPr>
        <w:t>р</w:t>
      </w:r>
      <w:r w:rsidRPr="00D25596">
        <w:rPr>
          <w:rFonts w:ascii="Times New Roman" w:hAnsi="Times New Roman"/>
          <w:sz w:val="28"/>
          <w:szCs w:val="28"/>
        </w:rPr>
        <w:t>ки. Порядок и периодичность осуществления плановых проверок устанавлив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 xml:space="preserve">ется планом работы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i/>
          <w:sz w:val="28"/>
          <w:szCs w:val="28"/>
        </w:rPr>
        <w:t>.</w:t>
      </w:r>
      <w:r w:rsidRPr="00D25596">
        <w:rPr>
          <w:rFonts w:ascii="Times New Roman" w:hAnsi="Times New Roman"/>
          <w:sz w:val="28"/>
          <w:szCs w:val="28"/>
        </w:rPr>
        <w:t xml:space="preserve"> При проверке могут рассматр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>ваться все вопросы, связанные с предоставлением муниципальной услуги (ко</w:t>
      </w:r>
      <w:r w:rsidRPr="00D25596">
        <w:rPr>
          <w:rFonts w:ascii="Times New Roman" w:hAnsi="Times New Roman"/>
          <w:sz w:val="28"/>
          <w:szCs w:val="28"/>
        </w:rPr>
        <w:t>м</w:t>
      </w:r>
      <w:r w:rsidRPr="00D25596">
        <w:rPr>
          <w:rFonts w:ascii="Times New Roman" w:hAnsi="Times New Roman"/>
          <w:sz w:val="28"/>
          <w:szCs w:val="28"/>
        </w:rPr>
        <w:t>плексные проверки), или отдельный вопрос, связанный с предоставлением м</w:t>
      </w:r>
      <w:r w:rsidRPr="00D25596">
        <w:rPr>
          <w:rFonts w:ascii="Times New Roman" w:hAnsi="Times New Roman"/>
          <w:sz w:val="28"/>
          <w:szCs w:val="28"/>
        </w:rPr>
        <w:t>у</w:t>
      </w:r>
      <w:r w:rsidRPr="00D25596">
        <w:rPr>
          <w:rFonts w:ascii="Times New Roman" w:hAnsi="Times New Roman"/>
          <w:sz w:val="28"/>
          <w:szCs w:val="28"/>
        </w:rPr>
        <w:t>ниципальной услуги (тематические проверки). Проверка также может пров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диться по конкретной жалобе заявителя.</w:t>
      </w:r>
    </w:p>
    <w:p w:rsidR="001C1F21" w:rsidRPr="009374BB" w:rsidRDefault="001C1F21" w:rsidP="006D0D4E">
      <w:pPr>
        <w:pStyle w:val="ListParagraph"/>
        <w:numPr>
          <w:ilvl w:val="0"/>
          <w:numId w:val="1"/>
        </w:numPr>
        <w:tabs>
          <w:tab w:val="left" w:pos="1134"/>
          <w:tab w:val="num" w:pos="137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4"/>
          <w:sz w:val="28"/>
          <w:szCs w:val="28"/>
        </w:rPr>
      </w:pPr>
      <w:r w:rsidRPr="009374BB">
        <w:rPr>
          <w:rFonts w:ascii="Times New Roman" w:hAnsi="Times New Roman"/>
          <w:spacing w:val="4"/>
          <w:sz w:val="28"/>
          <w:szCs w:val="28"/>
        </w:rPr>
        <w:t>Внеплановые проверки проводятся в связи с проверкой устран</w:t>
      </w:r>
      <w:r w:rsidRPr="009374BB">
        <w:rPr>
          <w:rFonts w:ascii="Times New Roman" w:hAnsi="Times New Roman"/>
          <w:spacing w:val="4"/>
          <w:sz w:val="28"/>
          <w:szCs w:val="28"/>
        </w:rPr>
        <w:t>е</w:t>
      </w:r>
      <w:r w:rsidRPr="009374BB">
        <w:rPr>
          <w:rFonts w:ascii="Times New Roman" w:hAnsi="Times New Roman"/>
          <w:spacing w:val="4"/>
          <w:sz w:val="28"/>
          <w:szCs w:val="28"/>
        </w:rPr>
        <w:t>ния ранее выявленных нарушений настоящего административного регламе</w:t>
      </w:r>
      <w:r w:rsidRPr="009374BB">
        <w:rPr>
          <w:rFonts w:ascii="Times New Roman" w:hAnsi="Times New Roman"/>
          <w:spacing w:val="4"/>
          <w:sz w:val="28"/>
          <w:szCs w:val="28"/>
        </w:rPr>
        <w:t>н</w:t>
      </w:r>
      <w:r w:rsidRPr="009374BB">
        <w:rPr>
          <w:rFonts w:ascii="Times New Roman" w:hAnsi="Times New Roman"/>
          <w:spacing w:val="4"/>
          <w:sz w:val="28"/>
          <w:szCs w:val="28"/>
        </w:rPr>
        <w:t>та, а также в случае получения жалоб заявителей на действия (бездействие) Администрации города, а также их должностных лиц, муниципальных сл</w:t>
      </w:r>
      <w:r w:rsidRPr="009374BB">
        <w:rPr>
          <w:rFonts w:ascii="Times New Roman" w:hAnsi="Times New Roman"/>
          <w:spacing w:val="4"/>
          <w:sz w:val="28"/>
          <w:szCs w:val="28"/>
        </w:rPr>
        <w:t>у</w:t>
      </w:r>
      <w:r w:rsidRPr="009374BB">
        <w:rPr>
          <w:rFonts w:ascii="Times New Roman" w:hAnsi="Times New Roman"/>
          <w:spacing w:val="4"/>
          <w:sz w:val="28"/>
          <w:szCs w:val="28"/>
        </w:rPr>
        <w:t>жащих.</w:t>
      </w: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  <w:tab w:val="num" w:pos="137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Результаты проверки оформляются в виде акта проверки, в котором указываются выявленные недостатки и предложения по их устранению.</w:t>
      </w:r>
    </w:p>
    <w:p w:rsidR="001C1F21" w:rsidRPr="00D25596" w:rsidRDefault="001C1F21" w:rsidP="006D0D4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C1F21" w:rsidRDefault="001C1F21" w:rsidP="002577A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 xml:space="preserve">Ответственность муниципальных служащих органов местного </w:t>
      </w:r>
    </w:p>
    <w:p w:rsidR="001C1F21" w:rsidRDefault="001C1F21" w:rsidP="002577A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 xml:space="preserve">самоуправления и иных должностных лиц за решения и действия </w:t>
      </w:r>
    </w:p>
    <w:p w:rsidR="001C1F21" w:rsidRDefault="001C1F21" w:rsidP="002577A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 xml:space="preserve">(бездействие), принимаемые (осуществляемые) в ходе </w:t>
      </w:r>
    </w:p>
    <w:p w:rsidR="001C1F21" w:rsidRDefault="001C1F21" w:rsidP="002577A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Pr="00D25596" w:rsidRDefault="001C1F21" w:rsidP="00E141DB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По результатам проведенных проверок, в случае выявления наруш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 xml:space="preserve">ний соблюдения положений </w:t>
      </w:r>
      <w:r>
        <w:rPr>
          <w:rFonts w:ascii="Times New Roman" w:hAnsi="Times New Roman"/>
          <w:sz w:val="28"/>
          <w:szCs w:val="28"/>
        </w:rPr>
        <w:t xml:space="preserve">настоящего административного </w:t>
      </w:r>
      <w:r w:rsidRPr="00D25596">
        <w:rPr>
          <w:rFonts w:ascii="Times New Roman" w:hAnsi="Times New Roman"/>
          <w:sz w:val="28"/>
          <w:szCs w:val="28"/>
        </w:rPr>
        <w:t>регламента, в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 xml:space="preserve">новные должностные лица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несут персональную отве</w:t>
      </w:r>
      <w:r w:rsidRPr="00D25596">
        <w:rPr>
          <w:rFonts w:ascii="Times New Roman" w:hAnsi="Times New Roman"/>
          <w:sz w:val="28"/>
          <w:szCs w:val="28"/>
        </w:rPr>
        <w:t>т</w:t>
      </w:r>
      <w:r w:rsidRPr="00D25596">
        <w:rPr>
          <w:rFonts w:ascii="Times New Roman" w:hAnsi="Times New Roman"/>
          <w:sz w:val="28"/>
          <w:szCs w:val="28"/>
        </w:rPr>
        <w:t>ственность за решения и действия (бездействие), принимаемые в ходе предо</w:t>
      </w:r>
      <w:r w:rsidRPr="00D25596">
        <w:rPr>
          <w:rFonts w:ascii="Times New Roman" w:hAnsi="Times New Roman"/>
          <w:sz w:val="28"/>
          <w:szCs w:val="28"/>
        </w:rPr>
        <w:t>с</w:t>
      </w:r>
      <w:r w:rsidRPr="00D25596">
        <w:rPr>
          <w:rFonts w:ascii="Times New Roman" w:hAnsi="Times New Roman"/>
          <w:sz w:val="28"/>
          <w:szCs w:val="28"/>
        </w:rPr>
        <w:t>тавления муниципальной услуги.</w:t>
      </w:r>
    </w:p>
    <w:p w:rsidR="001C1F21" w:rsidRPr="00D25596" w:rsidRDefault="001C1F21" w:rsidP="00E141DB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Персональная ответственность должностных лиц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 xml:space="preserve"> закрепляется в должностных </w:t>
      </w:r>
      <w:r>
        <w:rPr>
          <w:rFonts w:ascii="Times New Roman" w:hAnsi="Times New Roman"/>
          <w:sz w:val="28"/>
          <w:szCs w:val="28"/>
        </w:rPr>
        <w:t>инструкциях</w:t>
      </w:r>
      <w:r w:rsidRPr="00D25596">
        <w:rPr>
          <w:rFonts w:ascii="Times New Roman" w:hAnsi="Times New Roman"/>
          <w:sz w:val="28"/>
          <w:szCs w:val="28"/>
        </w:rPr>
        <w:t xml:space="preserve"> в соответствии с требовани</w:t>
      </w:r>
      <w:r w:rsidRPr="00D25596">
        <w:rPr>
          <w:rFonts w:ascii="Times New Roman" w:hAnsi="Times New Roman"/>
          <w:sz w:val="28"/>
          <w:szCs w:val="28"/>
        </w:rPr>
        <w:t>я</w:t>
      </w:r>
      <w:r w:rsidRPr="00D25596">
        <w:rPr>
          <w:rFonts w:ascii="Times New Roman" w:hAnsi="Times New Roman"/>
          <w:sz w:val="28"/>
          <w:szCs w:val="28"/>
        </w:rPr>
        <w:t>ми законодательства Российской Федерации и законодательства Московской области.</w:t>
      </w:r>
    </w:p>
    <w:p w:rsidR="001C1F21" w:rsidRPr="00D25596" w:rsidRDefault="001C1F21" w:rsidP="00E141DB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C1F21" w:rsidRDefault="001C1F21" w:rsidP="00E141DB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Положения, характеризующие требования к порядку</w:t>
      </w:r>
    </w:p>
    <w:p w:rsidR="001C1F21" w:rsidRDefault="001C1F21" w:rsidP="00E141DB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 xml:space="preserve">и формам контроля за предоставлением муниципальной услуги, </w:t>
      </w:r>
    </w:p>
    <w:p w:rsidR="001C1F21" w:rsidRDefault="001C1F21" w:rsidP="00E141DB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в том числе со стороны гражда</w:t>
      </w:r>
      <w:r>
        <w:rPr>
          <w:rFonts w:ascii="Times New Roman" w:hAnsi="Times New Roman"/>
          <w:b/>
          <w:sz w:val="28"/>
          <w:szCs w:val="28"/>
        </w:rPr>
        <w:t>н, их объединений и организаций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Pr="009374BB" w:rsidRDefault="001C1F21" w:rsidP="009374BB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4"/>
          <w:sz w:val="28"/>
          <w:szCs w:val="28"/>
        </w:rPr>
      </w:pPr>
      <w:r w:rsidRPr="009374BB">
        <w:rPr>
          <w:rFonts w:ascii="Times New Roman" w:hAnsi="Times New Roman"/>
          <w:spacing w:val="4"/>
          <w:sz w:val="28"/>
          <w:szCs w:val="28"/>
        </w:rPr>
        <w:t>Контроль за предоставлением муниципальной услуги, в том числе со стороны заявителей, их объединений и организаций, осуществляется п</w:t>
      </w:r>
      <w:r w:rsidRPr="009374BB">
        <w:rPr>
          <w:rFonts w:ascii="Times New Roman" w:hAnsi="Times New Roman"/>
          <w:spacing w:val="4"/>
          <w:sz w:val="28"/>
          <w:szCs w:val="28"/>
        </w:rPr>
        <w:t>о</w:t>
      </w:r>
      <w:r w:rsidRPr="009374BB">
        <w:rPr>
          <w:rFonts w:ascii="Times New Roman" w:hAnsi="Times New Roman"/>
          <w:spacing w:val="4"/>
          <w:sz w:val="28"/>
          <w:szCs w:val="28"/>
        </w:rPr>
        <w:t>средством публикации сведений о деятельности Администрации города, п</w:t>
      </w:r>
      <w:r w:rsidRPr="009374BB">
        <w:rPr>
          <w:rFonts w:ascii="Times New Roman" w:hAnsi="Times New Roman"/>
          <w:spacing w:val="4"/>
          <w:sz w:val="28"/>
          <w:szCs w:val="28"/>
        </w:rPr>
        <w:t>о</w:t>
      </w:r>
      <w:r w:rsidRPr="009374BB">
        <w:rPr>
          <w:rFonts w:ascii="Times New Roman" w:hAnsi="Times New Roman"/>
          <w:spacing w:val="4"/>
          <w:sz w:val="28"/>
          <w:szCs w:val="28"/>
        </w:rPr>
        <w:t>лучения заявителями, их объединениями и организациями актуальной, по</w:t>
      </w:r>
      <w:r w:rsidRPr="009374BB">
        <w:rPr>
          <w:rFonts w:ascii="Times New Roman" w:hAnsi="Times New Roman"/>
          <w:spacing w:val="4"/>
          <w:sz w:val="28"/>
          <w:szCs w:val="28"/>
        </w:rPr>
        <w:t>л</w:t>
      </w:r>
      <w:r w:rsidRPr="009374BB">
        <w:rPr>
          <w:rFonts w:ascii="Times New Roman" w:hAnsi="Times New Roman"/>
          <w:spacing w:val="4"/>
          <w:sz w:val="28"/>
          <w:szCs w:val="28"/>
        </w:rPr>
        <w:t>ной и достоверной информации о порядке предоставления муниципальной услуги и обеспечения возможности досудебного (внесудебного) рассмотр</w:t>
      </w:r>
      <w:r w:rsidRPr="009374BB">
        <w:rPr>
          <w:rFonts w:ascii="Times New Roman" w:hAnsi="Times New Roman"/>
          <w:spacing w:val="4"/>
          <w:sz w:val="28"/>
          <w:szCs w:val="28"/>
        </w:rPr>
        <w:t>е</w:t>
      </w:r>
      <w:r w:rsidRPr="009374BB">
        <w:rPr>
          <w:rFonts w:ascii="Times New Roman" w:hAnsi="Times New Roman"/>
          <w:spacing w:val="4"/>
          <w:sz w:val="28"/>
          <w:szCs w:val="28"/>
        </w:rPr>
        <w:t>ния жалоб.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Default="001C1F21" w:rsidP="009374BB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 xml:space="preserve">V. Досудебный (внесудебный) порядок обжалования решений </w:t>
      </w:r>
    </w:p>
    <w:p w:rsidR="001C1F21" w:rsidRDefault="001C1F21" w:rsidP="009374BB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 xml:space="preserve">и (или) действий (бездействия) органа местного самоуправления, </w:t>
      </w:r>
    </w:p>
    <w:p w:rsidR="001C1F21" w:rsidRDefault="001C1F21" w:rsidP="009374BB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 xml:space="preserve">предоставляющего муниципальную услугу, а также </w:t>
      </w:r>
    </w:p>
    <w:p w:rsidR="001C1F21" w:rsidRPr="00D25596" w:rsidRDefault="001C1F21" w:rsidP="009374BB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его должностных лиц, муниципальных служащих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Default="001C1F21" w:rsidP="0085121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 xml:space="preserve">Право заявителя подать жалобу на решение и (или) действия </w:t>
      </w:r>
    </w:p>
    <w:p w:rsidR="001C1F21" w:rsidRDefault="001C1F21" w:rsidP="0085121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 xml:space="preserve">(бездействие) органа, предоставляющего муниципальную услугу, </w:t>
      </w:r>
    </w:p>
    <w:p w:rsidR="001C1F21" w:rsidRDefault="001C1F21" w:rsidP="0085121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 xml:space="preserve">а также его должностных лиц, муниципальных служащих </w:t>
      </w:r>
    </w:p>
    <w:p w:rsidR="001C1F21" w:rsidRDefault="001C1F21" w:rsidP="0085121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при предоставлении муниципальной услуги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Pr="00D25596" w:rsidRDefault="001C1F21" w:rsidP="00F472F4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Заявители имеют право на обжалование действий или бездействия </w:t>
      </w:r>
      <w:r>
        <w:rPr>
          <w:rFonts w:ascii="Times New Roman" w:hAnsi="Times New Roman"/>
          <w:sz w:val="28"/>
          <w:szCs w:val="28"/>
        </w:rPr>
        <w:t>Администрации города,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 xml:space="preserve">должностных лиц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>, муниц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>пальных служащих, а также принимаемых ими решений при предоставлении муниципальной услуги в досудебном (внесудебном) порядке.</w:t>
      </w:r>
    </w:p>
    <w:p w:rsidR="001C1F21" w:rsidRPr="00D25596" w:rsidRDefault="001C1F21" w:rsidP="006D0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Предмет жалобы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Pr="00D25596" w:rsidRDefault="001C1F21" w:rsidP="006D0D4E">
      <w:pPr>
        <w:pStyle w:val="ListParagraph"/>
        <w:numPr>
          <w:ilvl w:val="0"/>
          <w:numId w:val="1"/>
        </w:numPr>
        <w:tabs>
          <w:tab w:val="left" w:pos="1134"/>
          <w:tab w:val="num" w:pos="137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Заявитель может обратиться с жалобой в том числе в следующих случаях:</w:t>
      </w:r>
    </w:p>
    <w:p w:rsidR="001C1F21" w:rsidRPr="00D25596" w:rsidRDefault="001C1F21" w:rsidP="006D0D4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1) нарушение срока регистрации запроса заявителя о предоставлении м</w:t>
      </w:r>
      <w:r w:rsidRPr="00D25596">
        <w:rPr>
          <w:rFonts w:ascii="Times New Roman" w:hAnsi="Times New Roman"/>
          <w:sz w:val="28"/>
          <w:szCs w:val="28"/>
        </w:rPr>
        <w:t>у</w:t>
      </w:r>
      <w:r w:rsidRPr="00D25596">
        <w:rPr>
          <w:rFonts w:ascii="Times New Roman" w:hAnsi="Times New Roman"/>
          <w:sz w:val="28"/>
          <w:szCs w:val="28"/>
        </w:rPr>
        <w:t>ниципальной услуги;</w:t>
      </w:r>
    </w:p>
    <w:p w:rsidR="001C1F21" w:rsidRPr="00D25596" w:rsidRDefault="001C1F21" w:rsidP="006D0D4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2) нарушение срока предоставления муниципальной услуги;</w:t>
      </w:r>
    </w:p>
    <w:p w:rsidR="001C1F21" w:rsidRPr="00D25596" w:rsidRDefault="001C1F21" w:rsidP="006D0D4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3) требование у заявителя документов, не предусмотренных правовыми актами Российской Федерации, правовыми актами Московской области, мун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>ципальными правовыми актами для предоставления муниципальной услуги;</w:t>
      </w:r>
    </w:p>
    <w:p w:rsidR="001C1F21" w:rsidRPr="00D25596" w:rsidRDefault="001C1F21" w:rsidP="006D0D4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4) отказ в приеме документов, предоставление которых предусмотрено правовыми актами Российской Федерации, правовыми актами Московской о</w:t>
      </w:r>
      <w:r w:rsidRPr="00D25596">
        <w:rPr>
          <w:rFonts w:ascii="Times New Roman" w:hAnsi="Times New Roman"/>
          <w:sz w:val="28"/>
          <w:szCs w:val="28"/>
        </w:rPr>
        <w:t>б</w:t>
      </w:r>
      <w:r w:rsidRPr="00D25596">
        <w:rPr>
          <w:rFonts w:ascii="Times New Roman" w:hAnsi="Times New Roman"/>
          <w:sz w:val="28"/>
          <w:szCs w:val="28"/>
        </w:rPr>
        <w:t>ласти, муниципальными правовыми актами для предоставления муниципал</w:t>
      </w:r>
      <w:r w:rsidRPr="00D25596">
        <w:rPr>
          <w:rFonts w:ascii="Times New Roman" w:hAnsi="Times New Roman"/>
          <w:sz w:val="28"/>
          <w:szCs w:val="28"/>
        </w:rPr>
        <w:t>ь</w:t>
      </w:r>
      <w:r w:rsidRPr="00D25596">
        <w:rPr>
          <w:rFonts w:ascii="Times New Roman" w:hAnsi="Times New Roman"/>
          <w:sz w:val="28"/>
          <w:szCs w:val="28"/>
        </w:rPr>
        <w:t>ной услуги, у заявителя;</w:t>
      </w:r>
    </w:p>
    <w:p w:rsidR="001C1F21" w:rsidRPr="00D25596" w:rsidRDefault="001C1F21" w:rsidP="006D0D4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правовыми актами Российской Федерации, правовыми актами Моско</w:t>
      </w:r>
      <w:r w:rsidRPr="00D25596">
        <w:rPr>
          <w:rFonts w:ascii="Times New Roman" w:hAnsi="Times New Roman"/>
          <w:sz w:val="28"/>
          <w:szCs w:val="28"/>
        </w:rPr>
        <w:t>в</w:t>
      </w:r>
      <w:r w:rsidRPr="00D25596">
        <w:rPr>
          <w:rFonts w:ascii="Times New Roman" w:hAnsi="Times New Roman"/>
          <w:sz w:val="28"/>
          <w:szCs w:val="28"/>
        </w:rPr>
        <w:t>ской области, муниципальными правовыми актами;</w:t>
      </w:r>
    </w:p>
    <w:p w:rsidR="001C1F21" w:rsidRPr="00D25596" w:rsidRDefault="001C1F21" w:rsidP="006D0D4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6) затребование с заявителя при предоставлении  муниципальной услуги платы, не предусмотренной правовыми актами Российской Федерации, прав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выми актами Московской области, муниципальными правовыми актами;</w:t>
      </w:r>
    </w:p>
    <w:p w:rsidR="001C1F21" w:rsidRPr="00D25596" w:rsidRDefault="001C1F21" w:rsidP="006D0D4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7) отказ органа, предоставляющего муниципальную услугу, должностн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го лица органа, предоставляющего муниципальную услугу, в исправлении д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пущенных опечаток и ошибок в выданных в результате предоставления мун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>ципальной услуги документах либо нарушение установленного срока таких и</w:t>
      </w:r>
      <w:r w:rsidRPr="00D25596">
        <w:rPr>
          <w:rFonts w:ascii="Times New Roman" w:hAnsi="Times New Roman"/>
          <w:sz w:val="28"/>
          <w:szCs w:val="28"/>
        </w:rPr>
        <w:t>с</w:t>
      </w:r>
      <w:r w:rsidRPr="00D25596">
        <w:rPr>
          <w:rFonts w:ascii="Times New Roman" w:hAnsi="Times New Roman"/>
          <w:sz w:val="28"/>
          <w:szCs w:val="28"/>
        </w:rPr>
        <w:t>правлений.</w:t>
      </w:r>
    </w:p>
    <w:p w:rsidR="001C1F21" w:rsidRPr="00D25596" w:rsidRDefault="001C1F21" w:rsidP="006D0D4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1F21" w:rsidRDefault="001C1F21" w:rsidP="006D0D4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 xml:space="preserve">Органы местного самоуправления, уполномоченные </w:t>
      </w:r>
    </w:p>
    <w:p w:rsidR="001C1F21" w:rsidRDefault="001C1F21" w:rsidP="006D0D4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 xml:space="preserve">на рассмотрение жалобы и должностные лица, </w:t>
      </w:r>
    </w:p>
    <w:p w:rsidR="001C1F21" w:rsidRDefault="001C1F21" w:rsidP="006D0D4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которым может быть направлена жалоба</w:t>
      </w:r>
    </w:p>
    <w:p w:rsidR="001C1F21" w:rsidRPr="00D25596" w:rsidRDefault="001C1F21" w:rsidP="006D0D4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C1F21" w:rsidRDefault="001C1F21" w:rsidP="006D0D4E">
      <w:pPr>
        <w:pStyle w:val="ListParagraph"/>
        <w:numPr>
          <w:ilvl w:val="0"/>
          <w:numId w:val="1"/>
        </w:numPr>
        <w:tabs>
          <w:tab w:val="left" w:pos="1134"/>
          <w:tab w:val="num" w:pos="137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Жалоба на действия (бездействие)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ее</w:t>
      </w:r>
      <w:r w:rsidRPr="00D25596">
        <w:rPr>
          <w:rFonts w:ascii="Times New Roman" w:hAnsi="Times New Roman"/>
          <w:sz w:val="28"/>
          <w:szCs w:val="28"/>
        </w:rPr>
        <w:t xml:space="preserve"> мун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>ципальных служащих, должностных лиц, а также на принимаемые ими реш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 xml:space="preserve">ния при предоставлении муниципальной услуги может быть направлена: </w:t>
      </w:r>
    </w:p>
    <w:p w:rsidR="001C1F21" w:rsidRDefault="001C1F21" w:rsidP="006D0D4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руководителю Администрации города Королёва Московской области;</w:t>
      </w:r>
    </w:p>
    <w:p w:rsidR="001C1F21" w:rsidRDefault="001C1F21" w:rsidP="006D0D4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первому заместителю руководителя Администрации города Королёва Московской области;</w:t>
      </w:r>
    </w:p>
    <w:p w:rsidR="001C1F21" w:rsidRPr="00D25596" w:rsidRDefault="001C1F21" w:rsidP="006D0D4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начальнику управления землепользования Администрации города Кор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лёва Московской области.</w:t>
      </w:r>
    </w:p>
    <w:p w:rsidR="001C1F21" w:rsidRPr="00D25596" w:rsidRDefault="001C1F21" w:rsidP="006D0D4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Порядок подачи и рассмотрения жалобы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Pr="00D25596" w:rsidRDefault="001C1F21" w:rsidP="00F472F4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Жалоба подается в орган, предоставляющий муниципальную услугу. Жалобы на решения, принятые руководителем </w:t>
      </w:r>
      <w:r>
        <w:rPr>
          <w:rFonts w:ascii="Times New Roman" w:hAnsi="Times New Roman"/>
          <w:sz w:val="28"/>
          <w:szCs w:val="28"/>
        </w:rPr>
        <w:t>Администрации города,</w:t>
      </w:r>
      <w:r w:rsidRPr="00D25596">
        <w:rPr>
          <w:rFonts w:ascii="Times New Roman" w:hAnsi="Times New Roman"/>
          <w:sz w:val="28"/>
          <w:szCs w:val="28"/>
        </w:rPr>
        <w:t xml:space="preserve"> подаю</w:t>
      </w:r>
      <w:r w:rsidRPr="00D25596">
        <w:rPr>
          <w:rFonts w:ascii="Times New Roman" w:hAnsi="Times New Roman"/>
          <w:sz w:val="28"/>
          <w:szCs w:val="28"/>
        </w:rPr>
        <w:t>т</w:t>
      </w:r>
      <w:r w:rsidRPr="00D25596">
        <w:rPr>
          <w:rFonts w:ascii="Times New Roman" w:hAnsi="Times New Roman"/>
          <w:sz w:val="28"/>
          <w:szCs w:val="28"/>
        </w:rPr>
        <w:t>ся в вышестоящий орган (при его наличии), либо, в случае его отсутствия, ра</w:t>
      </w:r>
      <w:r w:rsidRPr="00D25596">
        <w:rPr>
          <w:rFonts w:ascii="Times New Roman" w:hAnsi="Times New Roman"/>
          <w:sz w:val="28"/>
          <w:szCs w:val="28"/>
        </w:rPr>
        <w:t>с</w:t>
      </w:r>
      <w:r w:rsidRPr="00D25596">
        <w:rPr>
          <w:rFonts w:ascii="Times New Roman" w:hAnsi="Times New Roman"/>
          <w:sz w:val="28"/>
          <w:szCs w:val="28"/>
        </w:rPr>
        <w:t xml:space="preserve">сматриваются непосредственно руководителем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>, предо</w:t>
      </w:r>
      <w:r w:rsidRPr="00D25596">
        <w:rPr>
          <w:rFonts w:ascii="Times New Roman" w:hAnsi="Times New Roman"/>
          <w:sz w:val="28"/>
          <w:szCs w:val="28"/>
        </w:rPr>
        <w:t>с</w:t>
      </w:r>
      <w:r w:rsidRPr="00D25596">
        <w:rPr>
          <w:rFonts w:ascii="Times New Roman" w:hAnsi="Times New Roman"/>
          <w:sz w:val="28"/>
          <w:szCs w:val="28"/>
        </w:rPr>
        <w:t>тавляющего муниципальную услугу.</w:t>
      </w:r>
    </w:p>
    <w:p w:rsidR="001C1F21" w:rsidRPr="00D25596" w:rsidRDefault="001C1F21" w:rsidP="00F472F4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Жалоба может быть направлена:</w:t>
      </w:r>
    </w:p>
    <w:p w:rsidR="001C1F21" w:rsidRPr="00D25596" w:rsidRDefault="001C1F21" w:rsidP="006D0D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i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а) в </w:t>
      </w:r>
      <w:r>
        <w:rPr>
          <w:rFonts w:ascii="Times New Roman" w:hAnsi="Times New Roman"/>
          <w:sz w:val="28"/>
          <w:szCs w:val="28"/>
        </w:rPr>
        <w:t>Администрацию города</w:t>
      </w:r>
      <w:r w:rsidRPr="00D25596">
        <w:rPr>
          <w:rFonts w:ascii="Times New Roman" w:hAnsi="Times New Roman"/>
          <w:sz w:val="28"/>
          <w:szCs w:val="28"/>
        </w:rPr>
        <w:t>:</w:t>
      </w:r>
    </w:p>
    <w:p w:rsidR="001C1F21" w:rsidRPr="00D25596" w:rsidRDefault="001C1F21" w:rsidP="006D0D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посредством личного обращения заявителя,</w:t>
      </w:r>
    </w:p>
    <w:p w:rsidR="001C1F21" w:rsidRPr="00D25596" w:rsidRDefault="001C1F21" w:rsidP="006D0D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посредством почтового отправления,</w:t>
      </w:r>
    </w:p>
    <w:p w:rsidR="001C1F21" w:rsidRPr="00D25596" w:rsidRDefault="001C1F21" w:rsidP="006D0D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в электронной форме;</w:t>
      </w:r>
    </w:p>
    <w:p w:rsidR="001C1F21" w:rsidRPr="00D25596" w:rsidRDefault="001C1F21" w:rsidP="006D0D4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б) в многофункциональный центр посредством личного обращения заяв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>теля.</w:t>
      </w:r>
    </w:p>
    <w:p w:rsidR="001C1F21" w:rsidRPr="00D25596" w:rsidRDefault="001C1F21" w:rsidP="00F472F4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Жалоба должна содержать:</w:t>
      </w:r>
    </w:p>
    <w:p w:rsidR="001C1F21" w:rsidRPr="00F472F4" w:rsidRDefault="001C1F21" w:rsidP="006D0D4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F472F4">
        <w:rPr>
          <w:rFonts w:ascii="Times New Roman" w:hAnsi="Times New Roman"/>
          <w:spacing w:val="-4"/>
          <w:sz w:val="28"/>
          <w:szCs w:val="28"/>
        </w:rPr>
        <w:t>а) наименование органа, предоставляющего муниципальную услугу, дол</w:t>
      </w:r>
      <w:r w:rsidRPr="00F472F4">
        <w:rPr>
          <w:rFonts w:ascii="Times New Roman" w:hAnsi="Times New Roman"/>
          <w:spacing w:val="-4"/>
          <w:sz w:val="28"/>
          <w:szCs w:val="28"/>
        </w:rPr>
        <w:t>ж</w:t>
      </w:r>
      <w:r w:rsidRPr="00F472F4">
        <w:rPr>
          <w:rFonts w:ascii="Times New Roman" w:hAnsi="Times New Roman"/>
          <w:spacing w:val="-4"/>
          <w:sz w:val="28"/>
          <w:szCs w:val="28"/>
        </w:rPr>
        <w:t>ностного лица органа, предоставляющего муниципальную услугу, либо муниц</w:t>
      </w:r>
      <w:r w:rsidRPr="00F472F4">
        <w:rPr>
          <w:rFonts w:ascii="Times New Roman" w:hAnsi="Times New Roman"/>
          <w:spacing w:val="-4"/>
          <w:sz w:val="28"/>
          <w:szCs w:val="28"/>
        </w:rPr>
        <w:t>и</w:t>
      </w:r>
      <w:r w:rsidRPr="00F472F4">
        <w:rPr>
          <w:rFonts w:ascii="Times New Roman" w:hAnsi="Times New Roman"/>
          <w:spacing w:val="-4"/>
          <w:sz w:val="28"/>
          <w:szCs w:val="28"/>
        </w:rPr>
        <w:t>пального служащего, решения и действия (бездействие) которых обжалуются;</w:t>
      </w:r>
    </w:p>
    <w:p w:rsidR="001C1F21" w:rsidRPr="00D25596" w:rsidRDefault="001C1F21" w:rsidP="006D0D4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б) 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го телефона, адрес (адреса) электронной почты (при наличии) и почтовый а</w:t>
      </w:r>
      <w:r w:rsidRPr="00D25596">
        <w:rPr>
          <w:rFonts w:ascii="Times New Roman" w:hAnsi="Times New Roman"/>
          <w:sz w:val="28"/>
          <w:szCs w:val="28"/>
        </w:rPr>
        <w:t>д</w:t>
      </w:r>
      <w:r w:rsidRPr="00D25596">
        <w:rPr>
          <w:rFonts w:ascii="Times New Roman" w:hAnsi="Times New Roman"/>
          <w:sz w:val="28"/>
          <w:szCs w:val="28"/>
        </w:rPr>
        <w:t>рес, по которым должен быть направлен ответ заявителю;</w:t>
      </w:r>
    </w:p>
    <w:p w:rsidR="001C1F21" w:rsidRPr="00D25596" w:rsidRDefault="001C1F21" w:rsidP="006D0D4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в) сведения об обжалуемых решениях и действиях (бездействии) органа, предоставляющего муниципальную услугу, должностного лица органа, предо</w:t>
      </w:r>
      <w:r w:rsidRPr="00D25596">
        <w:rPr>
          <w:rFonts w:ascii="Times New Roman" w:hAnsi="Times New Roman"/>
          <w:sz w:val="28"/>
          <w:szCs w:val="28"/>
        </w:rPr>
        <w:t>с</w:t>
      </w:r>
      <w:r w:rsidRPr="00D25596">
        <w:rPr>
          <w:rFonts w:ascii="Times New Roman" w:hAnsi="Times New Roman"/>
          <w:sz w:val="28"/>
          <w:szCs w:val="28"/>
        </w:rPr>
        <w:t>тавляющего муниципальную услугу, либо государственного муниципального служащего;</w:t>
      </w:r>
    </w:p>
    <w:p w:rsidR="001C1F21" w:rsidRPr="00D25596" w:rsidRDefault="001C1F21" w:rsidP="006D0D4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г) 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1C1F21" w:rsidRPr="0050507D" w:rsidRDefault="001C1F21" w:rsidP="0050507D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50507D">
        <w:rPr>
          <w:rFonts w:ascii="Times New Roman" w:hAnsi="Times New Roman"/>
          <w:spacing w:val="-4"/>
          <w:sz w:val="28"/>
          <w:szCs w:val="28"/>
        </w:rPr>
        <w:t>В случае, если жалоба подается через представителя заявителя, также представляется документ, подтверждающий полномочия на осуществление дейс</w:t>
      </w:r>
      <w:r w:rsidRPr="0050507D">
        <w:rPr>
          <w:rFonts w:ascii="Times New Roman" w:hAnsi="Times New Roman"/>
          <w:spacing w:val="-4"/>
          <w:sz w:val="28"/>
          <w:szCs w:val="28"/>
        </w:rPr>
        <w:t>т</w:t>
      </w:r>
      <w:r w:rsidRPr="0050507D">
        <w:rPr>
          <w:rFonts w:ascii="Times New Roman" w:hAnsi="Times New Roman"/>
          <w:spacing w:val="-4"/>
          <w:sz w:val="28"/>
          <w:szCs w:val="28"/>
        </w:rPr>
        <w:t>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1C1F21" w:rsidRPr="00D25596" w:rsidRDefault="001C1F21" w:rsidP="00924362">
      <w:pPr>
        <w:pStyle w:val="a"/>
      </w:pPr>
      <w:r w:rsidRPr="00D25596">
        <w:t>оформленная в соответствии с законодательством Российской Федерации доверенность (для физических лиц);</w:t>
      </w:r>
    </w:p>
    <w:p w:rsidR="001C1F21" w:rsidRPr="0050507D" w:rsidRDefault="001C1F21" w:rsidP="006D0D4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50507D">
        <w:rPr>
          <w:rFonts w:ascii="Times New Roman" w:hAnsi="Times New Roman"/>
          <w:bCs/>
          <w:spacing w:val="-4"/>
          <w:sz w:val="28"/>
          <w:szCs w:val="28"/>
        </w:rPr>
        <w:t>оформленная в соответствии с законодательством Российской Федерации доверенность, заверенная печатью заявителя и подписанная руководителем заяв</w:t>
      </w:r>
      <w:r w:rsidRPr="0050507D">
        <w:rPr>
          <w:rFonts w:ascii="Times New Roman" w:hAnsi="Times New Roman"/>
          <w:bCs/>
          <w:spacing w:val="-4"/>
          <w:sz w:val="28"/>
          <w:szCs w:val="28"/>
        </w:rPr>
        <w:t>и</w:t>
      </w:r>
      <w:r w:rsidRPr="0050507D">
        <w:rPr>
          <w:rFonts w:ascii="Times New Roman" w:hAnsi="Times New Roman"/>
          <w:bCs/>
          <w:spacing w:val="-4"/>
          <w:sz w:val="28"/>
          <w:szCs w:val="28"/>
        </w:rPr>
        <w:t>теля или уполномоченным этим руководителем лицом (для юридических лиц);</w:t>
      </w:r>
    </w:p>
    <w:p w:rsidR="001C1F21" w:rsidRPr="00D25596" w:rsidRDefault="001C1F21" w:rsidP="006D0D4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25596">
        <w:rPr>
          <w:rFonts w:ascii="Times New Roman" w:hAnsi="Times New Roman"/>
          <w:bCs/>
          <w:sz w:val="28"/>
          <w:szCs w:val="28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1C1F21" w:rsidRPr="00D25596" w:rsidRDefault="001C1F21" w:rsidP="0050507D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При поступлении в многофункциональный центр жалобы на реш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 xml:space="preserve">ния и (или) действия (бездействие)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 xml:space="preserve">, его муниципальных служащих, должностных лиц при предоставлении муниципальной услуги, обеспечивается передача жалобы в </w:t>
      </w:r>
      <w:r>
        <w:rPr>
          <w:rFonts w:ascii="Times New Roman" w:hAnsi="Times New Roman"/>
          <w:sz w:val="28"/>
          <w:szCs w:val="28"/>
        </w:rPr>
        <w:t>Администрацию города</w:t>
      </w:r>
      <w:r w:rsidRPr="00D25596">
        <w:rPr>
          <w:rFonts w:ascii="Times New Roman" w:hAnsi="Times New Roman"/>
          <w:sz w:val="28"/>
          <w:szCs w:val="28"/>
        </w:rPr>
        <w:t xml:space="preserve"> в порядке и сроки, установленные соглашением о взаимодействии между</w:t>
      </w:r>
      <w:r w:rsidRPr="00F639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Администрацией города</w:t>
      </w:r>
      <w:r w:rsidRPr="00D25596">
        <w:rPr>
          <w:rFonts w:ascii="Times New Roman" w:hAnsi="Times New Roman"/>
          <w:sz w:val="28"/>
          <w:szCs w:val="28"/>
        </w:rPr>
        <w:t xml:space="preserve"> и многофункциональным центром, заключенным в установленном порядке.</w:t>
      </w:r>
    </w:p>
    <w:p w:rsidR="001C1F21" w:rsidRPr="00D25596" w:rsidRDefault="001C1F21" w:rsidP="006D0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Сроки рассмотрения жалобы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Pr="00D25596" w:rsidRDefault="001C1F21" w:rsidP="0050507D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Жалоба, поступившая в </w:t>
      </w:r>
      <w:r>
        <w:rPr>
          <w:rFonts w:ascii="Times New Roman" w:hAnsi="Times New Roman"/>
          <w:sz w:val="28"/>
          <w:szCs w:val="28"/>
        </w:rPr>
        <w:t>Администрацию города</w:t>
      </w:r>
      <w:r w:rsidRPr="00D25596">
        <w:rPr>
          <w:rFonts w:ascii="Times New Roman" w:hAnsi="Times New Roman"/>
          <w:sz w:val="28"/>
          <w:szCs w:val="28"/>
        </w:rPr>
        <w:t>, подлежит регистр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ции не позднее следующего рабочего дня со дня ее поступления.</w:t>
      </w:r>
    </w:p>
    <w:p w:rsidR="001C1F21" w:rsidRPr="0050507D" w:rsidRDefault="001C1F21" w:rsidP="0050507D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50507D">
        <w:rPr>
          <w:rFonts w:ascii="Times New Roman" w:hAnsi="Times New Roman"/>
          <w:spacing w:val="-4"/>
          <w:sz w:val="28"/>
          <w:szCs w:val="28"/>
        </w:rPr>
        <w:t>Жалоба, поступившая в Администрацию города, подлежит рассмотр</w:t>
      </w:r>
      <w:r w:rsidRPr="0050507D">
        <w:rPr>
          <w:rFonts w:ascii="Times New Roman" w:hAnsi="Times New Roman"/>
          <w:spacing w:val="-4"/>
          <w:sz w:val="28"/>
          <w:szCs w:val="28"/>
        </w:rPr>
        <w:t>е</w:t>
      </w:r>
      <w:r w:rsidRPr="0050507D">
        <w:rPr>
          <w:rFonts w:ascii="Times New Roman" w:hAnsi="Times New Roman"/>
          <w:spacing w:val="-4"/>
          <w:sz w:val="28"/>
          <w:szCs w:val="28"/>
        </w:rPr>
        <w:t>нию ее должностным лицом в течение 15 рабочих дней со дня ее регистрации.</w:t>
      </w:r>
    </w:p>
    <w:p w:rsidR="001C1F21" w:rsidRPr="00D25596" w:rsidRDefault="001C1F21" w:rsidP="0050507D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В случае обжалования отказа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ее</w:t>
      </w:r>
      <w:r w:rsidRPr="00D25596">
        <w:rPr>
          <w:rFonts w:ascii="Times New Roman" w:hAnsi="Times New Roman"/>
          <w:sz w:val="28"/>
          <w:szCs w:val="28"/>
        </w:rPr>
        <w:t xml:space="preserve"> должнос</w:t>
      </w:r>
      <w:r w:rsidRPr="00D25596">
        <w:rPr>
          <w:rFonts w:ascii="Times New Roman" w:hAnsi="Times New Roman"/>
          <w:sz w:val="28"/>
          <w:szCs w:val="28"/>
        </w:rPr>
        <w:t>т</w:t>
      </w:r>
      <w:r w:rsidRPr="00D25596">
        <w:rPr>
          <w:rFonts w:ascii="Times New Roman" w:hAnsi="Times New Roman"/>
          <w:sz w:val="28"/>
          <w:szCs w:val="28"/>
        </w:rPr>
        <w:t>ного лица в приеме документов у заявителя, в исправлении допущенных опеч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ток и ошибок или в случае обжалования нарушения установленного срока т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ких исправлений – в течение 5 рабочих дней со дня регистрации жалобы.</w:t>
      </w:r>
    </w:p>
    <w:p w:rsidR="001C1F21" w:rsidRPr="00D25596" w:rsidRDefault="001C1F21" w:rsidP="0050507D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Внесение изменений в результат предоставления муниципальной у</w:t>
      </w:r>
      <w:r w:rsidRPr="00D25596">
        <w:rPr>
          <w:rFonts w:ascii="Times New Roman" w:hAnsi="Times New Roman"/>
          <w:sz w:val="28"/>
          <w:szCs w:val="28"/>
        </w:rPr>
        <w:t>с</w:t>
      </w:r>
      <w:r w:rsidRPr="00D25596">
        <w:rPr>
          <w:rFonts w:ascii="Times New Roman" w:hAnsi="Times New Roman"/>
          <w:sz w:val="28"/>
          <w:szCs w:val="28"/>
        </w:rPr>
        <w:t xml:space="preserve">луги в целях исправления допущенных опечаток и ошибок осуществляется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министрацией города</w:t>
      </w:r>
      <w:r w:rsidRPr="00D25596">
        <w:rPr>
          <w:rFonts w:ascii="Times New Roman" w:hAnsi="Times New Roman"/>
          <w:sz w:val="28"/>
          <w:szCs w:val="28"/>
        </w:rPr>
        <w:t xml:space="preserve"> в срок не более 5 рабочих дней.</w:t>
      </w:r>
    </w:p>
    <w:p w:rsidR="001C1F21" w:rsidRPr="00D25596" w:rsidRDefault="001C1F21" w:rsidP="006D0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 xml:space="preserve">Исчерпывающий перечень оснований для отказа в рассмотрении </w:t>
      </w: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жалобы (претензии) либо приостановления ее рассмотрения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Pr="00D25596" w:rsidRDefault="001C1F21" w:rsidP="0066706A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города</w:t>
      </w:r>
      <w:r w:rsidRPr="00D25596">
        <w:rPr>
          <w:rFonts w:ascii="Times New Roman" w:hAnsi="Times New Roman"/>
          <w:sz w:val="28"/>
          <w:szCs w:val="28"/>
        </w:rPr>
        <w:t xml:space="preserve"> отказывает в удовлетворении жалобы в сл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дующих случаях:</w:t>
      </w:r>
    </w:p>
    <w:p w:rsidR="001C1F21" w:rsidRPr="00D25596" w:rsidRDefault="001C1F21" w:rsidP="0066706A">
      <w:pPr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1C1F21" w:rsidRPr="00D25596" w:rsidRDefault="001C1F21" w:rsidP="006D0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1C1F21" w:rsidRPr="00D25596" w:rsidRDefault="001C1F21" w:rsidP="006D0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наличие решения по жалобе, принятого ранее в соответствии с требов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ниями настоящих Правил в отношении того же заявителя и по тому же предм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ту жалобы.</w:t>
      </w:r>
    </w:p>
    <w:p w:rsidR="001C1F21" w:rsidRPr="00D25596" w:rsidRDefault="001C1F21" w:rsidP="0066706A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города</w:t>
      </w:r>
      <w:r w:rsidRPr="00D25596">
        <w:rPr>
          <w:rFonts w:ascii="Times New Roman" w:hAnsi="Times New Roman"/>
          <w:sz w:val="28"/>
          <w:szCs w:val="28"/>
        </w:rPr>
        <w:t xml:space="preserve"> вправе оставить жалобу без ответа в сл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дующих случаях:</w:t>
      </w:r>
    </w:p>
    <w:p w:rsidR="001C1F21" w:rsidRPr="00D25596" w:rsidRDefault="001C1F21" w:rsidP="00924362">
      <w:pPr>
        <w:pStyle w:val="a"/>
      </w:pPr>
      <w:r w:rsidRPr="00D25596">
        <w:t>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1C1F21" w:rsidRPr="00D25596" w:rsidRDefault="001C1F21" w:rsidP="006D0D4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отсутствие возможности прочитать какую-либо часть текста жалобы, ф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милию, имя, отчество (при наличии) и (или) почтовый адрес заявителя, указа</w:t>
      </w:r>
      <w:r w:rsidRPr="00D25596">
        <w:rPr>
          <w:rFonts w:ascii="Times New Roman" w:hAnsi="Times New Roman"/>
          <w:sz w:val="28"/>
          <w:szCs w:val="28"/>
        </w:rPr>
        <w:t>н</w:t>
      </w:r>
      <w:r w:rsidRPr="00D25596">
        <w:rPr>
          <w:rFonts w:ascii="Times New Roman" w:hAnsi="Times New Roman"/>
          <w:sz w:val="28"/>
          <w:szCs w:val="28"/>
        </w:rPr>
        <w:t>ные в жалобе.</w:t>
      </w:r>
    </w:p>
    <w:p w:rsidR="001C1F21" w:rsidRPr="00D25596" w:rsidRDefault="001C1F21" w:rsidP="006D0D4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если в письменном обращении не указаны фамилия гражданина, напр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 xml:space="preserve">вившего обращение, и почтовый адрес, по которому должен быть направлен ответ на обращение; </w:t>
      </w:r>
    </w:p>
    <w:p w:rsidR="001C1F21" w:rsidRPr="00D25596" w:rsidRDefault="001C1F21" w:rsidP="006D0D4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если жалоба подана заявителем в орган, в компетенцию которого не вх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дит принятие решения по жалобе.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правлении жалобы;</w:t>
      </w:r>
    </w:p>
    <w:p w:rsidR="001C1F21" w:rsidRPr="00D25596" w:rsidRDefault="001C1F21" w:rsidP="006D0D4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если в письменном обращении заявителя содержится вопрос, на который ему многократно давались письменные ответы по существу в связи с ранее н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правляемыми обращениями, и при этом в обращении не приводятся новые д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 xml:space="preserve">воды или обстоятельства, должностное лицо </w:t>
      </w:r>
      <w:r w:rsidRPr="007C008D"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 xml:space="preserve"> либо уполномоченное на то лицо вправе принять решение о безосновательности оч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редного обращения и прекращении переписки с заявителем по данному вопросу при условии, что указанное обращение и ранее направляемые обращения н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правлялись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008D">
        <w:rPr>
          <w:rFonts w:ascii="Times New Roman" w:hAnsi="Times New Roman"/>
          <w:sz w:val="28"/>
          <w:szCs w:val="28"/>
        </w:rPr>
        <w:t>Ад</w:t>
      </w:r>
      <w:r>
        <w:rPr>
          <w:rFonts w:ascii="Times New Roman" w:hAnsi="Times New Roman"/>
          <w:sz w:val="28"/>
          <w:szCs w:val="28"/>
        </w:rPr>
        <w:t>министрацию</w:t>
      </w:r>
      <w:r w:rsidRPr="007C008D">
        <w:rPr>
          <w:rFonts w:ascii="Times New Roman" w:hAnsi="Times New Roman"/>
          <w:sz w:val="28"/>
          <w:szCs w:val="28"/>
        </w:rPr>
        <w:t xml:space="preserve"> города</w:t>
      </w:r>
      <w:r w:rsidRPr="00D25596">
        <w:rPr>
          <w:rFonts w:ascii="Times New Roman" w:hAnsi="Times New Roman"/>
          <w:sz w:val="28"/>
          <w:szCs w:val="28"/>
        </w:rPr>
        <w:t xml:space="preserve"> или одному и тому же должностному л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>цу. О данном решении уведомляется заявитель, направивший обращение;</w:t>
      </w:r>
    </w:p>
    <w:p w:rsidR="001C1F21" w:rsidRPr="00D25596" w:rsidRDefault="001C1F21" w:rsidP="006D0D4E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bCs/>
          <w:sz w:val="28"/>
          <w:szCs w:val="28"/>
        </w:rPr>
        <w:t>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</w:t>
      </w:r>
      <w:r w:rsidRPr="00D25596">
        <w:rPr>
          <w:rFonts w:ascii="Times New Roman" w:hAnsi="Times New Roman"/>
          <w:bCs/>
          <w:sz w:val="28"/>
          <w:szCs w:val="28"/>
        </w:rPr>
        <w:t>е</w:t>
      </w:r>
      <w:r w:rsidRPr="00D25596">
        <w:rPr>
          <w:rFonts w:ascii="Times New Roman" w:hAnsi="Times New Roman"/>
          <w:bCs/>
          <w:sz w:val="28"/>
          <w:szCs w:val="28"/>
        </w:rPr>
        <w:t>ние, сообщается о невозможности дать ответ по существу поставленного в нем вопроса в связи с недопустимостью разглашения указанных сведений</w:t>
      </w:r>
      <w:r w:rsidRPr="00D25596">
        <w:rPr>
          <w:rFonts w:ascii="Times New Roman" w:hAnsi="Times New Roman"/>
          <w:sz w:val="28"/>
          <w:szCs w:val="28"/>
        </w:rPr>
        <w:t>.</w:t>
      </w:r>
    </w:p>
    <w:p w:rsidR="001C1F21" w:rsidRPr="00D25596" w:rsidRDefault="001C1F21" w:rsidP="006D0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Результат рассмотрения жалобы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Pr="00D25596" w:rsidRDefault="001C1F21" w:rsidP="0066706A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По результатам рассмотрения обращения жалобы </w:t>
      </w:r>
      <w:r w:rsidRPr="007C008D">
        <w:rPr>
          <w:rFonts w:ascii="Times New Roman" w:hAnsi="Times New Roman"/>
          <w:sz w:val="28"/>
          <w:szCs w:val="28"/>
        </w:rPr>
        <w:t>Ад</w:t>
      </w:r>
      <w:r>
        <w:rPr>
          <w:rFonts w:ascii="Times New Roman" w:hAnsi="Times New Roman"/>
          <w:sz w:val="28"/>
          <w:szCs w:val="28"/>
        </w:rPr>
        <w:t>министрация</w:t>
      </w:r>
      <w:r w:rsidRPr="007C008D">
        <w:rPr>
          <w:rFonts w:ascii="Times New Roman" w:hAnsi="Times New Roman"/>
          <w:sz w:val="28"/>
          <w:szCs w:val="28"/>
        </w:rPr>
        <w:t xml:space="preserve"> города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принимает одно из следующих решений:</w:t>
      </w:r>
    </w:p>
    <w:p w:rsidR="001C1F21" w:rsidRPr="00D25596" w:rsidRDefault="001C1F21" w:rsidP="006D0D4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1) удовлетворяет жалобу, в том числе в форме отмены принятого реш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ния, исправления допущенных органом, предоставляющим муниципальную у</w:t>
      </w:r>
      <w:r w:rsidRPr="00D25596">
        <w:rPr>
          <w:rFonts w:ascii="Times New Roman" w:hAnsi="Times New Roman"/>
          <w:sz w:val="28"/>
          <w:szCs w:val="28"/>
        </w:rPr>
        <w:t>с</w:t>
      </w:r>
      <w:r w:rsidRPr="00D25596">
        <w:rPr>
          <w:rFonts w:ascii="Times New Roman" w:hAnsi="Times New Roman"/>
          <w:sz w:val="28"/>
          <w:szCs w:val="28"/>
        </w:rPr>
        <w:t>лугу, опечаток и ошибок в выданных в результате предоставления муниц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>пальной услуги документах, возврата заявителю денежных средств, взимание которых не предусмотрено нормативными правовыми актами Российской Ф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дерации, нормативными правовыми актами Московской области, муниципал</w:t>
      </w:r>
      <w:r w:rsidRPr="00D25596">
        <w:rPr>
          <w:rFonts w:ascii="Times New Roman" w:hAnsi="Times New Roman"/>
          <w:sz w:val="28"/>
          <w:szCs w:val="28"/>
        </w:rPr>
        <w:t>ь</w:t>
      </w:r>
      <w:r w:rsidRPr="00D25596">
        <w:rPr>
          <w:rFonts w:ascii="Times New Roman" w:hAnsi="Times New Roman"/>
          <w:sz w:val="28"/>
          <w:szCs w:val="28"/>
        </w:rPr>
        <w:t>ными правовыми актами, а также в иных формах;</w:t>
      </w:r>
    </w:p>
    <w:p w:rsidR="001C1F21" w:rsidRPr="00D25596" w:rsidRDefault="001C1F21" w:rsidP="006D0D4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2) отказывает в удовлетворении жалобы.</w:t>
      </w:r>
    </w:p>
    <w:p w:rsidR="001C1F21" w:rsidRPr="00D25596" w:rsidRDefault="001C1F21" w:rsidP="006D0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 xml:space="preserve">Порядок информирования заявителя </w:t>
      </w: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о результатах рассмотрения жалобы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Pr="00D25596" w:rsidRDefault="001C1F21" w:rsidP="0066706A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Не позднее дня, следующего за днем принятия решения, заявителю в письменной или электронной форме направляется мотивированный ответ о р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зультатах рассмотрения жалобы.</w:t>
      </w:r>
    </w:p>
    <w:p w:rsidR="001C1F21" w:rsidRPr="00D25596" w:rsidRDefault="001C1F21" w:rsidP="0066706A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В ответе по результатам рассмотрения жалобы указываются:</w:t>
      </w:r>
    </w:p>
    <w:p w:rsidR="001C1F21" w:rsidRPr="00D25596" w:rsidRDefault="001C1F21" w:rsidP="0066706A">
      <w:pPr>
        <w:pStyle w:val="a"/>
        <w:tabs>
          <w:tab w:val="num" w:pos="1276"/>
        </w:tabs>
      </w:pPr>
      <w:r w:rsidRPr="00D25596">
        <w:t xml:space="preserve">наименование </w:t>
      </w:r>
      <w:r w:rsidRPr="007C008D">
        <w:t>Администрации города</w:t>
      </w:r>
      <w:r>
        <w:t xml:space="preserve">, </w:t>
      </w:r>
      <w:r w:rsidRPr="00D25596">
        <w:t>должность, фамилия, имя, отчество (</w:t>
      </w:r>
      <w:r>
        <w:t xml:space="preserve">последнее - </w:t>
      </w:r>
      <w:r w:rsidRPr="00D25596">
        <w:t xml:space="preserve">при наличии) </w:t>
      </w:r>
      <w:r>
        <w:t>ее</w:t>
      </w:r>
      <w:r w:rsidRPr="00D25596">
        <w:t xml:space="preserve"> должностного лица, принявшего решение по жалобе;</w:t>
      </w:r>
    </w:p>
    <w:p w:rsidR="001C1F21" w:rsidRPr="00D25596" w:rsidRDefault="001C1F21" w:rsidP="006D0D4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1C1F21" w:rsidRPr="00D25596" w:rsidRDefault="001C1F21" w:rsidP="006D0D4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фамилия, имя, отчество (</w:t>
      </w:r>
      <w:r>
        <w:rPr>
          <w:rFonts w:ascii="Times New Roman" w:hAnsi="Times New Roman"/>
          <w:sz w:val="28"/>
          <w:szCs w:val="28"/>
        </w:rPr>
        <w:t xml:space="preserve">последнее - </w:t>
      </w:r>
      <w:r w:rsidRPr="00D25596">
        <w:rPr>
          <w:rFonts w:ascii="Times New Roman" w:hAnsi="Times New Roman"/>
          <w:sz w:val="28"/>
          <w:szCs w:val="28"/>
        </w:rPr>
        <w:t>при наличии) или наименование за</w:t>
      </w:r>
      <w:r w:rsidRPr="00D25596">
        <w:rPr>
          <w:rFonts w:ascii="Times New Roman" w:hAnsi="Times New Roman"/>
          <w:sz w:val="28"/>
          <w:szCs w:val="28"/>
        </w:rPr>
        <w:t>я</w:t>
      </w:r>
      <w:r w:rsidRPr="00D25596">
        <w:rPr>
          <w:rFonts w:ascii="Times New Roman" w:hAnsi="Times New Roman"/>
          <w:sz w:val="28"/>
          <w:szCs w:val="28"/>
        </w:rPr>
        <w:t>вителя;</w:t>
      </w:r>
    </w:p>
    <w:p w:rsidR="001C1F21" w:rsidRPr="00D25596" w:rsidRDefault="001C1F21" w:rsidP="006D0D4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основания для принятия решения по жалобе;</w:t>
      </w:r>
    </w:p>
    <w:p w:rsidR="001C1F21" w:rsidRPr="00D25596" w:rsidRDefault="001C1F21" w:rsidP="006D0D4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принятое по жалобе решение;</w:t>
      </w:r>
    </w:p>
    <w:p w:rsidR="001C1F21" w:rsidRPr="00D25596" w:rsidRDefault="001C1F21" w:rsidP="006D0D4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в случае, если жалоба признана обоснованной, - сроки устранения выя</w:t>
      </w:r>
      <w:r w:rsidRPr="00D25596">
        <w:rPr>
          <w:rFonts w:ascii="Times New Roman" w:hAnsi="Times New Roman"/>
          <w:sz w:val="28"/>
          <w:szCs w:val="28"/>
        </w:rPr>
        <w:t>в</w:t>
      </w:r>
      <w:r w:rsidRPr="00D25596">
        <w:rPr>
          <w:rFonts w:ascii="Times New Roman" w:hAnsi="Times New Roman"/>
          <w:sz w:val="28"/>
          <w:szCs w:val="28"/>
        </w:rPr>
        <w:t>ленных нарушений, в том числе срок предоставления результата муниципал</w:t>
      </w:r>
      <w:r w:rsidRPr="00D25596">
        <w:rPr>
          <w:rFonts w:ascii="Times New Roman" w:hAnsi="Times New Roman"/>
          <w:sz w:val="28"/>
          <w:szCs w:val="28"/>
        </w:rPr>
        <w:t>ь</w:t>
      </w:r>
      <w:r w:rsidRPr="00D25596">
        <w:rPr>
          <w:rFonts w:ascii="Times New Roman" w:hAnsi="Times New Roman"/>
          <w:sz w:val="28"/>
          <w:szCs w:val="28"/>
        </w:rPr>
        <w:t>ной услуги;</w:t>
      </w:r>
    </w:p>
    <w:p w:rsidR="001C1F21" w:rsidRPr="00D25596" w:rsidRDefault="001C1F21" w:rsidP="006D0D4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сведения о порядке обжалования принятого по жалобе решения.</w:t>
      </w:r>
    </w:p>
    <w:p w:rsidR="001C1F21" w:rsidRPr="00D25596" w:rsidRDefault="001C1F21" w:rsidP="0066706A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Ответ по результатам рассмотрения жалобы подписывается уполн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 xml:space="preserve">моченным на рассмотрение жалобы должностным лицом </w:t>
      </w:r>
      <w:r w:rsidRPr="007C008D">
        <w:rPr>
          <w:rFonts w:ascii="Times New Roman" w:hAnsi="Times New Roman"/>
          <w:sz w:val="28"/>
          <w:szCs w:val="28"/>
        </w:rPr>
        <w:t>Администрации гор</w:t>
      </w:r>
      <w:r w:rsidRPr="007C008D">
        <w:rPr>
          <w:rFonts w:ascii="Times New Roman" w:hAnsi="Times New Roman"/>
          <w:sz w:val="28"/>
          <w:szCs w:val="28"/>
        </w:rPr>
        <w:t>о</w:t>
      </w:r>
      <w:r w:rsidRPr="007C008D">
        <w:rPr>
          <w:rFonts w:ascii="Times New Roman" w:hAnsi="Times New Roman"/>
          <w:sz w:val="28"/>
          <w:szCs w:val="28"/>
        </w:rPr>
        <w:t>да</w:t>
      </w:r>
      <w:r>
        <w:rPr>
          <w:rFonts w:ascii="Times New Roman" w:hAnsi="Times New Roman"/>
          <w:sz w:val="28"/>
          <w:szCs w:val="28"/>
        </w:rPr>
        <w:t>.</w:t>
      </w:r>
    </w:p>
    <w:p w:rsidR="001C1F21" w:rsidRPr="00D25596" w:rsidRDefault="001C1F21" w:rsidP="0066706A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По желанию заявителя ответ по результатам рассмотрения жалобы может быть представлен не позднее дня, следующего за днем принятия реш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 xml:space="preserve">ния, в форме электронного документа, подписанного электронной подписью </w:t>
      </w:r>
      <w:r w:rsidRPr="007C008D"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 xml:space="preserve"> или уполномоченного на рассмотрение жалобы его должностного лица, вид которой установлен законодательством Российской Федерации.</w:t>
      </w:r>
    </w:p>
    <w:p w:rsidR="001C1F21" w:rsidRPr="00D25596" w:rsidRDefault="001C1F21" w:rsidP="006D0D4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 xml:space="preserve">Право заявителя на получение информации и документов, </w:t>
      </w: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необходимых для обоснования и рассмотрения жалобы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Pr="00D25596" w:rsidRDefault="001C1F21" w:rsidP="0066706A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1C1F21" w:rsidRPr="00D25596" w:rsidRDefault="001C1F21" w:rsidP="0066706A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Информация и документы, необходимые для обоснования и ра</w:t>
      </w:r>
      <w:r w:rsidRPr="00D25596">
        <w:rPr>
          <w:rFonts w:ascii="Times New Roman" w:hAnsi="Times New Roman"/>
          <w:sz w:val="28"/>
          <w:szCs w:val="28"/>
        </w:rPr>
        <w:t>с</w:t>
      </w:r>
      <w:r w:rsidRPr="00D25596">
        <w:rPr>
          <w:rFonts w:ascii="Times New Roman" w:hAnsi="Times New Roman"/>
          <w:sz w:val="28"/>
          <w:szCs w:val="28"/>
        </w:rPr>
        <w:t xml:space="preserve">смотрения жалобы размещаются в </w:t>
      </w:r>
      <w:r w:rsidRPr="007C008D"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и многофункци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нальных центрах, на официальных сайтах</w:t>
      </w:r>
      <w:r w:rsidRPr="00D25596">
        <w:rPr>
          <w:rFonts w:ascii="Times New Roman" w:hAnsi="Times New Roman"/>
          <w:sz w:val="28"/>
          <w:szCs w:val="28"/>
        </w:rPr>
        <w:t xml:space="preserve"> </w:t>
      </w:r>
      <w:r w:rsidRPr="007C008D"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мног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функциональных центрах, на Едином портале государственных и муниципал</w:t>
      </w:r>
      <w:r w:rsidRPr="00D25596">
        <w:rPr>
          <w:rFonts w:ascii="Times New Roman" w:hAnsi="Times New Roman"/>
          <w:sz w:val="28"/>
          <w:szCs w:val="28"/>
        </w:rPr>
        <w:t>ь</w:t>
      </w:r>
      <w:r w:rsidRPr="00D25596">
        <w:rPr>
          <w:rFonts w:ascii="Times New Roman" w:hAnsi="Times New Roman"/>
          <w:sz w:val="28"/>
          <w:szCs w:val="28"/>
        </w:rPr>
        <w:t>ных услуг, Портале государственных и муниципальных услуг Московской о</w:t>
      </w:r>
      <w:r w:rsidRPr="00D25596">
        <w:rPr>
          <w:rFonts w:ascii="Times New Roman" w:hAnsi="Times New Roman"/>
          <w:sz w:val="28"/>
          <w:szCs w:val="28"/>
        </w:rPr>
        <w:t>б</w:t>
      </w:r>
      <w:r w:rsidRPr="00D25596">
        <w:rPr>
          <w:rFonts w:ascii="Times New Roman" w:hAnsi="Times New Roman"/>
          <w:sz w:val="28"/>
          <w:szCs w:val="28"/>
        </w:rPr>
        <w:t xml:space="preserve">ласти, а также может быть сообщена заявителю в устной и/или письменной форме. </w:t>
      </w:r>
    </w:p>
    <w:p w:rsidR="001C1F21" w:rsidRPr="00D25596" w:rsidRDefault="001C1F21" w:rsidP="006D0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1F21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Порядок обжалования решения по жалобе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Pr="00D25596" w:rsidRDefault="001C1F21" w:rsidP="0066706A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Заявитель вправе обжаловать решения по жалобе вышестоящим должностным лицам.</w:t>
      </w:r>
    </w:p>
    <w:p w:rsidR="001C1F21" w:rsidRPr="00D25596" w:rsidRDefault="001C1F21" w:rsidP="0066706A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В случае установления в ходе или по результатам рассмотрения ж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 xml:space="preserve">лобы признаков состава административного правонарушения или преступления </w:t>
      </w:r>
      <w:r w:rsidRPr="007C008D">
        <w:rPr>
          <w:rFonts w:ascii="Times New Roman" w:hAnsi="Times New Roman"/>
          <w:sz w:val="28"/>
          <w:szCs w:val="28"/>
        </w:rPr>
        <w:t>Ад</w:t>
      </w:r>
      <w:r>
        <w:rPr>
          <w:rFonts w:ascii="Times New Roman" w:hAnsi="Times New Roman"/>
          <w:sz w:val="28"/>
          <w:szCs w:val="28"/>
        </w:rPr>
        <w:t>министрация</w:t>
      </w:r>
      <w:r w:rsidRPr="007C008D">
        <w:rPr>
          <w:rFonts w:ascii="Times New Roman" w:hAnsi="Times New Roman"/>
          <w:sz w:val="28"/>
          <w:szCs w:val="28"/>
        </w:rPr>
        <w:t xml:space="preserve"> города</w:t>
      </w:r>
      <w:r w:rsidRPr="00D25596">
        <w:rPr>
          <w:rFonts w:ascii="Times New Roman" w:hAnsi="Times New Roman"/>
          <w:sz w:val="28"/>
          <w:szCs w:val="28"/>
        </w:rPr>
        <w:t xml:space="preserve"> в установленном порядке незамедлительно направляет имеющиеся материалы в органы прокуратуры.</w:t>
      </w:r>
    </w:p>
    <w:p w:rsidR="001C1F21" w:rsidRPr="00D25596" w:rsidRDefault="001C1F21" w:rsidP="0066706A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Заявитель имеет право на получение информации и документов, н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 xml:space="preserve">обходимых для обоснования и рассмотрения жалобы, при условии, что это не затрагивает права, свободы и законные интересы других лиц и что указанные документы не содержат сведения, составляющие государственную или иную охраняемую законодательством Российской Федерации тайну. </w:t>
      </w:r>
    </w:p>
    <w:p w:rsidR="001C1F21" w:rsidRPr="00D25596" w:rsidRDefault="001C1F21" w:rsidP="0066706A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При подаче жалобы заявитель вправе получить следующую инфо</w:t>
      </w:r>
      <w:r w:rsidRPr="00D25596">
        <w:rPr>
          <w:rFonts w:ascii="Times New Roman" w:hAnsi="Times New Roman"/>
          <w:sz w:val="28"/>
          <w:szCs w:val="28"/>
        </w:rPr>
        <w:t>р</w:t>
      </w:r>
      <w:r w:rsidRPr="00D25596">
        <w:rPr>
          <w:rFonts w:ascii="Times New Roman" w:hAnsi="Times New Roman"/>
          <w:sz w:val="28"/>
          <w:szCs w:val="28"/>
        </w:rPr>
        <w:t xml:space="preserve">мацию: </w:t>
      </w:r>
    </w:p>
    <w:p w:rsidR="001C1F21" w:rsidRPr="00D25596" w:rsidRDefault="001C1F21" w:rsidP="0066706A">
      <w:p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местонахождение </w:t>
      </w:r>
      <w:r w:rsidRPr="007C008D">
        <w:rPr>
          <w:rFonts w:ascii="Times New Roman" w:hAnsi="Times New Roman"/>
          <w:sz w:val="28"/>
          <w:szCs w:val="28"/>
        </w:rPr>
        <w:t>управления землепользования Администрации города</w:t>
      </w:r>
      <w:r w:rsidRPr="00D25596">
        <w:rPr>
          <w:rFonts w:ascii="Times New Roman" w:hAnsi="Times New Roman"/>
          <w:sz w:val="28"/>
          <w:szCs w:val="28"/>
        </w:rPr>
        <w:t xml:space="preserve">; </w:t>
      </w:r>
    </w:p>
    <w:p w:rsidR="001C1F21" w:rsidRPr="00D25596" w:rsidRDefault="001C1F21" w:rsidP="0066706A">
      <w:p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перечень номеров телефонов для получения сведений о прохождении процедур по рассмотрению жалобы; </w:t>
      </w:r>
    </w:p>
    <w:p w:rsidR="001C1F21" w:rsidRPr="00D25596" w:rsidRDefault="001C1F21" w:rsidP="0066706A">
      <w:p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местонахождение органов местного самоуправления, фамилии, имена, отчества (</w:t>
      </w:r>
      <w:r>
        <w:rPr>
          <w:rFonts w:ascii="Times New Roman" w:hAnsi="Times New Roman"/>
          <w:sz w:val="28"/>
          <w:szCs w:val="28"/>
        </w:rPr>
        <w:t xml:space="preserve">последнее - </w:t>
      </w:r>
      <w:r w:rsidRPr="00D25596">
        <w:rPr>
          <w:rFonts w:ascii="Times New Roman" w:hAnsi="Times New Roman"/>
          <w:sz w:val="28"/>
          <w:szCs w:val="28"/>
        </w:rPr>
        <w:t xml:space="preserve">при наличии) и должности их руководителей, а также должностных лиц, которым может быть направлена жалоба. </w:t>
      </w:r>
    </w:p>
    <w:p w:rsidR="001C1F21" w:rsidRPr="00D25596" w:rsidRDefault="001C1F21" w:rsidP="0066706A">
      <w:pPr>
        <w:pStyle w:val="ListParagraph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При подаче жалобы заинтересованное лицо вправе получить в </w:t>
      </w:r>
      <w:r>
        <w:rPr>
          <w:rFonts w:ascii="Times New Roman" w:hAnsi="Times New Roman"/>
          <w:sz w:val="28"/>
          <w:szCs w:val="28"/>
        </w:rPr>
        <w:t>управлении землепользования Администрации города</w:t>
      </w:r>
      <w:r w:rsidRPr="00D25596">
        <w:rPr>
          <w:rFonts w:ascii="Times New Roman" w:hAnsi="Times New Roman"/>
          <w:sz w:val="28"/>
          <w:szCs w:val="28"/>
        </w:rPr>
        <w:t xml:space="preserve"> копии документов, по</w:t>
      </w:r>
      <w:r w:rsidRPr="00D25596">
        <w:rPr>
          <w:rFonts w:ascii="Times New Roman" w:hAnsi="Times New Roman"/>
          <w:sz w:val="28"/>
          <w:szCs w:val="28"/>
        </w:rPr>
        <w:t>д</w:t>
      </w:r>
      <w:r w:rsidRPr="00D25596">
        <w:rPr>
          <w:rFonts w:ascii="Times New Roman" w:hAnsi="Times New Roman"/>
          <w:sz w:val="28"/>
          <w:szCs w:val="28"/>
        </w:rPr>
        <w:t>тверждающих обжалуемое действие (бездействие), решение должностного л</w:t>
      </w:r>
      <w:r w:rsidRPr="00D25596">
        <w:rPr>
          <w:rFonts w:ascii="Times New Roman" w:hAnsi="Times New Roman"/>
          <w:sz w:val="28"/>
          <w:szCs w:val="28"/>
        </w:rPr>
        <w:t>и</w:t>
      </w:r>
      <w:r w:rsidRPr="00D25596">
        <w:rPr>
          <w:rFonts w:ascii="Times New Roman" w:hAnsi="Times New Roman"/>
          <w:sz w:val="28"/>
          <w:szCs w:val="28"/>
        </w:rPr>
        <w:t>ца.</w:t>
      </w:r>
    </w:p>
    <w:p w:rsidR="001C1F21" w:rsidRPr="00D25596" w:rsidRDefault="001C1F21" w:rsidP="00667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1C1F21" w:rsidRDefault="001C1F21" w:rsidP="0066706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 xml:space="preserve">Способы информирования заявителей </w:t>
      </w:r>
    </w:p>
    <w:p w:rsidR="001C1F21" w:rsidRDefault="001C1F21" w:rsidP="0066706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о порядке подачи и рассмотрения жалобы</w:t>
      </w:r>
    </w:p>
    <w:p w:rsidR="001C1F21" w:rsidRPr="00D25596" w:rsidRDefault="001C1F21" w:rsidP="006D0D4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Default="001C1F21" w:rsidP="006D0D4E">
      <w:pPr>
        <w:pStyle w:val="ListParagraph"/>
        <w:numPr>
          <w:ilvl w:val="0"/>
          <w:numId w:val="1"/>
        </w:numPr>
        <w:tabs>
          <w:tab w:val="left" w:pos="1134"/>
          <w:tab w:val="num" w:pos="137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Информирование заявителей о порядке подачи и рассмотрения ж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 xml:space="preserve">лобы на решения и действия (бездействие) </w:t>
      </w:r>
      <w:r w:rsidRPr="007C008D"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>, должнос</w:t>
      </w:r>
      <w:r w:rsidRPr="00D25596">
        <w:rPr>
          <w:rFonts w:ascii="Times New Roman" w:hAnsi="Times New Roman"/>
          <w:sz w:val="28"/>
          <w:szCs w:val="28"/>
        </w:rPr>
        <w:t>т</w:t>
      </w:r>
      <w:r w:rsidRPr="00D25596">
        <w:rPr>
          <w:rFonts w:ascii="Times New Roman" w:hAnsi="Times New Roman"/>
          <w:sz w:val="28"/>
          <w:szCs w:val="28"/>
        </w:rPr>
        <w:t xml:space="preserve">ных лиц </w:t>
      </w:r>
      <w:r w:rsidRPr="007C008D"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>, муниципальных служащих, осуществляется посредством размещения информации на стендах в местах предоставления м</w:t>
      </w:r>
      <w:r w:rsidRPr="00D25596">
        <w:rPr>
          <w:rFonts w:ascii="Times New Roman" w:hAnsi="Times New Roman"/>
          <w:sz w:val="28"/>
          <w:szCs w:val="28"/>
        </w:rPr>
        <w:t>у</w:t>
      </w:r>
      <w:r w:rsidRPr="00D25596">
        <w:rPr>
          <w:rFonts w:ascii="Times New Roman" w:hAnsi="Times New Roman"/>
          <w:sz w:val="28"/>
          <w:szCs w:val="28"/>
        </w:rPr>
        <w:t xml:space="preserve">ниципальной услуги в </w:t>
      </w:r>
      <w:r w:rsidRPr="007C008D"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sz w:val="28"/>
          <w:szCs w:val="28"/>
        </w:rPr>
        <w:t xml:space="preserve"> и многофункциональных це</w:t>
      </w:r>
      <w:r w:rsidRPr="00D25596">
        <w:rPr>
          <w:rFonts w:ascii="Times New Roman" w:hAnsi="Times New Roman"/>
          <w:sz w:val="28"/>
          <w:szCs w:val="28"/>
        </w:rPr>
        <w:t>н</w:t>
      </w:r>
      <w:r w:rsidRPr="00D25596">
        <w:rPr>
          <w:rFonts w:ascii="Times New Roman" w:hAnsi="Times New Roman"/>
          <w:sz w:val="28"/>
          <w:szCs w:val="28"/>
        </w:rPr>
        <w:t>трах</w:t>
      </w:r>
      <w:r>
        <w:rPr>
          <w:rFonts w:ascii="Times New Roman" w:hAnsi="Times New Roman"/>
          <w:sz w:val="28"/>
          <w:szCs w:val="28"/>
        </w:rPr>
        <w:t>, на официальных сайтах</w:t>
      </w:r>
      <w:r w:rsidRPr="00D25596">
        <w:rPr>
          <w:rFonts w:ascii="Times New Roman" w:hAnsi="Times New Roman"/>
          <w:sz w:val="28"/>
          <w:szCs w:val="28"/>
        </w:rPr>
        <w:t xml:space="preserve"> </w:t>
      </w:r>
      <w:r w:rsidRPr="007C008D">
        <w:rPr>
          <w:rFonts w:ascii="Times New Roman" w:hAnsi="Times New Roman"/>
          <w:sz w:val="28"/>
          <w:szCs w:val="28"/>
        </w:rPr>
        <w:t>Администрации города</w:t>
      </w:r>
      <w:r w:rsidRPr="00D25596">
        <w:rPr>
          <w:rFonts w:ascii="Times New Roman" w:hAnsi="Times New Roman"/>
          <w:i/>
          <w:sz w:val="28"/>
          <w:szCs w:val="28"/>
        </w:rPr>
        <w:t xml:space="preserve"> </w:t>
      </w:r>
      <w:r w:rsidRPr="00D25596">
        <w:rPr>
          <w:rFonts w:ascii="Times New Roman" w:hAnsi="Times New Roman"/>
          <w:sz w:val="28"/>
          <w:szCs w:val="28"/>
        </w:rPr>
        <w:t>и многофункциональных центров, на Едином портале государственных и муниципальных услуг и Порт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ле государственных и муниципальных услуг Московской области, а также м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жет быть сообщена заявителю в устной и (или) письменной форме.</w:t>
      </w:r>
    </w:p>
    <w:p w:rsidR="001C1F21" w:rsidRDefault="001C1F21" w:rsidP="006D0D4E">
      <w:pPr>
        <w:tabs>
          <w:tab w:val="left" w:pos="1134"/>
          <w:tab w:val="num" w:pos="13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1F21" w:rsidRPr="00D33732" w:rsidRDefault="001C1F21" w:rsidP="006D0D4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D33732">
        <w:rPr>
          <w:rFonts w:ascii="Times New Roman" w:hAnsi="Times New Roman"/>
          <w:sz w:val="28"/>
          <w:szCs w:val="28"/>
        </w:rPr>
        <w:t>________</w:t>
      </w:r>
    </w:p>
    <w:p w:rsidR="001C1F21" w:rsidRDefault="001C1F2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1C1F21" w:rsidRPr="00717A52" w:rsidRDefault="001C1F21" w:rsidP="007E0D6A">
      <w:pPr>
        <w:widowControl w:val="0"/>
        <w:tabs>
          <w:tab w:val="left" w:pos="8820"/>
        </w:tabs>
        <w:autoSpaceDE w:val="0"/>
        <w:autoSpaceDN w:val="0"/>
        <w:adjustRightInd w:val="0"/>
        <w:spacing w:after="0" w:line="240" w:lineRule="auto"/>
        <w:ind w:left="4678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</w:t>
      </w:r>
      <w:r w:rsidRPr="00717A52">
        <w:rPr>
          <w:rFonts w:ascii="Times New Roman" w:hAnsi="Times New Roman"/>
          <w:sz w:val="28"/>
          <w:szCs w:val="28"/>
        </w:rPr>
        <w:t xml:space="preserve">1 </w:t>
      </w:r>
    </w:p>
    <w:p w:rsidR="001C1F21" w:rsidRPr="00717A52" w:rsidRDefault="001C1F21" w:rsidP="007E0D6A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0" w:line="240" w:lineRule="auto"/>
        <w:ind w:left="4678"/>
        <w:rPr>
          <w:rFonts w:ascii="Times New Roman" w:eastAsia="PMingLiU" w:hAnsi="Times New Roman"/>
          <w:bCs/>
          <w:sz w:val="28"/>
          <w:szCs w:val="28"/>
        </w:rPr>
      </w:pPr>
      <w:r w:rsidRPr="00717A52">
        <w:rPr>
          <w:rFonts w:ascii="Times New Roman" w:hAnsi="Times New Roman"/>
          <w:sz w:val="28"/>
          <w:szCs w:val="28"/>
        </w:rPr>
        <w:t xml:space="preserve">к </w:t>
      </w:r>
      <w:r w:rsidRPr="00717A52">
        <w:rPr>
          <w:rFonts w:ascii="Times New Roman" w:eastAsia="PMingLiU" w:hAnsi="Times New Roman"/>
          <w:bCs/>
          <w:sz w:val="28"/>
          <w:szCs w:val="28"/>
        </w:rPr>
        <w:t>административному регламенту</w:t>
      </w:r>
    </w:p>
    <w:p w:rsidR="001C1F21" w:rsidRDefault="001C1F21" w:rsidP="007E0D6A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eastAsia="PMingLiU" w:hAnsi="Times New Roman"/>
          <w:bCs/>
          <w:sz w:val="28"/>
          <w:szCs w:val="28"/>
        </w:rPr>
      </w:pPr>
      <w:r w:rsidRPr="00717A52">
        <w:rPr>
          <w:rFonts w:ascii="Times New Roman" w:eastAsia="PMingLiU" w:hAnsi="Times New Roman"/>
          <w:bCs/>
          <w:sz w:val="28"/>
          <w:szCs w:val="28"/>
        </w:rPr>
        <w:t xml:space="preserve">предоставления муниципальной услуги по предоставлению земельных участков, находящихся в муниципальной </w:t>
      </w:r>
    </w:p>
    <w:p w:rsidR="001C1F21" w:rsidRDefault="001C1F21" w:rsidP="007E0D6A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eastAsia="PMingLiU" w:hAnsi="Times New Roman"/>
          <w:bCs/>
          <w:sz w:val="28"/>
          <w:szCs w:val="28"/>
        </w:rPr>
      </w:pPr>
      <w:r w:rsidRPr="00717A52">
        <w:rPr>
          <w:rFonts w:ascii="Times New Roman" w:eastAsia="PMingLiU" w:hAnsi="Times New Roman"/>
          <w:bCs/>
          <w:sz w:val="28"/>
          <w:szCs w:val="28"/>
        </w:rPr>
        <w:t>собственности или</w:t>
      </w:r>
      <w:r>
        <w:rPr>
          <w:rFonts w:ascii="Times New Roman" w:eastAsia="PMingLiU" w:hAnsi="Times New Roman"/>
          <w:bCs/>
          <w:sz w:val="28"/>
          <w:szCs w:val="28"/>
        </w:rPr>
        <w:t xml:space="preserve"> </w:t>
      </w:r>
      <w:r w:rsidRPr="00717A52">
        <w:rPr>
          <w:rFonts w:ascii="Times New Roman" w:eastAsia="PMingLiU" w:hAnsi="Times New Roman"/>
          <w:bCs/>
          <w:sz w:val="28"/>
          <w:szCs w:val="28"/>
        </w:rPr>
        <w:t xml:space="preserve">государственная </w:t>
      </w:r>
    </w:p>
    <w:p w:rsidR="001C1F21" w:rsidRDefault="001C1F21" w:rsidP="007E0D6A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eastAsia="PMingLiU" w:hAnsi="Times New Roman"/>
          <w:bCs/>
          <w:sz w:val="28"/>
          <w:szCs w:val="28"/>
        </w:rPr>
      </w:pPr>
      <w:r w:rsidRPr="00717A52">
        <w:rPr>
          <w:rFonts w:ascii="Times New Roman" w:eastAsia="PMingLiU" w:hAnsi="Times New Roman"/>
          <w:bCs/>
          <w:sz w:val="28"/>
          <w:szCs w:val="28"/>
        </w:rPr>
        <w:t>собственность</w:t>
      </w:r>
      <w:r>
        <w:rPr>
          <w:rFonts w:ascii="Times New Roman" w:eastAsia="PMingLiU" w:hAnsi="Times New Roman"/>
          <w:bCs/>
          <w:sz w:val="28"/>
          <w:szCs w:val="28"/>
        </w:rPr>
        <w:t xml:space="preserve"> </w:t>
      </w:r>
      <w:r w:rsidRPr="00717A52">
        <w:rPr>
          <w:rFonts w:ascii="Times New Roman" w:eastAsia="PMingLiU" w:hAnsi="Times New Roman"/>
          <w:bCs/>
          <w:sz w:val="28"/>
          <w:szCs w:val="28"/>
        </w:rPr>
        <w:t xml:space="preserve">на которые не </w:t>
      </w:r>
    </w:p>
    <w:p w:rsidR="001C1F21" w:rsidRDefault="001C1F21" w:rsidP="007E0D6A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eastAsia="PMingLiU" w:hAnsi="Times New Roman"/>
          <w:bCs/>
          <w:sz w:val="28"/>
          <w:szCs w:val="28"/>
        </w:rPr>
      </w:pPr>
      <w:r w:rsidRPr="00717A52">
        <w:rPr>
          <w:rFonts w:ascii="Times New Roman" w:eastAsia="PMingLiU" w:hAnsi="Times New Roman"/>
          <w:bCs/>
          <w:sz w:val="28"/>
          <w:szCs w:val="28"/>
        </w:rPr>
        <w:t>разграничена, для</w:t>
      </w:r>
      <w:r>
        <w:rPr>
          <w:rFonts w:ascii="Times New Roman" w:eastAsia="PMingLiU" w:hAnsi="Times New Roman"/>
          <w:bCs/>
          <w:sz w:val="28"/>
          <w:szCs w:val="28"/>
        </w:rPr>
        <w:t xml:space="preserve"> </w:t>
      </w:r>
      <w:r w:rsidRPr="00717A52">
        <w:rPr>
          <w:rFonts w:ascii="Times New Roman" w:eastAsia="PMingLiU" w:hAnsi="Times New Roman"/>
          <w:bCs/>
          <w:sz w:val="28"/>
          <w:szCs w:val="28"/>
        </w:rPr>
        <w:t xml:space="preserve">строительства с </w:t>
      </w:r>
    </w:p>
    <w:p w:rsidR="001C1F21" w:rsidRPr="00717A52" w:rsidRDefault="001C1F21" w:rsidP="007E0D6A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eastAsia="PMingLiU" w:hAnsi="Times New Roman"/>
          <w:bCs/>
          <w:sz w:val="28"/>
          <w:szCs w:val="28"/>
        </w:rPr>
      </w:pPr>
      <w:r w:rsidRPr="00717A52">
        <w:rPr>
          <w:rFonts w:ascii="Times New Roman" w:eastAsia="PMingLiU" w:hAnsi="Times New Roman"/>
          <w:bCs/>
          <w:sz w:val="28"/>
          <w:szCs w:val="28"/>
        </w:rPr>
        <w:t>предварительным</w:t>
      </w:r>
      <w:r>
        <w:rPr>
          <w:rFonts w:ascii="Times New Roman" w:eastAsia="PMingLiU" w:hAnsi="Times New Roman"/>
          <w:bCs/>
          <w:sz w:val="28"/>
          <w:szCs w:val="28"/>
        </w:rPr>
        <w:t xml:space="preserve"> </w:t>
      </w:r>
      <w:r w:rsidRPr="00717A52">
        <w:rPr>
          <w:rFonts w:ascii="Times New Roman" w:eastAsia="PMingLiU" w:hAnsi="Times New Roman"/>
          <w:bCs/>
          <w:sz w:val="28"/>
          <w:szCs w:val="28"/>
        </w:rPr>
        <w:t xml:space="preserve">согласованием мест размещения </w:t>
      </w:r>
      <w:bookmarkStart w:id="0" w:name="_GoBack"/>
      <w:bookmarkEnd w:id="0"/>
      <w:r w:rsidRPr="00717A52">
        <w:rPr>
          <w:rFonts w:ascii="Times New Roman" w:eastAsia="PMingLiU" w:hAnsi="Times New Roman"/>
          <w:bCs/>
          <w:sz w:val="28"/>
          <w:szCs w:val="28"/>
        </w:rPr>
        <w:t>объектов</w:t>
      </w:r>
    </w:p>
    <w:p w:rsidR="001C1F21" w:rsidRDefault="001C1F21" w:rsidP="0018035C">
      <w:pPr>
        <w:tabs>
          <w:tab w:val="left" w:pos="1134"/>
          <w:tab w:val="num" w:pos="1372"/>
        </w:tabs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1C1F21" w:rsidRDefault="001C1F21" w:rsidP="0018035C">
      <w:pPr>
        <w:tabs>
          <w:tab w:val="left" w:pos="1134"/>
          <w:tab w:val="num" w:pos="1372"/>
        </w:tabs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1C1F21" w:rsidRPr="0093373E" w:rsidRDefault="001C1F21" w:rsidP="006D02CF">
      <w:pPr>
        <w:widowControl w:val="0"/>
        <w:autoSpaceDE w:val="0"/>
        <w:autoSpaceDN w:val="0"/>
        <w:adjustRightInd w:val="0"/>
        <w:spacing w:before="60" w:after="6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СПРАВОЧНАЯ ИНФОРМАЦИЯ</w:t>
      </w:r>
    </w:p>
    <w:p w:rsidR="001C1F21" w:rsidRDefault="001C1F21" w:rsidP="006D02CF">
      <w:pPr>
        <w:widowControl w:val="0"/>
        <w:autoSpaceDE w:val="0"/>
        <w:autoSpaceDN w:val="0"/>
        <w:adjustRightInd w:val="0"/>
        <w:spacing w:before="60" w:after="6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93373E">
        <w:rPr>
          <w:rFonts w:ascii="Times New Roman" w:hAnsi="Times New Roman"/>
          <w:b/>
          <w:sz w:val="28"/>
          <w:szCs w:val="28"/>
        </w:rPr>
        <w:t xml:space="preserve">о месте нахождения, графике работы, контактных телефонах, </w:t>
      </w:r>
    </w:p>
    <w:p w:rsidR="001C1F21" w:rsidRDefault="001C1F21" w:rsidP="006D02CF">
      <w:pPr>
        <w:widowControl w:val="0"/>
        <w:autoSpaceDE w:val="0"/>
        <w:autoSpaceDN w:val="0"/>
        <w:adjustRightInd w:val="0"/>
        <w:spacing w:before="60" w:after="6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93373E">
        <w:rPr>
          <w:rFonts w:ascii="Times New Roman" w:hAnsi="Times New Roman"/>
          <w:b/>
          <w:sz w:val="28"/>
          <w:szCs w:val="28"/>
        </w:rPr>
        <w:t xml:space="preserve">адресах электронной почты Администрации города, </w:t>
      </w:r>
      <w:r>
        <w:rPr>
          <w:rFonts w:ascii="Times New Roman" w:hAnsi="Times New Roman"/>
          <w:b/>
          <w:sz w:val="28"/>
          <w:szCs w:val="28"/>
        </w:rPr>
        <w:t>ее</w:t>
      </w:r>
      <w:r w:rsidRPr="0093373E">
        <w:rPr>
          <w:rFonts w:ascii="Times New Roman" w:hAnsi="Times New Roman"/>
          <w:b/>
          <w:sz w:val="28"/>
          <w:szCs w:val="28"/>
        </w:rPr>
        <w:t xml:space="preserve"> структурных </w:t>
      </w:r>
    </w:p>
    <w:p w:rsidR="001C1F21" w:rsidRDefault="001C1F21" w:rsidP="006D02CF">
      <w:pPr>
        <w:widowControl w:val="0"/>
        <w:autoSpaceDE w:val="0"/>
        <w:autoSpaceDN w:val="0"/>
        <w:adjustRightInd w:val="0"/>
        <w:spacing w:before="60" w:after="6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93373E">
        <w:rPr>
          <w:rFonts w:ascii="Times New Roman" w:hAnsi="Times New Roman"/>
          <w:b/>
          <w:sz w:val="28"/>
          <w:szCs w:val="28"/>
        </w:rPr>
        <w:t xml:space="preserve">подразделений, многофункциональных центров и организаций, </w:t>
      </w:r>
    </w:p>
    <w:p w:rsidR="001C1F21" w:rsidRPr="0093373E" w:rsidRDefault="001C1F21" w:rsidP="006D02CF">
      <w:pPr>
        <w:widowControl w:val="0"/>
        <w:autoSpaceDE w:val="0"/>
        <w:autoSpaceDN w:val="0"/>
        <w:adjustRightInd w:val="0"/>
        <w:spacing w:before="60" w:after="6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93373E">
        <w:rPr>
          <w:rFonts w:ascii="Times New Roman" w:hAnsi="Times New Roman"/>
          <w:b/>
          <w:sz w:val="28"/>
          <w:szCs w:val="28"/>
        </w:rPr>
        <w:t>участвующих в предоставлении муниципальной услуги</w:t>
      </w:r>
    </w:p>
    <w:p w:rsidR="001C1F21" w:rsidRPr="0093373E" w:rsidRDefault="001C1F21" w:rsidP="006D02CF">
      <w:pPr>
        <w:widowControl w:val="0"/>
        <w:autoSpaceDE w:val="0"/>
        <w:autoSpaceDN w:val="0"/>
        <w:adjustRightInd w:val="0"/>
        <w:spacing w:before="60" w:after="6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Default="001C1F21" w:rsidP="006D02CF">
      <w:pPr>
        <w:pStyle w:val="ConsPlusNonformat"/>
        <w:tabs>
          <w:tab w:val="left" w:pos="709"/>
        </w:tabs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0B5F">
        <w:rPr>
          <w:rFonts w:ascii="Times New Roman" w:hAnsi="Times New Roman" w:cs="Times New Roman"/>
          <w:b/>
          <w:sz w:val="28"/>
          <w:szCs w:val="28"/>
        </w:rPr>
        <w:t>1. </w:t>
      </w: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города Королёва Московской области </w:t>
      </w:r>
      <w:r w:rsidRPr="005F0B5F">
        <w:rPr>
          <w:rFonts w:ascii="Times New Roman" w:hAnsi="Times New Roman" w:cs="Times New Roman"/>
          <w:b/>
          <w:sz w:val="28"/>
          <w:szCs w:val="28"/>
        </w:rPr>
        <w:t xml:space="preserve">(далее – </w:t>
      </w:r>
      <w:r>
        <w:rPr>
          <w:rFonts w:ascii="Times New Roman" w:hAnsi="Times New Roman" w:cs="Times New Roman"/>
          <w:b/>
          <w:sz w:val="28"/>
          <w:szCs w:val="28"/>
        </w:rPr>
        <w:br/>
        <w:t>Администрации города</w:t>
      </w:r>
    </w:p>
    <w:p w:rsidR="001C1F21" w:rsidRDefault="001C1F21" w:rsidP="006D02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0B5F">
        <w:rPr>
          <w:rFonts w:ascii="Times New Roman" w:hAnsi="Times New Roman"/>
          <w:sz w:val="28"/>
          <w:szCs w:val="28"/>
        </w:rPr>
        <w:t>Место нахождения Администрации города</w:t>
      </w:r>
      <w:r w:rsidRPr="00E5568F">
        <w:rPr>
          <w:rFonts w:ascii="Times New Roman" w:hAnsi="Times New Roman"/>
          <w:sz w:val="28"/>
          <w:szCs w:val="28"/>
        </w:rPr>
        <w:t>:</w:t>
      </w:r>
      <w:r w:rsidRPr="005F0B5F">
        <w:rPr>
          <w:rFonts w:ascii="Times New Roman" w:hAnsi="Times New Roman"/>
          <w:i/>
          <w:sz w:val="28"/>
          <w:szCs w:val="28"/>
        </w:rPr>
        <w:t xml:space="preserve"> </w:t>
      </w:r>
      <w:r w:rsidRPr="005F0B5F">
        <w:rPr>
          <w:rFonts w:ascii="Times New Roman" w:hAnsi="Times New Roman"/>
          <w:sz w:val="28"/>
          <w:szCs w:val="28"/>
        </w:rPr>
        <w:t>141070, Московская область, г. Королёв, ул. Октябрьская, д. 1.</w:t>
      </w:r>
    </w:p>
    <w:p w:rsidR="001C1F21" w:rsidRPr="005F0B5F" w:rsidRDefault="001C1F21" w:rsidP="006D02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5F0B5F">
        <w:rPr>
          <w:rFonts w:ascii="Times New Roman" w:hAnsi="Times New Roman"/>
          <w:sz w:val="28"/>
          <w:szCs w:val="28"/>
        </w:rPr>
        <w:t>График работы Администрации города</w:t>
      </w:r>
      <w:r w:rsidRPr="00E5568F">
        <w:rPr>
          <w:rFonts w:ascii="Times New Roman" w:hAnsi="Times New Roman"/>
          <w:sz w:val="28"/>
          <w:szCs w:val="28"/>
        </w:rPr>
        <w:t>:</w:t>
      </w:r>
    </w:p>
    <w:p w:rsidR="001C1F21" w:rsidRPr="005F0B5F" w:rsidRDefault="001C1F21" w:rsidP="006D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4708" w:type="pct"/>
        <w:jc w:val="center"/>
        <w:tblLook w:val="01E0"/>
      </w:tblPr>
      <w:tblGrid>
        <w:gridCol w:w="2343"/>
        <w:gridCol w:w="6936"/>
      </w:tblGrid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847B0F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847B0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9-00 до 18-00 (обеденный перерыв с 13-00 до 13-45)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Вторник</w:t>
            </w: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9-00 до 18-00 (обеденный перерыв с 13-00 до 13-45)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С</w:t>
            </w: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реда</w:t>
            </w: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9-00 до 18-00 (обеденный перерыв с 13-00 до 13-45)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Четверг</w:t>
            </w: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9-00 до 18-00 (обеденный перерыв с 13-00 до 13-45)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Пятница</w:t>
            </w: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 xml:space="preserve"> и предпраздничные дни</w:t>
            </w: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C1F21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9-00 до 17-00 (обеденный перерыв с 13-00 до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971B6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Суббота</w:t>
            </w: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выходной день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1C1F21" w:rsidRPr="00847B0F" w:rsidRDefault="001C1F21" w:rsidP="00174048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выходной день</w:t>
            </w:r>
          </w:p>
        </w:tc>
      </w:tr>
    </w:tbl>
    <w:p w:rsidR="001C1F21" w:rsidRPr="005F0B5F" w:rsidRDefault="001C1F21" w:rsidP="006D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C1F21" w:rsidRDefault="001C1F21" w:rsidP="006D02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0B5F">
        <w:rPr>
          <w:rFonts w:ascii="Times New Roman" w:hAnsi="Times New Roman"/>
          <w:sz w:val="28"/>
          <w:szCs w:val="28"/>
        </w:rPr>
        <w:t>График приема заявителей в Администрации города:</w:t>
      </w:r>
    </w:p>
    <w:p w:rsidR="001C1F21" w:rsidRPr="005F0B5F" w:rsidRDefault="001C1F21" w:rsidP="006D02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4708" w:type="pct"/>
        <w:jc w:val="center"/>
        <w:tblLook w:val="01E0"/>
      </w:tblPr>
      <w:tblGrid>
        <w:gridCol w:w="2343"/>
        <w:gridCol w:w="6936"/>
      </w:tblGrid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  <w:lang w:val="en-US"/>
              </w:rPr>
            </w:pPr>
            <w:r w:rsidRPr="005F0B5F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Понедельник</w:t>
            </w:r>
            <w:r w:rsidRPr="005F0B5F">
              <w:rPr>
                <w:rFonts w:ascii="Times New Roman" w:hAnsi="Times New Roman"/>
                <w:i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09-00 до 18-00 (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обеденный </w:t>
            </w:r>
            <w:r>
              <w:rPr>
                <w:rFonts w:ascii="Times New Roman" w:hAnsi="Times New Roman"/>
                <w:sz w:val="28"/>
                <w:szCs w:val="28"/>
              </w:rPr>
              <w:t>перерыв с 13-00 до 13-</w:t>
            </w:r>
            <w:r w:rsidRPr="005F0B5F">
              <w:rPr>
                <w:rFonts w:ascii="Times New Roman" w:hAnsi="Times New Roman"/>
                <w:sz w:val="28"/>
                <w:szCs w:val="28"/>
              </w:rPr>
              <w:t>45)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Вторник</w:t>
            </w: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09-00 до 18-00 (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обеденный </w:t>
            </w:r>
            <w:r>
              <w:rPr>
                <w:rFonts w:ascii="Times New Roman" w:hAnsi="Times New Roman"/>
                <w:sz w:val="28"/>
                <w:szCs w:val="28"/>
              </w:rPr>
              <w:t>перерыв с 13-00 до 13-</w:t>
            </w:r>
            <w:r w:rsidRPr="005F0B5F">
              <w:rPr>
                <w:rFonts w:ascii="Times New Roman" w:hAnsi="Times New Roman"/>
                <w:sz w:val="28"/>
                <w:szCs w:val="28"/>
              </w:rPr>
              <w:t>45)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С</w:t>
            </w: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реда</w:t>
            </w: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09-00 до 18-00 (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обеденный </w:t>
            </w:r>
            <w:r>
              <w:rPr>
                <w:rFonts w:ascii="Times New Roman" w:hAnsi="Times New Roman"/>
                <w:sz w:val="28"/>
                <w:szCs w:val="28"/>
              </w:rPr>
              <w:t>перерыв с 13-00 до 13-</w:t>
            </w:r>
            <w:r w:rsidRPr="005F0B5F">
              <w:rPr>
                <w:rFonts w:ascii="Times New Roman" w:hAnsi="Times New Roman"/>
                <w:sz w:val="28"/>
                <w:szCs w:val="28"/>
              </w:rPr>
              <w:t>45)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Четверг</w:t>
            </w: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09-00 до 18-00 (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обеденный </w:t>
            </w:r>
            <w:r>
              <w:rPr>
                <w:rFonts w:ascii="Times New Roman" w:hAnsi="Times New Roman"/>
                <w:sz w:val="28"/>
                <w:szCs w:val="28"/>
              </w:rPr>
              <w:t>перерыв с 13-00 до 13-</w:t>
            </w:r>
            <w:r w:rsidRPr="005F0B5F">
              <w:rPr>
                <w:rFonts w:ascii="Times New Roman" w:hAnsi="Times New Roman"/>
                <w:sz w:val="28"/>
                <w:szCs w:val="28"/>
              </w:rPr>
              <w:t>45)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487D48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</w:pPr>
            <w:r w:rsidRPr="00487D48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Пятница</w:t>
            </w:r>
            <w:r w:rsidRPr="00487D48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 xml:space="preserve"> и предпраздничные дни</w:t>
            </w:r>
            <w:r w:rsidRPr="00487D48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1F21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B5F">
              <w:rPr>
                <w:rFonts w:ascii="Times New Roman" w:hAnsi="Times New Roman"/>
                <w:sz w:val="28"/>
                <w:szCs w:val="28"/>
              </w:rPr>
              <w:t>с 09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5F0B5F">
              <w:rPr>
                <w:rFonts w:ascii="Times New Roman" w:hAnsi="Times New Roman"/>
                <w:sz w:val="28"/>
                <w:szCs w:val="28"/>
              </w:rPr>
              <w:t xml:space="preserve">00 до </w:t>
            </w:r>
            <w:r>
              <w:rPr>
                <w:rFonts w:ascii="Times New Roman" w:hAnsi="Times New Roman"/>
                <w:sz w:val="28"/>
                <w:szCs w:val="28"/>
              </w:rPr>
              <w:t>17-</w:t>
            </w:r>
            <w:r w:rsidRPr="005F0B5F"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обеденный </w:t>
            </w:r>
            <w:r>
              <w:rPr>
                <w:rFonts w:ascii="Times New Roman" w:hAnsi="Times New Roman"/>
                <w:sz w:val="28"/>
                <w:szCs w:val="28"/>
              </w:rPr>
              <w:t>перерыв с 13-00 до 13-</w:t>
            </w:r>
            <w:r w:rsidRPr="005F0B5F">
              <w:rPr>
                <w:rFonts w:ascii="Times New Roman" w:hAnsi="Times New Roman"/>
                <w:sz w:val="28"/>
                <w:szCs w:val="28"/>
              </w:rPr>
              <w:t>45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2C4776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Суббота</w:t>
            </w: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выходной день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1C1F21" w:rsidRPr="008D1D19" w:rsidRDefault="001C1F21" w:rsidP="00174048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выходной день</w:t>
            </w:r>
          </w:p>
        </w:tc>
      </w:tr>
    </w:tbl>
    <w:p w:rsidR="001C1F21" w:rsidRPr="005F0B5F" w:rsidRDefault="001C1F21" w:rsidP="006D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C1F21" w:rsidRPr="005F0B5F" w:rsidRDefault="001C1F21" w:rsidP="006D02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5F0B5F">
        <w:rPr>
          <w:rFonts w:ascii="Times New Roman" w:hAnsi="Times New Roman"/>
          <w:sz w:val="28"/>
          <w:szCs w:val="28"/>
        </w:rPr>
        <w:t>Почтовый адрес Администрации города: 141070, Московская область, г. Королёв, ул. Октябрьская, д. 1.</w:t>
      </w:r>
    </w:p>
    <w:p w:rsidR="001C1F21" w:rsidRPr="005F0B5F" w:rsidRDefault="001C1F21" w:rsidP="006D02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5F0B5F">
        <w:rPr>
          <w:rFonts w:ascii="Times New Roman" w:hAnsi="Times New Roman"/>
          <w:sz w:val="28"/>
          <w:szCs w:val="28"/>
        </w:rPr>
        <w:t>Контактный телефон: +7 (495) 516-09-03.</w:t>
      </w:r>
    </w:p>
    <w:p w:rsidR="001C1F21" w:rsidRPr="006D02CF" w:rsidRDefault="001C1F21" w:rsidP="006D02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6D02CF">
        <w:rPr>
          <w:rFonts w:ascii="Times New Roman" w:hAnsi="Times New Roman"/>
          <w:spacing w:val="-6"/>
          <w:sz w:val="28"/>
          <w:szCs w:val="28"/>
        </w:rPr>
        <w:t>Официальный сайт Администрации города в сети Интернет</w:t>
      </w:r>
      <w:r w:rsidRPr="006D02CF">
        <w:rPr>
          <w:rFonts w:ascii="Times New Roman" w:hAnsi="Times New Roman"/>
          <w:i/>
          <w:spacing w:val="-6"/>
          <w:sz w:val="28"/>
          <w:szCs w:val="28"/>
        </w:rPr>
        <w:t xml:space="preserve">: </w:t>
      </w:r>
      <w:r w:rsidRPr="006D02CF">
        <w:rPr>
          <w:rFonts w:ascii="Times New Roman" w:hAnsi="Times New Roman"/>
          <w:spacing w:val="-6"/>
          <w:sz w:val="28"/>
          <w:szCs w:val="28"/>
          <w:lang w:val="en-US"/>
        </w:rPr>
        <w:t>www</w:t>
      </w:r>
      <w:r w:rsidRPr="006D02CF">
        <w:rPr>
          <w:rFonts w:ascii="Times New Roman" w:hAnsi="Times New Roman"/>
          <w:spacing w:val="-6"/>
          <w:sz w:val="28"/>
          <w:szCs w:val="28"/>
        </w:rPr>
        <w:t>.</w:t>
      </w:r>
      <w:r w:rsidRPr="006D02CF">
        <w:rPr>
          <w:rFonts w:ascii="Times New Roman" w:hAnsi="Times New Roman"/>
          <w:spacing w:val="-6"/>
          <w:sz w:val="28"/>
          <w:szCs w:val="28"/>
          <w:lang w:val="en-US"/>
        </w:rPr>
        <w:t>korolev</w:t>
      </w:r>
      <w:r w:rsidRPr="006D02CF">
        <w:rPr>
          <w:rFonts w:ascii="Times New Roman" w:hAnsi="Times New Roman"/>
          <w:spacing w:val="-6"/>
          <w:sz w:val="28"/>
          <w:szCs w:val="28"/>
        </w:rPr>
        <w:t>.</w:t>
      </w:r>
      <w:r w:rsidRPr="006D02CF">
        <w:rPr>
          <w:rFonts w:ascii="Times New Roman" w:hAnsi="Times New Roman"/>
          <w:spacing w:val="-6"/>
          <w:sz w:val="28"/>
          <w:szCs w:val="28"/>
          <w:lang w:val="en-US"/>
        </w:rPr>
        <w:t>ru</w:t>
      </w:r>
      <w:r w:rsidRPr="006D02CF">
        <w:rPr>
          <w:rFonts w:ascii="Times New Roman" w:hAnsi="Times New Roman"/>
          <w:i/>
          <w:spacing w:val="-6"/>
          <w:sz w:val="28"/>
          <w:szCs w:val="28"/>
        </w:rPr>
        <w:t>.</w:t>
      </w:r>
    </w:p>
    <w:p w:rsidR="001C1F21" w:rsidRPr="00A67D2A" w:rsidRDefault="001C1F21" w:rsidP="006D02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5F0B5F">
        <w:rPr>
          <w:rFonts w:ascii="Times New Roman" w:hAnsi="Times New Roman"/>
          <w:sz w:val="28"/>
          <w:szCs w:val="28"/>
        </w:rPr>
        <w:t>Адрес электронной почты Администрации города в сети Интернет:</w:t>
      </w:r>
      <w:r>
        <w:rPr>
          <w:rFonts w:ascii="Times New Roman" w:hAnsi="Times New Roman"/>
          <w:sz w:val="28"/>
          <w:szCs w:val="28"/>
        </w:rPr>
        <w:br/>
      </w:r>
      <w:r w:rsidRPr="005F0B5F">
        <w:rPr>
          <w:rFonts w:ascii="Times New Roman" w:hAnsi="Times New Roman"/>
          <w:sz w:val="28"/>
          <w:szCs w:val="28"/>
          <w:lang w:val="en-US"/>
        </w:rPr>
        <w:t>admkrl</w:t>
      </w:r>
      <w:r w:rsidRPr="005F0B5F">
        <w:rPr>
          <w:rFonts w:ascii="Times New Roman" w:hAnsi="Times New Roman"/>
          <w:sz w:val="28"/>
          <w:szCs w:val="28"/>
        </w:rPr>
        <w:t>@</w:t>
      </w:r>
      <w:r w:rsidRPr="005F0B5F">
        <w:rPr>
          <w:rFonts w:ascii="Times New Roman" w:hAnsi="Times New Roman"/>
          <w:sz w:val="28"/>
          <w:szCs w:val="28"/>
          <w:lang w:val="en-US"/>
        </w:rPr>
        <w:t>korolev</w:t>
      </w:r>
      <w:r w:rsidRPr="005F0B5F">
        <w:rPr>
          <w:rFonts w:ascii="Times New Roman" w:hAnsi="Times New Roman"/>
          <w:sz w:val="28"/>
          <w:szCs w:val="28"/>
        </w:rPr>
        <w:t>.</w:t>
      </w:r>
      <w:r w:rsidRPr="005F0B5F">
        <w:rPr>
          <w:rFonts w:ascii="Times New Roman" w:hAnsi="Times New Roman"/>
          <w:sz w:val="28"/>
          <w:szCs w:val="28"/>
          <w:lang w:val="en-US"/>
        </w:rPr>
        <w:t>ru</w:t>
      </w:r>
      <w:r w:rsidRPr="005F0B5F">
        <w:rPr>
          <w:rFonts w:ascii="Times New Roman" w:hAnsi="Times New Roman"/>
          <w:i/>
          <w:sz w:val="28"/>
          <w:szCs w:val="28"/>
        </w:rPr>
        <w:t>.</w:t>
      </w:r>
    </w:p>
    <w:p w:rsidR="001C1F21" w:rsidRDefault="001C1F21" w:rsidP="006D02CF">
      <w:pPr>
        <w:pStyle w:val="ConsPlusNonformat"/>
        <w:tabs>
          <w:tab w:val="left" w:pos="709"/>
        </w:tabs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1F21" w:rsidRPr="005F0B5F" w:rsidRDefault="001C1F21" w:rsidP="006D02CF">
      <w:pPr>
        <w:pStyle w:val="ConsPlusNonformat"/>
        <w:tabs>
          <w:tab w:val="left" w:pos="709"/>
        </w:tabs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5F0B5F">
        <w:rPr>
          <w:rFonts w:ascii="Times New Roman" w:hAnsi="Times New Roman" w:cs="Times New Roman"/>
          <w:b/>
          <w:sz w:val="28"/>
          <w:szCs w:val="28"/>
        </w:rPr>
        <w:t>Управление землепользования Администрации города Королёва Московской области)</w:t>
      </w:r>
    </w:p>
    <w:p w:rsidR="001C1F21" w:rsidRPr="005F0B5F" w:rsidRDefault="001C1F21" w:rsidP="006D02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5F0B5F">
        <w:rPr>
          <w:rFonts w:ascii="Times New Roman" w:hAnsi="Times New Roman"/>
          <w:sz w:val="28"/>
          <w:szCs w:val="28"/>
        </w:rPr>
        <w:t>Место нахождения управления землепользования Администрации города</w:t>
      </w:r>
      <w:r w:rsidRPr="00E5568F">
        <w:rPr>
          <w:rFonts w:ascii="Times New Roman" w:hAnsi="Times New Roman"/>
          <w:sz w:val="28"/>
          <w:szCs w:val="28"/>
        </w:rPr>
        <w:t>:</w:t>
      </w:r>
      <w:r w:rsidRPr="005F0B5F">
        <w:rPr>
          <w:rFonts w:ascii="Times New Roman" w:hAnsi="Times New Roman"/>
          <w:i/>
          <w:sz w:val="28"/>
          <w:szCs w:val="28"/>
        </w:rPr>
        <w:t xml:space="preserve"> </w:t>
      </w:r>
      <w:r w:rsidRPr="005F0B5F">
        <w:rPr>
          <w:rFonts w:ascii="Times New Roman" w:hAnsi="Times New Roman"/>
          <w:sz w:val="28"/>
          <w:szCs w:val="28"/>
        </w:rPr>
        <w:t xml:space="preserve">141070, Московская область, город Королёв, проезд Ударника, дом 1А, </w:t>
      </w:r>
      <w:r>
        <w:rPr>
          <w:rFonts w:ascii="Times New Roman" w:hAnsi="Times New Roman"/>
          <w:sz w:val="28"/>
          <w:szCs w:val="28"/>
        </w:rPr>
        <w:br/>
      </w:r>
      <w:r w:rsidRPr="005F0B5F">
        <w:rPr>
          <w:rFonts w:ascii="Times New Roman" w:hAnsi="Times New Roman"/>
          <w:sz w:val="28"/>
          <w:szCs w:val="28"/>
        </w:rPr>
        <w:t>каб. №224</w:t>
      </w:r>
      <w:r w:rsidRPr="005F0B5F">
        <w:rPr>
          <w:rFonts w:ascii="Times New Roman" w:hAnsi="Times New Roman"/>
          <w:i/>
          <w:sz w:val="28"/>
          <w:szCs w:val="28"/>
        </w:rPr>
        <w:t>.</w:t>
      </w:r>
    </w:p>
    <w:p w:rsidR="001C1F21" w:rsidRPr="005F0B5F" w:rsidRDefault="001C1F21" w:rsidP="006D02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5F0B5F">
        <w:rPr>
          <w:rFonts w:ascii="Times New Roman" w:hAnsi="Times New Roman"/>
          <w:sz w:val="28"/>
          <w:szCs w:val="28"/>
        </w:rPr>
        <w:t>График работы управления землепользования Администрации города</w:t>
      </w:r>
      <w:r w:rsidRPr="00E5568F">
        <w:rPr>
          <w:rFonts w:ascii="Times New Roman" w:hAnsi="Times New Roman"/>
          <w:sz w:val="28"/>
          <w:szCs w:val="28"/>
        </w:rPr>
        <w:t>:</w:t>
      </w:r>
    </w:p>
    <w:p w:rsidR="001C1F21" w:rsidRPr="005F0B5F" w:rsidRDefault="001C1F21" w:rsidP="006D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4708" w:type="pct"/>
        <w:jc w:val="center"/>
        <w:tblLook w:val="01E0"/>
      </w:tblPr>
      <w:tblGrid>
        <w:gridCol w:w="2343"/>
        <w:gridCol w:w="6936"/>
      </w:tblGrid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122249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22249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9-00 до 18-00 (обеденный перерыв с 13-00 до 13-45)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Вторник</w:t>
            </w: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9-00 до 18-00 (обеденный перерыв с 13-00 до 13-45)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С</w:t>
            </w: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реда</w:t>
            </w: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9-00 до 18-00 (обеденный перерыв с 13-00 до 13-45)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Четверг</w:t>
            </w: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9-00 до 18-00 (обеденный перерыв с 13-00 до 13-45)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Пятница</w:t>
            </w: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 xml:space="preserve"> и предпраздничные дни</w:t>
            </w: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C1F21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9-00 до 17-00 (обеденный перерыв с 13-00 до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971B6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Суббота</w:t>
            </w: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выходной день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1C1F21" w:rsidRPr="00847B0F" w:rsidRDefault="001C1F21" w:rsidP="00174048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выходной день</w:t>
            </w:r>
          </w:p>
        </w:tc>
      </w:tr>
    </w:tbl>
    <w:p w:rsidR="001C1F21" w:rsidRPr="005F0B5F" w:rsidRDefault="001C1F21" w:rsidP="006D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C1F21" w:rsidRPr="005F0B5F" w:rsidRDefault="001C1F21" w:rsidP="006D02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5F0B5F">
        <w:rPr>
          <w:rFonts w:ascii="Times New Roman" w:hAnsi="Times New Roman"/>
          <w:sz w:val="28"/>
          <w:szCs w:val="28"/>
        </w:rPr>
        <w:t>График приема заявителей в управлении землепользования Администр</w:t>
      </w:r>
      <w:r w:rsidRPr="005F0B5F">
        <w:rPr>
          <w:rFonts w:ascii="Times New Roman" w:hAnsi="Times New Roman"/>
          <w:sz w:val="28"/>
          <w:szCs w:val="28"/>
        </w:rPr>
        <w:t>а</w:t>
      </w:r>
      <w:r w:rsidRPr="005F0B5F">
        <w:rPr>
          <w:rFonts w:ascii="Times New Roman" w:hAnsi="Times New Roman"/>
          <w:sz w:val="28"/>
          <w:szCs w:val="28"/>
        </w:rPr>
        <w:t>ции города</w:t>
      </w:r>
      <w:r w:rsidRPr="00E5568F">
        <w:rPr>
          <w:rFonts w:ascii="Times New Roman" w:hAnsi="Times New Roman"/>
          <w:sz w:val="28"/>
          <w:szCs w:val="28"/>
        </w:rPr>
        <w:t>:</w:t>
      </w:r>
    </w:p>
    <w:p w:rsidR="001C1F21" w:rsidRPr="005F0B5F" w:rsidRDefault="001C1F21" w:rsidP="006D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4708" w:type="pct"/>
        <w:jc w:val="center"/>
        <w:tblLook w:val="01E0"/>
      </w:tblPr>
      <w:tblGrid>
        <w:gridCol w:w="2343"/>
        <w:gridCol w:w="6936"/>
      </w:tblGrid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847B0F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847B0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неприе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>мный день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Вторник</w:t>
            </w: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>торой и четвертый вторник месяца</w:t>
            </w:r>
          </w:p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прие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>м ф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изических лиц с 10-00 до 17-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00 </w:t>
            </w:r>
          </w:p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обеденный 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>перерыв с 13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>00 до 13-45)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С</w:t>
            </w: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реда</w:t>
            </w: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>ервая и третья среда месяца</w:t>
            </w:r>
          </w:p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прие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 юридических лиц с 10-00 до 17-00 </w:t>
            </w:r>
          </w:p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обеденный 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>перерыв с 13-00 до 13-45)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Четверг</w:t>
            </w: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неприе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>мный день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Пятница</w:t>
            </w: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 xml:space="preserve"> и предпраздничные дни</w:t>
            </w: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C1F21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неприе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>мный день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971B6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Суббота</w:t>
            </w: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>выходной день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выходной день</w:t>
            </w:r>
          </w:p>
        </w:tc>
      </w:tr>
    </w:tbl>
    <w:p w:rsidR="001C1F21" w:rsidRPr="005F0B5F" w:rsidRDefault="001C1F21" w:rsidP="006D02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1F21" w:rsidRPr="006D02CF" w:rsidRDefault="001C1F21" w:rsidP="006D02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pacing w:val="-4"/>
          <w:sz w:val="28"/>
          <w:szCs w:val="28"/>
        </w:rPr>
      </w:pPr>
      <w:r w:rsidRPr="006D02CF">
        <w:rPr>
          <w:rFonts w:ascii="Times New Roman" w:hAnsi="Times New Roman"/>
          <w:spacing w:val="-4"/>
          <w:sz w:val="28"/>
          <w:szCs w:val="28"/>
        </w:rPr>
        <w:t>Почтовый адрес управления землепользования Администрации города:</w:t>
      </w:r>
      <w:r w:rsidRPr="006D02CF">
        <w:rPr>
          <w:rFonts w:ascii="Times New Roman" w:hAnsi="Times New Roman"/>
          <w:i/>
          <w:spacing w:val="-4"/>
          <w:sz w:val="28"/>
          <w:szCs w:val="28"/>
        </w:rPr>
        <w:t xml:space="preserve"> </w:t>
      </w:r>
      <w:r w:rsidRPr="006D02CF">
        <w:rPr>
          <w:rFonts w:ascii="Times New Roman" w:hAnsi="Times New Roman"/>
          <w:spacing w:val="-4"/>
          <w:sz w:val="28"/>
          <w:szCs w:val="28"/>
        </w:rPr>
        <w:t xml:space="preserve">141070, Московская область, город Королёв, проезд Ударника, дом 1А, </w:t>
      </w:r>
      <w:r w:rsidRPr="006D02CF">
        <w:rPr>
          <w:rFonts w:ascii="Times New Roman" w:hAnsi="Times New Roman"/>
          <w:spacing w:val="-4"/>
          <w:sz w:val="28"/>
          <w:szCs w:val="28"/>
        </w:rPr>
        <w:br/>
        <w:t>каб. №224</w:t>
      </w:r>
      <w:r w:rsidRPr="006D02CF">
        <w:rPr>
          <w:rFonts w:ascii="Times New Roman" w:hAnsi="Times New Roman"/>
          <w:i/>
          <w:spacing w:val="-4"/>
          <w:sz w:val="28"/>
          <w:szCs w:val="28"/>
        </w:rPr>
        <w:t>.</w:t>
      </w:r>
    </w:p>
    <w:p w:rsidR="001C1F21" w:rsidRPr="005F0B5F" w:rsidRDefault="001C1F21" w:rsidP="006D02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0B5F">
        <w:rPr>
          <w:rFonts w:ascii="Times New Roman" w:hAnsi="Times New Roman"/>
          <w:sz w:val="28"/>
          <w:szCs w:val="28"/>
        </w:rPr>
        <w:t>Контактный телефон: +7 (495) 513-79-36.</w:t>
      </w:r>
    </w:p>
    <w:p w:rsidR="001C1F21" w:rsidRPr="005F0B5F" w:rsidRDefault="001C1F21" w:rsidP="006D02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0B5F">
        <w:rPr>
          <w:rFonts w:ascii="Times New Roman" w:hAnsi="Times New Roman"/>
          <w:sz w:val="28"/>
          <w:szCs w:val="28"/>
        </w:rPr>
        <w:t>Официальный сайт Администрации города в информационно-коммуникационной сети «Интернет» (далее – сеть Интернет)</w:t>
      </w:r>
      <w:r w:rsidRPr="00E5568F">
        <w:rPr>
          <w:rFonts w:ascii="Times New Roman" w:hAnsi="Times New Roman"/>
          <w:sz w:val="28"/>
          <w:szCs w:val="28"/>
        </w:rPr>
        <w:t>:</w:t>
      </w:r>
      <w:r w:rsidRPr="005F0B5F">
        <w:rPr>
          <w:rFonts w:ascii="Times New Roman" w:hAnsi="Times New Roman"/>
          <w:i/>
          <w:sz w:val="28"/>
          <w:szCs w:val="28"/>
        </w:rPr>
        <w:t xml:space="preserve"> </w:t>
      </w:r>
      <w:r w:rsidRPr="005F0B5F">
        <w:rPr>
          <w:rFonts w:ascii="Times New Roman" w:hAnsi="Times New Roman"/>
          <w:sz w:val="28"/>
          <w:szCs w:val="28"/>
          <w:lang w:val="en-US"/>
        </w:rPr>
        <w:t>www</w:t>
      </w:r>
      <w:r w:rsidRPr="005F0B5F">
        <w:rPr>
          <w:rFonts w:ascii="Times New Roman" w:hAnsi="Times New Roman"/>
          <w:sz w:val="28"/>
          <w:szCs w:val="28"/>
        </w:rPr>
        <w:t>.</w:t>
      </w:r>
      <w:r w:rsidRPr="005F0B5F">
        <w:rPr>
          <w:rFonts w:ascii="Times New Roman" w:hAnsi="Times New Roman"/>
          <w:sz w:val="28"/>
          <w:szCs w:val="28"/>
          <w:lang w:val="en-US"/>
        </w:rPr>
        <w:t>korolev</w:t>
      </w:r>
      <w:r w:rsidRPr="005F0B5F">
        <w:rPr>
          <w:rFonts w:ascii="Times New Roman" w:hAnsi="Times New Roman"/>
          <w:sz w:val="28"/>
          <w:szCs w:val="28"/>
        </w:rPr>
        <w:t>.</w:t>
      </w:r>
      <w:r w:rsidRPr="005F0B5F">
        <w:rPr>
          <w:rFonts w:ascii="Times New Roman" w:hAnsi="Times New Roman"/>
          <w:sz w:val="28"/>
          <w:szCs w:val="28"/>
          <w:lang w:val="en-US"/>
        </w:rPr>
        <w:t>ru</w:t>
      </w:r>
      <w:r w:rsidRPr="005F0B5F">
        <w:rPr>
          <w:rFonts w:ascii="Times New Roman" w:hAnsi="Times New Roman"/>
          <w:sz w:val="28"/>
          <w:szCs w:val="28"/>
        </w:rPr>
        <w:t>.</w:t>
      </w:r>
    </w:p>
    <w:p w:rsidR="001C1F21" w:rsidRPr="005F0B5F" w:rsidRDefault="001C1F21" w:rsidP="006D02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5F0B5F">
        <w:rPr>
          <w:rFonts w:ascii="Times New Roman" w:hAnsi="Times New Roman"/>
          <w:sz w:val="28"/>
          <w:szCs w:val="28"/>
        </w:rPr>
        <w:t>Адрес электронной почты управления землепользования Администрации города</w:t>
      </w:r>
      <w:r w:rsidRPr="005F0B5F">
        <w:rPr>
          <w:rFonts w:ascii="Times New Roman" w:hAnsi="Times New Roman"/>
          <w:i/>
          <w:sz w:val="28"/>
          <w:szCs w:val="28"/>
        </w:rPr>
        <w:t xml:space="preserve"> </w:t>
      </w:r>
      <w:r w:rsidRPr="005F0B5F">
        <w:rPr>
          <w:rFonts w:ascii="Times New Roman" w:hAnsi="Times New Roman"/>
          <w:sz w:val="28"/>
          <w:szCs w:val="28"/>
        </w:rPr>
        <w:t xml:space="preserve">в сети Интернет: </w:t>
      </w:r>
      <w:r w:rsidRPr="005F0B5F">
        <w:rPr>
          <w:rFonts w:ascii="Times New Roman" w:hAnsi="Times New Roman"/>
          <w:sz w:val="28"/>
          <w:szCs w:val="28"/>
          <w:lang w:val="en-US"/>
        </w:rPr>
        <w:t>zem</w:t>
      </w:r>
      <w:r w:rsidRPr="005F0B5F">
        <w:rPr>
          <w:rFonts w:ascii="Times New Roman" w:hAnsi="Times New Roman"/>
          <w:sz w:val="28"/>
          <w:szCs w:val="28"/>
        </w:rPr>
        <w:t>@</w:t>
      </w:r>
      <w:r w:rsidRPr="005F0B5F">
        <w:rPr>
          <w:rFonts w:ascii="Times New Roman" w:hAnsi="Times New Roman"/>
          <w:sz w:val="28"/>
          <w:szCs w:val="28"/>
          <w:lang w:val="en-US"/>
        </w:rPr>
        <w:t>korolev</w:t>
      </w:r>
      <w:r w:rsidRPr="005F0B5F">
        <w:rPr>
          <w:rFonts w:ascii="Times New Roman" w:hAnsi="Times New Roman"/>
          <w:sz w:val="28"/>
          <w:szCs w:val="28"/>
        </w:rPr>
        <w:t>-</w:t>
      </w:r>
      <w:r w:rsidRPr="005F0B5F">
        <w:rPr>
          <w:rFonts w:ascii="Times New Roman" w:hAnsi="Times New Roman"/>
          <w:sz w:val="28"/>
          <w:szCs w:val="28"/>
          <w:lang w:val="en-US"/>
        </w:rPr>
        <w:t>net</w:t>
      </w:r>
      <w:r w:rsidRPr="005F0B5F">
        <w:rPr>
          <w:rFonts w:ascii="Times New Roman" w:hAnsi="Times New Roman"/>
          <w:sz w:val="28"/>
          <w:szCs w:val="28"/>
        </w:rPr>
        <w:t>.</w:t>
      </w:r>
      <w:r w:rsidRPr="005F0B5F">
        <w:rPr>
          <w:rFonts w:ascii="Times New Roman" w:hAnsi="Times New Roman"/>
          <w:sz w:val="28"/>
          <w:szCs w:val="28"/>
          <w:lang w:val="en-US"/>
        </w:rPr>
        <w:t>ru</w:t>
      </w:r>
      <w:r w:rsidRPr="005F0B5F">
        <w:rPr>
          <w:rFonts w:ascii="Times New Roman" w:hAnsi="Times New Roman"/>
          <w:sz w:val="28"/>
          <w:szCs w:val="28"/>
        </w:rPr>
        <w:t>.</w:t>
      </w:r>
    </w:p>
    <w:p w:rsidR="001C1F21" w:rsidRPr="005F0B5F" w:rsidRDefault="001C1F21" w:rsidP="006D02C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C1F21" w:rsidRPr="005F0B5F" w:rsidRDefault="001C1F21" w:rsidP="006D02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5F0B5F">
        <w:rPr>
          <w:rFonts w:ascii="Times New Roman" w:hAnsi="Times New Roman"/>
          <w:b/>
          <w:sz w:val="28"/>
          <w:szCs w:val="28"/>
        </w:rPr>
        <w:t>. Отдел организации приема граждан Администрации города Кор</w:t>
      </w:r>
      <w:r w:rsidRPr="005F0B5F">
        <w:rPr>
          <w:rFonts w:ascii="Times New Roman" w:hAnsi="Times New Roman"/>
          <w:b/>
          <w:sz w:val="28"/>
          <w:szCs w:val="28"/>
        </w:rPr>
        <w:t>о</w:t>
      </w:r>
      <w:r w:rsidRPr="005F0B5F">
        <w:rPr>
          <w:rFonts w:ascii="Times New Roman" w:hAnsi="Times New Roman"/>
          <w:b/>
          <w:sz w:val="28"/>
          <w:szCs w:val="28"/>
        </w:rPr>
        <w:t>лёва Московской области (для заявлений физических лиц)</w:t>
      </w:r>
    </w:p>
    <w:p w:rsidR="001C1F21" w:rsidRPr="005F0B5F" w:rsidRDefault="001C1F21" w:rsidP="006D02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0B5F">
        <w:rPr>
          <w:rFonts w:ascii="Times New Roman" w:hAnsi="Times New Roman"/>
          <w:sz w:val="28"/>
          <w:szCs w:val="28"/>
        </w:rPr>
        <w:t>Место нахождения отдела организации приема граждан Администрации города: 141070, Московская область, г. Королёв, ул. Октябрьская, д. 4.</w:t>
      </w:r>
    </w:p>
    <w:p w:rsidR="001C1F21" w:rsidRPr="005F0B5F" w:rsidRDefault="001C1F21" w:rsidP="006D02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0B5F">
        <w:rPr>
          <w:rFonts w:ascii="Times New Roman" w:hAnsi="Times New Roman"/>
          <w:sz w:val="28"/>
          <w:szCs w:val="28"/>
        </w:rPr>
        <w:t>График работы отдела организации приема граждан Администрации г</w:t>
      </w:r>
      <w:r w:rsidRPr="005F0B5F">
        <w:rPr>
          <w:rFonts w:ascii="Times New Roman" w:hAnsi="Times New Roman"/>
          <w:sz w:val="28"/>
          <w:szCs w:val="28"/>
        </w:rPr>
        <w:t>о</w:t>
      </w:r>
      <w:r w:rsidRPr="005F0B5F">
        <w:rPr>
          <w:rFonts w:ascii="Times New Roman" w:hAnsi="Times New Roman"/>
          <w:sz w:val="28"/>
          <w:szCs w:val="28"/>
        </w:rPr>
        <w:t>рода:</w:t>
      </w:r>
    </w:p>
    <w:p w:rsidR="001C1F21" w:rsidRPr="005F0B5F" w:rsidRDefault="001C1F21" w:rsidP="006D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4708" w:type="pct"/>
        <w:jc w:val="center"/>
        <w:tblLook w:val="01E0"/>
      </w:tblPr>
      <w:tblGrid>
        <w:gridCol w:w="2343"/>
        <w:gridCol w:w="6936"/>
      </w:tblGrid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8D1D19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8D1D19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Понедельник</w:t>
            </w:r>
            <w:r w:rsidRPr="008D1D19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09-00 до 18-00 (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обеденный </w:t>
            </w:r>
            <w:r>
              <w:rPr>
                <w:rFonts w:ascii="Times New Roman" w:hAnsi="Times New Roman"/>
                <w:sz w:val="28"/>
                <w:szCs w:val="28"/>
              </w:rPr>
              <w:t>перерыв с 13-00 до 13-</w:t>
            </w:r>
            <w:r w:rsidRPr="005F0B5F">
              <w:rPr>
                <w:rFonts w:ascii="Times New Roman" w:hAnsi="Times New Roman"/>
                <w:sz w:val="28"/>
                <w:szCs w:val="28"/>
              </w:rPr>
              <w:t>45)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Вторник</w:t>
            </w: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09-00 до 18-00 (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обеденный </w:t>
            </w:r>
            <w:r>
              <w:rPr>
                <w:rFonts w:ascii="Times New Roman" w:hAnsi="Times New Roman"/>
                <w:sz w:val="28"/>
                <w:szCs w:val="28"/>
              </w:rPr>
              <w:t>перерыв с 13-00 до 13-</w:t>
            </w:r>
            <w:r w:rsidRPr="005F0B5F">
              <w:rPr>
                <w:rFonts w:ascii="Times New Roman" w:hAnsi="Times New Roman"/>
                <w:sz w:val="28"/>
                <w:szCs w:val="28"/>
              </w:rPr>
              <w:t>45)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С</w:t>
            </w: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реда</w:t>
            </w: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09-00 до 18-00 (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обеденный </w:t>
            </w:r>
            <w:r>
              <w:rPr>
                <w:rFonts w:ascii="Times New Roman" w:hAnsi="Times New Roman"/>
                <w:sz w:val="28"/>
                <w:szCs w:val="28"/>
              </w:rPr>
              <w:t>перерыв с 13-00 до 13-</w:t>
            </w:r>
            <w:r w:rsidRPr="005F0B5F">
              <w:rPr>
                <w:rFonts w:ascii="Times New Roman" w:hAnsi="Times New Roman"/>
                <w:sz w:val="28"/>
                <w:szCs w:val="28"/>
              </w:rPr>
              <w:t>45)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Четверг</w:t>
            </w: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09-00 до 18-00 (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обеденный </w:t>
            </w:r>
            <w:r>
              <w:rPr>
                <w:rFonts w:ascii="Times New Roman" w:hAnsi="Times New Roman"/>
                <w:sz w:val="28"/>
                <w:szCs w:val="28"/>
              </w:rPr>
              <w:t>перерыв с 13-00 до 13-</w:t>
            </w:r>
            <w:r w:rsidRPr="005F0B5F">
              <w:rPr>
                <w:rFonts w:ascii="Times New Roman" w:hAnsi="Times New Roman"/>
                <w:sz w:val="28"/>
                <w:szCs w:val="28"/>
              </w:rPr>
              <w:t>45)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971B6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5971B6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Пятница</w:t>
            </w: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 xml:space="preserve"> и предпраздничные дни</w:t>
            </w:r>
            <w:r w:rsidRPr="005971B6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1F21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B5F">
              <w:rPr>
                <w:rFonts w:ascii="Times New Roman" w:hAnsi="Times New Roman"/>
                <w:sz w:val="28"/>
                <w:szCs w:val="28"/>
              </w:rPr>
              <w:t>с 09</w:t>
            </w:r>
            <w:r>
              <w:rPr>
                <w:rFonts w:ascii="Times New Roman" w:hAnsi="Times New Roman"/>
                <w:sz w:val="28"/>
                <w:szCs w:val="28"/>
              </w:rPr>
              <w:t>-00 до 13-</w:t>
            </w:r>
            <w:r w:rsidRPr="005F0B5F">
              <w:rPr>
                <w:rFonts w:ascii="Times New Roman" w:hAnsi="Times New Roman"/>
                <w:sz w:val="28"/>
                <w:szCs w:val="28"/>
              </w:rPr>
              <w:t xml:space="preserve">00 (без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обеденного </w:t>
            </w:r>
            <w:r w:rsidRPr="005F0B5F">
              <w:rPr>
                <w:rFonts w:ascii="Times New Roman" w:hAnsi="Times New Roman"/>
                <w:sz w:val="28"/>
                <w:szCs w:val="28"/>
              </w:rPr>
              <w:t>перерыва)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971B6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Суббота</w:t>
            </w: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выходной день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1C1F21" w:rsidRPr="00847B0F" w:rsidRDefault="001C1F21" w:rsidP="00174048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выходной день</w:t>
            </w:r>
          </w:p>
        </w:tc>
      </w:tr>
    </w:tbl>
    <w:p w:rsidR="001C1F21" w:rsidRPr="005F0B5F" w:rsidRDefault="001C1F21" w:rsidP="006D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C1F21" w:rsidRDefault="001C1F21" w:rsidP="006D02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0B5F">
        <w:rPr>
          <w:rFonts w:ascii="Times New Roman" w:hAnsi="Times New Roman"/>
          <w:sz w:val="28"/>
          <w:szCs w:val="28"/>
        </w:rPr>
        <w:t>График приема заявителей в отдел</w:t>
      </w:r>
      <w:r>
        <w:rPr>
          <w:rFonts w:ascii="Times New Roman" w:hAnsi="Times New Roman"/>
          <w:sz w:val="28"/>
          <w:szCs w:val="28"/>
        </w:rPr>
        <w:t>е</w:t>
      </w:r>
      <w:r w:rsidRPr="005F0B5F">
        <w:rPr>
          <w:rFonts w:ascii="Times New Roman" w:hAnsi="Times New Roman"/>
          <w:sz w:val="28"/>
          <w:szCs w:val="28"/>
        </w:rPr>
        <w:t xml:space="preserve"> организации приема граждан Адм</w:t>
      </w:r>
      <w:r w:rsidRPr="005F0B5F">
        <w:rPr>
          <w:rFonts w:ascii="Times New Roman" w:hAnsi="Times New Roman"/>
          <w:sz w:val="28"/>
          <w:szCs w:val="28"/>
        </w:rPr>
        <w:t>и</w:t>
      </w:r>
      <w:r w:rsidRPr="005F0B5F">
        <w:rPr>
          <w:rFonts w:ascii="Times New Roman" w:hAnsi="Times New Roman"/>
          <w:sz w:val="28"/>
          <w:szCs w:val="28"/>
        </w:rPr>
        <w:t>нистрации города:</w:t>
      </w:r>
    </w:p>
    <w:p w:rsidR="001C1F21" w:rsidRPr="005F0B5F" w:rsidRDefault="001C1F21" w:rsidP="006D02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4708" w:type="pct"/>
        <w:jc w:val="center"/>
        <w:tblLook w:val="01E0"/>
      </w:tblPr>
      <w:tblGrid>
        <w:gridCol w:w="2343"/>
        <w:gridCol w:w="6936"/>
      </w:tblGrid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8D1D19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8D1D19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Понедельник</w:t>
            </w:r>
            <w:r w:rsidRPr="008D1D19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09-00 до 18-00 (обеденный перерыв с 13-00 до 13-</w:t>
            </w:r>
            <w:r w:rsidRPr="005F0B5F">
              <w:rPr>
                <w:rFonts w:ascii="Times New Roman" w:hAnsi="Times New Roman"/>
                <w:sz w:val="28"/>
                <w:szCs w:val="28"/>
              </w:rPr>
              <w:t>45)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Вторник</w:t>
            </w: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09-00 до 18-00 (обеденный перерыв с 13-00 до 13-</w:t>
            </w:r>
            <w:r w:rsidRPr="005F0B5F">
              <w:rPr>
                <w:rFonts w:ascii="Times New Roman" w:hAnsi="Times New Roman"/>
                <w:sz w:val="28"/>
                <w:szCs w:val="28"/>
              </w:rPr>
              <w:t>45)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С</w:t>
            </w: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реда</w:t>
            </w: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09-00 до 18-00 (обеденный перерыв с 13-00 до 13-</w:t>
            </w:r>
            <w:r w:rsidRPr="005F0B5F">
              <w:rPr>
                <w:rFonts w:ascii="Times New Roman" w:hAnsi="Times New Roman"/>
                <w:sz w:val="28"/>
                <w:szCs w:val="28"/>
              </w:rPr>
              <w:t>45)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Четверг</w:t>
            </w: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09-00 до 18-00 (обеденный перерыв с 13-00 до 13-</w:t>
            </w:r>
            <w:r w:rsidRPr="005F0B5F">
              <w:rPr>
                <w:rFonts w:ascii="Times New Roman" w:hAnsi="Times New Roman"/>
                <w:sz w:val="28"/>
                <w:szCs w:val="28"/>
              </w:rPr>
              <w:t>45)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Пятница</w:t>
            </w: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 xml:space="preserve"> и предпраздничные дни</w:t>
            </w: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1F21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09-00 до 13-</w:t>
            </w:r>
            <w:r w:rsidRPr="005F0B5F"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>
              <w:rPr>
                <w:rFonts w:ascii="Times New Roman" w:hAnsi="Times New Roman"/>
                <w:sz w:val="28"/>
                <w:szCs w:val="28"/>
              </w:rPr>
              <w:t>(без обеденного перерыва)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971B6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Суббота</w:t>
            </w: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выходной день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1C1F21" w:rsidRPr="00847B0F" w:rsidRDefault="001C1F21" w:rsidP="00174048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выходной день</w:t>
            </w:r>
          </w:p>
        </w:tc>
      </w:tr>
    </w:tbl>
    <w:p w:rsidR="001C1F21" w:rsidRPr="005F0B5F" w:rsidRDefault="001C1F21" w:rsidP="006D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C1F21" w:rsidRPr="005F0B5F" w:rsidRDefault="001C1F21" w:rsidP="006D02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5F0B5F">
        <w:rPr>
          <w:rFonts w:ascii="Times New Roman" w:hAnsi="Times New Roman"/>
          <w:sz w:val="28"/>
          <w:szCs w:val="28"/>
        </w:rPr>
        <w:t>Почтовый адрес отдела организации приема граждан Администрации г</w:t>
      </w:r>
      <w:r w:rsidRPr="005F0B5F">
        <w:rPr>
          <w:rFonts w:ascii="Times New Roman" w:hAnsi="Times New Roman"/>
          <w:sz w:val="28"/>
          <w:szCs w:val="28"/>
        </w:rPr>
        <w:t>о</w:t>
      </w:r>
      <w:r w:rsidRPr="005F0B5F">
        <w:rPr>
          <w:rFonts w:ascii="Times New Roman" w:hAnsi="Times New Roman"/>
          <w:sz w:val="28"/>
          <w:szCs w:val="28"/>
        </w:rPr>
        <w:t>рода: 141070, Московская область, г. Королёв, ул. Октябрьская, д. 4.</w:t>
      </w:r>
    </w:p>
    <w:p w:rsidR="001C1F21" w:rsidRPr="005F0B5F" w:rsidRDefault="001C1F21" w:rsidP="006D02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5F0B5F">
        <w:rPr>
          <w:rFonts w:ascii="Times New Roman" w:hAnsi="Times New Roman"/>
          <w:sz w:val="28"/>
          <w:szCs w:val="28"/>
        </w:rPr>
        <w:t>Контактный телефон: +7 (495) 516-88-86.</w:t>
      </w:r>
    </w:p>
    <w:p w:rsidR="001C1F21" w:rsidRPr="006D02CF" w:rsidRDefault="001C1F21" w:rsidP="006D02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6D02CF">
        <w:rPr>
          <w:rFonts w:ascii="Times New Roman" w:hAnsi="Times New Roman"/>
          <w:spacing w:val="-6"/>
          <w:sz w:val="28"/>
          <w:szCs w:val="28"/>
        </w:rPr>
        <w:t>Официальный сайт Администрации города в сети Интернет:</w:t>
      </w:r>
      <w:r w:rsidRPr="006D02CF">
        <w:rPr>
          <w:rFonts w:ascii="Times New Roman" w:hAnsi="Times New Roman"/>
          <w:i/>
          <w:spacing w:val="-6"/>
          <w:sz w:val="28"/>
          <w:szCs w:val="28"/>
        </w:rPr>
        <w:t xml:space="preserve"> </w:t>
      </w:r>
      <w:r w:rsidRPr="006D02CF">
        <w:rPr>
          <w:rFonts w:ascii="Times New Roman" w:hAnsi="Times New Roman"/>
          <w:spacing w:val="-6"/>
          <w:sz w:val="28"/>
          <w:szCs w:val="28"/>
          <w:lang w:val="en-US"/>
        </w:rPr>
        <w:t>www</w:t>
      </w:r>
      <w:r w:rsidRPr="006D02CF">
        <w:rPr>
          <w:rFonts w:ascii="Times New Roman" w:hAnsi="Times New Roman"/>
          <w:spacing w:val="-6"/>
          <w:sz w:val="28"/>
          <w:szCs w:val="28"/>
        </w:rPr>
        <w:t>.</w:t>
      </w:r>
      <w:r w:rsidRPr="006D02CF">
        <w:rPr>
          <w:rFonts w:ascii="Times New Roman" w:hAnsi="Times New Roman"/>
          <w:spacing w:val="-6"/>
          <w:sz w:val="28"/>
          <w:szCs w:val="28"/>
          <w:lang w:val="en-US"/>
        </w:rPr>
        <w:t>korolev</w:t>
      </w:r>
      <w:r w:rsidRPr="006D02CF">
        <w:rPr>
          <w:rFonts w:ascii="Times New Roman" w:hAnsi="Times New Roman"/>
          <w:spacing w:val="-6"/>
          <w:sz w:val="28"/>
          <w:szCs w:val="28"/>
        </w:rPr>
        <w:t>.</w:t>
      </w:r>
      <w:r w:rsidRPr="006D02CF">
        <w:rPr>
          <w:rFonts w:ascii="Times New Roman" w:hAnsi="Times New Roman"/>
          <w:spacing w:val="-6"/>
          <w:sz w:val="28"/>
          <w:szCs w:val="28"/>
          <w:lang w:val="en-US"/>
        </w:rPr>
        <w:t>ru</w:t>
      </w:r>
      <w:r w:rsidRPr="006D02CF">
        <w:rPr>
          <w:rFonts w:ascii="Times New Roman" w:hAnsi="Times New Roman"/>
          <w:i/>
          <w:spacing w:val="-6"/>
          <w:sz w:val="28"/>
          <w:szCs w:val="28"/>
        </w:rPr>
        <w:t>.</w:t>
      </w:r>
    </w:p>
    <w:p w:rsidR="001C1F21" w:rsidRPr="00E5568F" w:rsidRDefault="001C1F21" w:rsidP="006D02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5F0B5F">
        <w:rPr>
          <w:rFonts w:ascii="Times New Roman" w:hAnsi="Times New Roman"/>
          <w:sz w:val="28"/>
          <w:szCs w:val="28"/>
        </w:rPr>
        <w:t>Адрес электронной почты Администрации города в сети Интернет</w:t>
      </w:r>
      <w:r w:rsidRPr="00E5568F">
        <w:rPr>
          <w:rFonts w:ascii="Times New Roman" w:hAnsi="Times New Roman"/>
          <w:sz w:val="28"/>
          <w:szCs w:val="28"/>
        </w:rPr>
        <w:t>:</w:t>
      </w:r>
      <w:r w:rsidRPr="005F0B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5F0B5F">
        <w:rPr>
          <w:rFonts w:ascii="Times New Roman" w:hAnsi="Times New Roman"/>
          <w:sz w:val="28"/>
          <w:szCs w:val="28"/>
          <w:lang w:val="en-US"/>
        </w:rPr>
        <w:t>admkrl</w:t>
      </w:r>
      <w:r w:rsidRPr="005F0B5F">
        <w:rPr>
          <w:rFonts w:ascii="Times New Roman" w:hAnsi="Times New Roman"/>
          <w:sz w:val="28"/>
          <w:szCs w:val="28"/>
        </w:rPr>
        <w:t>@</w:t>
      </w:r>
      <w:r w:rsidRPr="005F0B5F">
        <w:rPr>
          <w:rFonts w:ascii="Times New Roman" w:hAnsi="Times New Roman"/>
          <w:sz w:val="28"/>
          <w:szCs w:val="28"/>
          <w:lang w:val="en-US"/>
        </w:rPr>
        <w:t>korolev</w:t>
      </w:r>
      <w:r w:rsidRPr="005F0B5F">
        <w:rPr>
          <w:rFonts w:ascii="Times New Roman" w:hAnsi="Times New Roman"/>
          <w:sz w:val="28"/>
          <w:szCs w:val="28"/>
        </w:rPr>
        <w:t>.</w:t>
      </w:r>
      <w:r w:rsidRPr="005F0B5F">
        <w:rPr>
          <w:rFonts w:ascii="Times New Roman" w:hAnsi="Times New Roman"/>
          <w:sz w:val="28"/>
          <w:szCs w:val="28"/>
          <w:lang w:val="en-US"/>
        </w:rPr>
        <w:t>ru</w:t>
      </w:r>
      <w:r w:rsidRPr="005F0B5F">
        <w:rPr>
          <w:rFonts w:ascii="Times New Roman" w:hAnsi="Times New Roman"/>
          <w:i/>
          <w:sz w:val="28"/>
          <w:szCs w:val="28"/>
        </w:rPr>
        <w:t>.</w:t>
      </w:r>
    </w:p>
    <w:p w:rsidR="001C1F21" w:rsidRPr="005F0B5F" w:rsidRDefault="001C1F21" w:rsidP="006D02C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C1F21" w:rsidRPr="005F0B5F" w:rsidRDefault="001C1F21" w:rsidP="006D02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5F0B5F">
        <w:rPr>
          <w:rFonts w:ascii="Times New Roman" w:hAnsi="Times New Roman"/>
          <w:b/>
          <w:sz w:val="28"/>
          <w:szCs w:val="28"/>
        </w:rPr>
        <w:t>. Общий отдел управления делами Администрации гор</w:t>
      </w:r>
      <w:r>
        <w:rPr>
          <w:rFonts w:ascii="Times New Roman" w:hAnsi="Times New Roman"/>
          <w:b/>
          <w:sz w:val="28"/>
          <w:szCs w:val="28"/>
        </w:rPr>
        <w:t>ода Королёва Московской области</w:t>
      </w:r>
    </w:p>
    <w:p w:rsidR="001C1F21" w:rsidRPr="005F0B5F" w:rsidRDefault="001C1F21" w:rsidP="006D02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0B5F">
        <w:rPr>
          <w:rFonts w:ascii="Times New Roman" w:hAnsi="Times New Roman"/>
          <w:sz w:val="28"/>
          <w:szCs w:val="28"/>
        </w:rPr>
        <w:t>Место нахождения общего отдела управления делами Администрации г</w:t>
      </w:r>
      <w:r w:rsidRPr="005F0B5F">
        <w:rPr>
          <w:rFonts w:ascii="Times New Roman" w:hAnsi="Times New Roman"/>
          <w:sz w:val="28"/>
          <w:szCs w:val="28"/>
        </w:rPr>
        <w:t>о</w:t>
      </w:r>
      <w:r w:rsidRPr="005F0B5F">
        <w:rPr>
          <w:rFonts w:ascii="Times New Roman" w:hAnsi="Times New Roman"/>
          <w:sz w:val="28"/>
          <w:szCs w:val="28"/>
        </w:rPr>
        <w:t>рода: 141070, Московская область, г. Королёв, ул. Октябрьская, д. 1.</w:t>
      </w:r>
    </w:p>
    <w:p w:rsidR="001C1F21" w:rsidRPr="00CE4F32" w:rsidRDefault="001C1F21" w:rsidP="006D02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CE4F32">
        <w:rPr>
          <w:rFonts w:ascii="Times New Roman" w:hAnsi="Times New Roman"/>
          <w:spacing w:val="-2"/>
          <w:sz w:val="28"/>
          <w:szCs w:val="28"/>
        </w:rPr>
        <w:t>График работы общего отдела управления делами Администрации города:</w:t>
      </w:r>
    </w:p>
    <w:p w:rsidR="001C1F21" w:rsidRPr="005F0B5F" w:rsidRDefault="001C1F21" w:rsidP="006D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4708" w:type="pct"/>
        <w:jc w:val="center"/>
        <w:tblLook w:val="01E0"/>
      </w:tblPr>
      <w:tblGrid>
        <w:gridCol w:w="2343"/>
        <w:gridCol w:w="6936"/>
      </w:tblGrid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8D1D19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8D1D19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Понедельник</w:t>
            </w:r>
            <w:r w:rsidRPr="008D1D19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09-00 до 18-00 (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обеденный </w:t>
            </w:r>
            <w:r>
              <w:rPr>
                <w:rFonts w:ascii="Times New Roman" w:hAnsi="Times New Roman"/>
                <w:sz w:val="28"/>
                <w:szCs w:val="28"/>
              </w:rPr>
              <w:t>перерыв с 13-00 до 13-</w:t>
            </w:r>
            <w:r w:rsidRPr="005F0B5F">
              <w:rPr>
                <w:rFonts w:ascii="Times New Roman" w:hAnsi="Times New Roman"/>
                <w:sz w:val="28"/>
                <w:szCs w:val="28"/>
              </w:rPr>
              <w:t>45)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Вторник</w:t>
            </w: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09-00 до 18-00 (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обеденный </w:t>
            </w:r>
            <w:r>
              <w:rPr>
                <w:rFonts w:ascii="Times New Roman" w:hAnsi="Times New Roman"/>
                <w:sz w:val="28"/>
                <w:szCs w:val="28"/>
              </w:rPr>
              <w:t>перерыв с 13-00 до 13-</w:t>
            </w:r>
            <w:r w:rsidRPr="005F0B5F">
              <w:rPr>
                <w:rFonts w:ascii="Times New Roman" w:hAnsi="Times New Roman"/>
                <w:sz w:val="28"/>
                <w:szCs w:val="28"/>
              </w:rPr>
              <w:t>45)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С</w:t>
            </w: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реда</w:t>
            </w: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09-00 до 18-00 (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обеденный </w:t>
            </w:r>
            <w:r>
              <w:rPr>
                <w:rFonts w:ascii="Times New Roman" w:hAnsi="Times New Roman"/>
                <w:sz w:val="28"/>
                <w:szCs w:val="28"/>
              </w:rPr>
              <w:t>перерыв с 13-00 до 13-</w:t>
            </w:r>
            <w:r w:rsidRPr="005F0B5F">
              <w:rPr>
                <w:rFonts w:ascii="Times New Roman" w:hAnsi="Times New Roman"/>
                <w:sz w:val="28"/>
                <w:szCs w:val="28"/>
              </w:rPr>
              <w:t>45)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Четверг</w:t>
            </w: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09-00 до 18-00 (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обеденный </w:t>
            </w:r>
            <w:r>
              <w:rPr>
                <w:rFonts w:ascii="Times New Roman" w:hAnsi="Times New Roman"/>
                <w:sz w:val="28"/>
                <w:szCs w:val="28"/>
              </w:rPr>
              <w:t>перерыв с 13-00 до 13-</w:t>
            </w:r>
            <w:r w:rsidRPr="005F0B5F">
              <w:rPr>
                <w:rFonts w:ascii="Times New Roman" w:hAnsi="Times New Roman"/>
                <w:sz w:val="28"/>
                <w:szCs w:val="28"/>
              </w:rPr>
              <w:t>45)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Пятница</w:t>
            </w: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 xml:space="preserve"> и предпраздничные дни</w:t>
            </w: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1F21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09-00 до 17-</w:t>
            </w:r>
            <w:r w:rsidRPr="005F0B5F"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обеденный </w:t>
            </w:r>
            <w:r>
              <w:rPr>
                <w:rFonts w:ascii="Times New Roman" w:hAnsi="Times New Roman"/>
                <w:sz w:val="28"/>
                <w:szCs w:val="28"/>
              </w:rPr>
              <w:t>перерыв с 13-00 до 13-</w:t>
            </w:r>
            <w:r w:rsidRPr="005F0B5F">
              <w:rPr>
                <w:rFonts w:ascii="Times New Roman" w:hAnsi="Times New Roman"/>
                <w:sz w:val="28"/>
                <w:szCs w:val="28"/>
              </w:rPr>
              <w:t>45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971B6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Суббота</w:t>
            </w: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выходной день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1C1F21" w:rsidRPr="00847B0F" w:rsidRDefault="001C1F21" w:rsidP="00174048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выходной день</w:t>
            </w:r>
          </w:p>
        </w:tc>
      </w:tr>
    </w:tbl>
    <w:p w:rsidR="001C1F21" w:rsidRPr="005F0B5F" w:rsidRDefault="001C1F21" w:rsidP="006D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C1F21" w:rsidRDefault="001C1F21" w:rsidP="006D02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0B5F">
        <w:rPr>
          <w:rFonts w:ascii="Times New Roman" w:hAnsi="Times New Roman"/>
          <w:sz w:val="28"/>
          <w:szCs w:val="28"/>
        </w:rPr>
        <w:t>График приема заявителей в общем отделе управления делами Админ</w:t>
      </w:r>
      <w:r w:rsidRPr="005F0B5F">
        <w:rPr>
          <w:rFonts w:ascii="Times New Roman" w:hAnsi="Times New Roman"/>
          <w:sz w:val="28"/>
          <w:szCs w:val="28"/>
        </w:rPr>
        <w:t>и</w:t>
      </w:r>
      <w:r w:rsidRPr="005F0B5F">
        <w:rPr>
          <w:rFonts w:ascii="Times New Roman" w:hAnsi="Times New Roman"/>
          <w:sz w:val="28"/>
          <w:szCs w:val="28"/>
        </w:rPr>
        <w:t>страции города:</w:t>
      </w:r>
    </w:p>
    <w:p w:rsidR="001C1F21" w:rsidRPr="005F0B5F" w:rsidRDefault="001C1F21" w:rsidP="006D02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4708" w:type="pct"/>
        <w:jc w:val="center"/>
        <w:tblLook w:val="01E0"/>
      </w:tblPr>
      <w:tblGrid>
        <w:gridCol w:w="2343"/>
        <w:gridCol w:w="6936"/>
      </w:tblGrid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  <w:lang w:val="en-US"/>
              </w:rPr>
            </w:pPr>
            <w:r w:rsidRPr="005F0B5F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Понедельник</w:t>
            </w:r>
            <w:r w:rsidRPr="005F0B5F">
              <w:rPr>
                <w:rFonts w:ascii="Times New Roman" w:hAnsi="Times New Roman"/>
                <w:i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09-00 до 18-00 (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обеденный </w:t>
            </w:r>
            <w:r>
              <w:rPr>
                <w:rFonts w:ascii="Times New Roman" w:hAnsi="Times New Roman"/>
                <w:sz w:val="28"/>
                <w:szCs w:val="28"/>
              </w:rPr>
              <w:t>перерыв с 13-00 до 13-</w:t>
            </w:r>
            <w:r w:rsidRPr="005F0B5F">
              <w:rPr>
                <w:rFonts w:ascii="Times New Roman" w:hAnsi="Times New Roman"/>
                <w:sz w:val="28"/>
                <w:szCs w:val="28"/>
              </w:rPr>
              <w:t>45)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Вторник</w:t>
            </w: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09-00 до 18-00 (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обеденный </w:t>
            </w:r>
            <w:r>
              <w:rPr>
                <w:rFonts w:ascii="Times New Roman" w:hAnsi="Times New Roman"/>
                <w:sz w:val="28"/>
                <w:szCs w:val="28"/>
              </w:rPr>
              <w:t>перерыв с 13-00 до 13-</w:t>
            </w:r>
            <w:r w:rsidRPr="005F0B5F">
              <w:rPr>
                <w:rFonts w:ascii="Times New Roman" w:hAnsi="Times New Roman"/>
                <w:sz w:val="28"/>
                <w:szCs w:val="28"/>
              </w:rPr>
              <w:t>45)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С</w:t>
            </w: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реда</w:t>
            </w: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09-00 до 18-00 (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обеденный </w:t>
            </w:r>
            <w:r>
              <w:rPr>
                <w:rFonts w:ascii="Times New Roman" w:hAnsi="Times New Roman"/>
                <w:sz w:val="28"/>
                <w:szCs w:val="28"/>
              </w:rPr>
              <w:t>перерыв с 13-00 до 13-</w:t>
            </w:r>
            <w:r w:rsidRPr="005F0B5F">
              <w:rPr>
                <w:rFonts w:ascii="Times New Roman" w:hAnsi="Times New Roman"/>
                <w:sz w:val="28"/>
                <w:szCs w:val="28"/>
              </w:rPr>
              <w:t>45)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Четверг</w:t>
            </w: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09-00 до 18-00 (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обеденный </w:t>
            </w:r>
            <w:r>
              <w:rPr>
                <w:rFonts w:ascii="Times New Roman" w:hAnsi="Times New Roman"/>
                <w:sz w:val="28"/>
                <w:szCs w:val="28"/>
              </w:rPr>
              <w:t>перерыв с 13-00 до 13-</w:t>
            </w:r>
            <w:r w:rsidRPr="005F0B5F">
              <w:rPr>
                <w:rFonts w:ascii="Times New Roman" w:hAnsi="Times New Roman"/>
                <w:sz w:val="28"/>
                <w:szCs w:val="28"/>
              </w:rPr>
              <w:t>45)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487D48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</w:pPr>
            <w:r w:rsidRPr="00487D48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Пятница</w:t>
            </w:r>
            <w:r w:rsidRPr="00487D48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 xml:space="preserve"> и предпраздничные дни</w:t>
            </w:r>
            <w:r w:rsidRPr="00487D48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1F21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B5F">
              <w:rPr>
                <w:rFonts w:ascii="Times New Roman" w:hAnsi="Times New Roman"/>
                <w:sz w:val="28"/>
                <w:szCs w:val="28"/>
              </w:rPr>
              <w:t>с 09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5F0B5F">
              <w:rPr>
                <w:rFonts w:ascii="Times New Roman" w:hAnsi="Times New Roman"/>
                <w:sz w:val="28"/>
                <w:szCs w:val="28"/>
              </w:rPr>
              <w:t xml:space="preserve">00 до </w:t>
            </w:r>
            <w:r>
              <w:rPr>
                <w:rFonts w:ascii="Times New Roman" w:hAnsi="Times New Roman"/>
                <w:sz w:val="28"/>
                <w:szCs w:val="28"/>
              </w:rPr>
              <w:t>17-</w:t>
            </w:r>
            <w:r w:rsidRPr="005F0B5F"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обеденный </w:t>
            </w:r>
            <w:r>
              <w:rPr>
                <w:rFonts w:ascii="Times New Roman" w:hAnsi="Times New Roman"/>
                <w:sz w:val="28"/>
                <w:szCs w:val="28"/>
              </w:rPr>
              <w:t>перерыв с 13-00 до 13-</w:t>
            </w:r>
            <w:r w:rsidRPr="005F0B5F">
              <w:rPr>
                <w:rFonts w:ascii="Times New Roman" w:hAnsi="Times New Roman"/>
                <w:sz w:val="28"/>
                <w:szCs w:val="28"/>
              </w:rPr>
              <w:t>45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2C4776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Суббота</w:t>
            </w: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выходной день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1C1F21" w:rsidRPr="008D1D19" w:rsidRDefault="001C1F21" w:rsidP="00174048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выходной день</w:t>
            </w:r>
          </w:p>
        </w:tc>
      </w:tr>
    </w:tbl>
    <w:p w:rsidR="001C1F21" w:rsidRPr="005F0B5F" w:rsidRDefault="001C1F21" w:rsidP="006D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C1F21" w:rsidRPr="005F0B5F" w:rsidRDefault="001C1F21" w:rsidP="006D02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5F0B5F">
        <w:rPr>
          <w:rFonts w:ascii="Times New Roman" w:hAnsi="Times New Roman"/>
          <w:sz w:val="28"/>
          <w:szCs w:val="28"/>
        </w:rPr>
        <w:t>Почтовый адрес общего отдела управления делами Администрации гор</w:t>
      </w:r>
      <w:r w:rsidRPr="005F0B5F">
        <w:rPr>
          <w:rFonts w:ascii="Times New Roman" w:hAnsi="Times New Roman"/>
          <w:sz w:val="28"/>
          <w:szCs w:val="28"/>
        </w:rPr>
        <w:t>о</w:t>
      </w:r>
      <w:r w:rsidRPr="005F0B5F">
        <w:rPr>
          <w:rFonts w:ascii="Times New Roman" w:hAnsi="Times New Roman"/>
          <w:sz w:val="28"/>
          <w:szCs w:val="28"/>
        </w:rPr>
        <w:t>да: 141070, Московская область, г. Королёв, ул. Октябрьская, д. 1.</w:t>
      </w:r>
    </w:p>
    <w:p w:rsidR="001C1F21" w:rsidRPr="005F0B5F" w:rsidRDefault="001C1F21" w:rsidP="006D02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5F0B5F">
        <w:rPr>
          <w:rFonts w:ascii="Times New Roman" w:hAnsi="Times New Roman"/>
          <w:sz w:val="28"/>
          <w:szCs w:val="28"/>
        </w:rPr>
        <w:t>Контактный телефон: +7 (495) 516-09-03.</w:t>
      </w:r>
    </w:p>
    <w:p w:rsidR="001C1F21" w:rsidRPr="006D02CF" w:rsidRDefault="001C1F21" w:rsidP="006D02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6D02CF">
        <w:rPr>
          <w:rFonts w:ascii="Times New Roman" w:hAnsi="Times New Roman"/>
          <w:spacing w:val="-6"/>
          <w:sz w:val="28"/>
          <w:szCs w:val="28"/>
        </w:rPr>
        <w:t>Официальный сайт Администрации города в сети Интернет</w:t>
      </w:r>
      <w:r w:rsidRPr="006D02CF">
        <w:rPr>
          <w:rFonts w:ascii="Times New Roman" w:hAnsi="Times New Roman"/>
          <w:i/>
          <w:spacing w:val="-6"/>
          <w:sz w:val="28"/>
          <w:szCs w:val="28"/>
        </w:rPr>
        <w:t xml:space="preserve">: </w:t>
      </w:r>
      <w:r w:rsidRPr="006D02CF">
        <w:rPr>
          <w:rFonts w:ascii="Times New Roman" w:hAnsi="Times New Roman"/>
          <w:spacing w:val="-6"/>
          <w:sz w:val="28"/>
          <w:szCs w:val="28"/>
          <w:lang w:val="en-US"/>
        </w:rPr>
        <w:t>www</w:t>
      </w:r>
      <w:r w:rsidRPr="006D02CF">
        <w:rPr>
          <w:rFonts w:ascii="Times New Roman" w:hAnsi="Times New Roman"/>
          <w:spacing w:val="-6"/>
          <w:sz w:val="28"/>
          <w:szCs w:val="28"/>
        </w:rPr>
        <w:t>.</w:t>
      </w:r>
      <w:r w:rsidRPr="006D02CF">
        <w:rPr>
          <w:rFonts w:ascii="Times New Roman" w:hAnsi="Times New Roman"/>
          <w:spacing w:val="-6"/>
          <w:sz w:val="28"/>
          <w:szCs w:val="28"/>
          <w:lang w:val="en-US"/>
        </w:rPr>
        <w:t>korolev</w:t>
      </w:r>
      <w:r w:rsidRPr="006D02CF">
        <w:rPr>
          <w:rFonts w:ascii="Times New Roman" w:hAnsi="Times New Roman"/>
          <w:spacing w:val="-6"/>
          <w:sz w:val="28"/>
          <w:szCs w:val="28"/>
        </w:rPr>
        <w:t>.</w:t>
      </w:r>
      <w:r w:rsidRPr="006D02CF">
        <w:rPr>
          <w:rFonts w:ascii="Times New Roman" w:hAnsi="Times New Roman"/>
          <w:spacing w:val="-6"/>
          <w:sz w:val="28"/>
          <w:szCs w:val="28"/>
          <w:lang w:val="en-US"/>
        </w:rPr>
        <w:t>ru</w:t>
      </w:r>
      <w:r w:rsidRPr="006D02CF">
        <w:rPr>
          <w:rFonts w:ascii="Times New Roman" w:hAnsi="Times New Roman"/>
          <w:i/>
          <w:spacing w:val="-6"/>
          <w:sz w:val="28"/>
          <w:szCs w:val="28"/>
        </w:rPr>
        <w:t>.</w:t>
      </w:r>
    </w:p>
    <w:p w:rsidR="001C1F21" w:rsidRPr="00A67D2A" w:rsidRDefault="001C1F21" w:rsidP="006D02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5F0B5F">
        <w:rPr>
          <w:rFonts w:ascii="Times New Roman" w:hAnsi="Times New Roman"/>
          <w:sz w:val="28"/>
          <w:szCs w:val="28"/>
        </w:rPr>
        <w:t xml:space="preserve">Адрес электронной почты Администрации города в сети Интернет: </w:t>
      </w:r>
      <w:r>
        <w:rPr>
          <w:rFonts w:ascii="Times New Roman" w:hAnsi="Times New Roman"/>
          <w:sz w:val="28"/>
          <w:szCs w:val="28"/>
        </w:rPr>
        <w:br/>
      </w:r>
      <w:r w:rsidRPr="005F0B5F">
        <w:rPr>
          <w:rFonts w:ascii="Times New Roman" w:hAnsi="Times New Roman"/>
          <w:sz w:val="28"/>
          <w:szCs w:val="28"/>
          <w:lang w:val="en-US"/>
        </w:rPr>
        <w:t>admkrl</w:t>
      </w:r>
      <w:r w:rsidRPr="005F0B5F">
        <w:rPr>
          <w:rFonts w:ascii="Times New Roman" w:hAnsi="Times New Roman"/>
          <w:sz w:val="28"/>
          <w:szCs w:val="28"/>
        </w:rPr>
        <w:t>@</w:t>
      </w:r>
      <w:r w:rsidRPr="005F0B5F">
        <w:rPr>
          <w:rFonts w:ascii="Times New Roman" w:hAnsi="Times New Roman"/>
          <w:sz w:val="28"/>
          <w:szCs w:val="28"/>
          <w:lang w:val="en-US"/>
        </w:rPr>
        <w:t>korolev</w:t>
      </w:r>
      <w:r w:rsidRPr="005F0B5F">
        <w:rPr>
          <w:rFonts w:ascii="Times New Roman" w:hAnsi="Times New Roman"/>
          <w:sz w:val="28"/>
          <w:szCs w:val="28"/>
        </w:rPr>
        <w:t>.</w:t>
      </w:r>
      <w:r w:rsidRPr="005F0B5F">
        <w:rPr>
          <w:rFonts w:ascii="Times New Roman" w:hAnsi="Times New Roman"/>
          <w:sz w:val="28"/>
          <w:szCs w:val="28"/>
          <w:lang w:val="en-US"/>
        </w:rPr>
        <w:t>ru</w:t>
      </w:r>
      <w:r w:rsidRPr="005F0B5F">
        <w:rPr>
          <w:rFonts w:ascii="Times New Roman" w:hAnsi="Times New Roman"/>
          <w:i/>
          <w:sz w:val="28"/>
          <w:szCs w:val="28"/>
        </w:rPr>
        <w:t>.</w:t>
      </w:r>
    </w:p>
    <w:p w:rsidR="001C1F21" w:rsidRPr="005F0B5F" w:rsidRDefault="001C1F21" w:rsidP="006D02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</w:p>
    <w:p w:rsidR="001C1F21" w:rsidRPr="008D1D19" w:rsidRDefault="001C1F21" w:rsidP="006D02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8D1D19">
        <w:rPr>
          <w:rFonts w:ascii="Times New Roman" w:hAnsi="Times New Roman"/>
          <w:b/>
          <w:sz w:val="28"/>
          <w:szCs w:val="28"/>
        </w:rPr>
        <w:t>. </w:t>
      </w:r>
      <w:r>
        <w:rPr>
          <w:rFonts w:ascii="Times New Roman" w:hAnsi="Times New Roman"/>
          <w:b/>
          <w:sz w:val="28"/>
          <w:szCs w:val="28"/>
        </w:rPr>
        <w:t>Муниципальное бюджетное учреждение города Королёва Моско</w:t>
      </w:r>
      <w:r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>ской области «Многофункциональный центр предоставления государс</w:t>
      </w:r>
      <w:r>
        <w:rPr>
          <w:rFonts w:ascii="Times New Roman" w:hAnsi="Times New Roman"/>
          <w:b/>
          <w:sz w:val="28"/>
          <w:szCs w:val="28"/>
        </w:rPr>
        <w:t>т</w:t>
      </w:r>
      <w:r>
        <w:rPr>
          <w:rFonts w:ascii="Times New Roman" w:hAnsi="Times New Roman"/>
          <w:b/>
          <w:sz w:val="28"/>
          <w:szCs w:val="28"/>
        </w:rPr>
        <w:t>венных и муниципальных услуг» (МБУ «МФЦ города Королёва»)</w:t>
      </w:r>
    </w:p>
    <w:p w:rsidR="001C1F21" w:rsidRPr="005F0B5F" w:rsidRDefault="001C1F21" w:rsidP="006D02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5F0B5F">
        <w:rPr>
          <w:rFonts w:ascii="Times New Roman" w:hAnsi="Times New Roman"/>
          <w:sz w:val="28"/>
          <w:szCs w:val="28"/>
        </w:rPr>
        <w:t xml:space="preserve">Место нахождения </w:t>
      </w:r>
      <w:r>
        <w:rPr>
          <w:rFonts w:ascii="Times New Roman" w:hAnsi="Times New Roman"/>
          <w:sz w:val="28"/>
          <w:szCs w:val="28"/>
        </w:rPr>
        <w:t>МБУ «МФЦ города Королёва»</w:t>
      </w:r>
      <w:r w:rsidRPr="005F0B5F">
        <w:rPr>
          <w:rFonts w:ascii="Times New Roman" w:hAnsi="Times New Roman"/>
          <w:sz w:val="28"/>
          <w:szCs w:val="28"/>
        </w:rPr>
        <w:t xml:space="preserve">: 141069, Московская область, </w:t>
      </w:r>
      <w:r>
        <w:rPr>
          <w:rFonts w:ascii="Times New Roman" w:hAnsi="Times New Roman"/>
          <w:sz w:val="28"/>
          <w:szCs w:val="28"/>
        </w:rPr>
        <w:t>г.</w:t>
      </w:r>
      <w:r w:rsidRPr="005F0B5F">
        <w:rPr>
          <w:rFonts w:ascii="Times New Roman" w:hAnsi="Times New Roman"/>
          <w:sz w:val="28"/>
          <w:szCs w:val="28"/>
        </w:rPr>
        <w:t xml:space="preserve"> Королёв, мкр. Первомайский, </w:t>
      </w:r>
      <w:r>
        <w:rPr>
          <w:rFonts w:ascii="Times New Roman" w:hAnsi="Times New Roman"/>
          <w:sz w:val="28"/>
          <w:szCs w:val="28"/>
        </w:rPr>
        <w:t>ул.</w:t>
      </w:r>
      <w:r w:rsidRPr="005F0B5F">
        <w:rPr>
          <w:rFonts w:ascii="Times New Roman" w:hAnsi="Times New Roman"/>
          <w:sz w:val="28"/>
          <w:szCs w:val="28"/>
        </w:rPr>
        <w:t xml:space="preserve"> Советская, д.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F0B5F">
        <w:rPr>
          <w:rFonts w:ascii="Times New Roman" w:hAnsi="Times New Roman"/>
          <w:sz w:val="28"/>
          <w:szCs w:val="28"/>
        </w:rPr>
        <w:t>42</w:t>
      </w:r>
      <w:r w:rsidRPr="005F0B5F">
        <w:rPr>
          <w:rFonts w:ascii="Times New Roman" w:hAnsi="Times New Roman"/>
          <w:i/>
          <w:sz w:val="28"/>
          <w:szCs w:val="28"/>
        </w:rPr>
        <w:t>.</w:t>
      </w:r>
    </w:p>
    <w:p w:rsidR="001C1F21" w:rsidRDefault="001C1F21" w:rsidP="006D02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1F21" w:rsidRPr="005F0B5F" w:rsidRDefault="001C1F21" w:rsidP="006D02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0B5F">
        <w:rPr>
          <w:rFonts w:ascii="Times New Roman" w:hAnsi="Times New Roman"/>
          <w:sz w:val="28"/>
          <w:szCs w:val="28"/>
        </w:rPr>
        <w:t>График работы многофункционального центра:</w:t>
      </w:r>
    </w:p>
    <w:p w:rsidR="001C1F21" w:rsidRPr="005F0B5F" w:rsidRDefault="001C1F21" w:rsidP="006D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4708" w:type="pct"/>
        <w:jc w:val="center"/>
        <w:tblLook w:val="01E0"/>
      </w:tblPr>
      <w:tblGrid>
        <w:gridCol w:w="2143"/>
        <w:gridCol w:w="7136"/>
      </w:tblGrid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9C4341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4341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0B5F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</w:t>
            </w:r>
            <w:r w:rsidRPr="009C43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09-00 до 18-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00 (без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обеденного 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перерыва) 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9C4341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Вторник</w:t>
            </w:r>
            <w:r w:rsidRPr="009C4341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0B5F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</w:t>
            </w:r>
            <w:r w:rsidRPr="009C43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09-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00 до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18-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00 (без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обеденного 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перерыва) 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С</w:t>
            </w: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реда</w:t>
            </w: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0B5F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</w:t>
            </w:r>
            <w:r w:rsidRPr="000507D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00 до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20-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00 (без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обеденного 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перерыва) 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Четверг</w:t>
            </w: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0B5F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</w:t>
            </w:r>
            <w:r w:rsidRPr="000507D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>00 до 18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00 (без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обеденного 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перерыва) 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0B5F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</w:t>
            </w:r>
            <w:r w:rsidRPr="000507D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>00 до 18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>00 (без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обеденного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перерыва) 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011FE7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Суббота</w:t>
            </w: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0B5F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</w:t>
            </w:r>
            <w:r w:rsidRPr="000507D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>00 до 13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00 (без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обеденного </w:t>
            </w:r>
            <w:r w:rsidRPr="005F0B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перерыва) </w:t>
            </w:r>
          </w:p>
        </w:tc>
      </w:tr>
      <w:tr w:rsidR="001C1F21" w:rsidRPr="005F0B5F" w:rsidTr="00174048">
        <w:trPr>
          <w:jc w:val="center"/>
        </w:trPr>
        <w:tc>
          <w:tcPr>
            <w:tcW w:w="1155" w:type="pct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1C1F21" w:rsidRPr="005F0B5F" w:rsidRDefault="001C1F21" w:rsidP="00174048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</w:pPr>
            <w:r w:rsidRPr="005F0B5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выходной день</w:t>
            </w:r>
          </w:p>
        </w:tc>
      </w:tr>
    </w:tbl>
    <w:p w:rsidR="001C1F21" w:rsidRPr="005F0B5F" w:rsidRDefault="001C1F21" w:rsidP="006D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C1F21" w:rsidRPr="005F0B5F" w:rsidRDefault="001C1F21" w:rsidP="006D02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0B5F">
        <w:rPr>
          <w:rFonts w:ascii="Times New Roman" w:hAnsi="Times New Roman"/>
          <w:sz w:val="28"/>
          <w:szCs w:val="28"/>
        </w:rPr>
        <w:t xml:space="preserve">Почтовый адрес </w:t>
      </w:r>
      <w:r>
        <w:rPr>
          <w:rFonts w:ascii="Times New Roman" w:hAnsi="Times New Roman"/>
          <w:sz w:val="28"/>
          <w:szCs w:val="28"/>
        </w:rPr>
        <w:t>МБУ «МФЦ города Королёва»</w:t>
      </w:r>
      <w:r w:rsidRPr="005F0B5F">
        <w:rPr>
          <w:rFonts w:ascii="Times New Roman" w:hAnsi="Times New Roman"/>
          <w:sz w:val="28"/>
          <w:szCs w:val="28"/>
        </w:rPr>
        <w:t>:</w:t>
      </w:r>
      <w:r w:rsidRPr="005F0B5F">
        <w:rPr>
          <w:rFonts w:ascii="Times New Roman" w:hAnsi="Times New Roman"/>
          <w:i/>
          <w:sz w:val="28"/>
          <w:szCs w:val="28"/>
        </w:rPr>
        <w:t xml:space="preserve"> </w:t>
      </w:r>
      <w:r w:rsidRPr="005F0B5F">
        <w:rPr>
          <w:rFonts w:ascii="Times New Roman" w:hAnsi="Times New Roman"/>
          <w:sz w:val="28"/>
          <w:szCs w:val="28"/>
        </w:rPr>
        <w:t>141069, Московская о</w:t>
      </w:r>
      <w:r w:rsidRPr="005F0B5F">
        <w:rPr>
          <w:rFonts w:ascii="Times New Roman" w:hAnsi="Times New Roman"/>
          <w:sz w:val="28"/>
          <w:szCs w:val="28"/>
        </w:rPr>
        <w:t>б</w:t>
      </w:r>
      <w:r w:rsidRPr="005F0B5F">
        <w:rPr>
          <w:rFonts w:ascii="Times New Roman" w:hAnsi="Times New Roman"/>
          <w:sz w:val="28"/>
          <w:szCs w:val="28"/>
        </w:rPr>
        <w:t xml:space="preserve">ласть, </w:t>
      </w:r>
      <w:r>
        <w:rPr>
          <w:rFonts w:ascii="Times New Roman" w:hAnsi="Times New Roman"/>
          <w:sz w:val="28"/>
          <w:szCs w:val="28"/>
        </w:rPr>
        <w:t>г.</w:t>
      </w:r>
      <w:r w:rsidRPr="005F0B5F">
        <w:rPr>
          <w:rFonts w:ascii="Times New Roman" w:hAnsi="Times New Roman"/>
          <w:sz w:val="28"/>
          <w:szCs w:val="28"/>
        </w:rPr>
        <w:t xml:space="preserve"> Королёв, мкр. Первомайский, </w:t>
      </w:r>
      <w:r>
        <w:rPr>
          <w:rFonts w:ascii="Times New Roman" w:hAnsi="Times New Roman"/>
          <w:sz w:val="28"/>
          <w:szCs w:val="28"/>
        </w:rPr>
        <w:t>ул.</w:t>
      </w:r>
      <w:r w:rsidRPr="005F0B5F">
        <w:rPr>
          <w:rFonts w:ascii="Times New Roman" w:hAnsi="Times New Roman"/>
          <w:sz w:val="28"/>
          <w:szCs w:val="28"/>
        </w:rPr>
        <w:t xml:space="preserve"> Советская, д.</w:t>
      </w:r>
      <w:r w:rsidRPr="00A0412E">
        <w:rPr>
          <w:rFonts w:ascii="Times New Roman" w:hAnsi="Times New Roman"/>
          <w:sz w:val="28"/>
          <w:szCs w:val="28"/>
        </w:rPr>
        <w:t xml:space="preserve"> </w:t>
      </w:r>
      <w:r w:rsidRPr="005F0B5F">
        <w:rPr>
          <w:rFonts w:ascii="Times New Roman" w:hAnsi="Times New Roman"/>
          <w:sz w:val="28"/>
          <w:szCs w:val="28"/>
        </w:rPr>
        <w:t>42.</w:t>
      </w:r>
    </w:p>
    <w:p w:rsidR="001C1F21" w:rsidRPr="006D02CF" w:rsidRDefault="001C1F21" w:rsidP="006D02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02CF">
        <w:rPr>
          <w:rFonts w:ascii="Times New Roman" w:hAnsi="Times New Roman"/>
          <w:sz w:val="28"/>
          <w:szCs w:val="28"/>
        </w:rPr>
        <w:t xml:space="preserve">Телефон </w:t>
      </w:r>
      <w:r w:rsidRPr="006D02CF">
        <w:rPr>
          <w:rFonts w:ascii="Times New Roman" w:hAnsi="Times New Roman"/>
          <w:sz w:val="28"/>
          <w:szCs w:val="28"/>
          <w:lang w:val="en-US"/>
        </w:rPr>
        <w:t>Call</w:t>
      </w:r>
      <w:r w:rsidRPr="006D02CF">
        <w:rPr>
          <w:rFonts w:ascii="Times New Roman" w:hAnsi="Times New Roman"/>
          <w:sz w:val="28"/>
          <w:szCs w:val="28"/>
        </w:rPr>
        <w:t>-центра МБУ «МФЦ города Королёва»: +7 (495) 515-05-92.</w:t>
      </w:r>
    </w:p>
    <w:p w:rsidR="001C1F21" w:rsidRPr="006D02CF" w:rsidRDefault="001C1F21" w:rsidP="006D02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02CF">
        <w:rPr>
          <w:rFonts w:ascii="Times New Roman" w:hAnsi="Times New Roman"/>
          <w:sz w:val="28"/>
          <w:szCs w:val="28"/>
        </w:rPr>
        <w:t>Официальный сайт МБУ «МФЦ города Королёва» в сети Интернет</w:t>
      </w:r>
      <w:r w:rsidRPr="006D02CF">
        <w:rPr>
          <w:rFonts w:ascii="Times New Roman" w:hAnsi="Times New Roman"/>
          <w:i/>
          <w:sz w:val="28"/>
          <w:szCs w:val="28"/>
        </w:rPr>
        <w:t xml:space="preserve">: </w:t>
      </w:r>
      <w:hyperlink r:id="rId19" w:history="1">
        <w:r w:rsidRPr="006D02CF">
          <w:rPr>
            <w:rStyle w:val="Hyperlink"/>
            <w:rFonts w:ascii="Times New Roman" w:hAnsi="Times New Roman"/>
            <w:color w:val="auto"/>
            <w:sz w:val="28"/>
            <w:szCs w:val="28"/>
          </w:rPr>
          <w:t>www.mu-korolev.ru</w:t>
        </w:r>
      </w:hyperlink>
      <w:r w:rsidRPr="006D02CF">
        <w:rPr>
          <w:rFonts w:ascii="Times New Roman" w:hAnsi="Times New Roman"/>
          <w:i/>
          <w:sz w:val="28"/>
          <w:szCs w:val="28"/>
        </w:rPr>
        <w:t>.</w:t>
      </w:r>
    </w:p>
    <w:p w:rsidR="001C1F21" w:rsidRPr="006D02CF" w:rsidRDefault="001C1F21" w:rsidP="006D02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6D02CF">
        <w:rPr>
          <w:rFonts w:ascii="Times New Roman" w:hAnsi="Times New Roman"/>
          <w:sz w:val="28"/>
          <w:szCs w:val="28"/>
        </w:rPr>
        <w:t>Адрес электронной почты МБУ «МФЦ города Королёва» в сети Инте</w:t>
      </w:r>
      <w:r w:rsidRPr="006D02CF">
        <w:rPr>
          <w:rFonts w:ascii="Times New Roman" w:hAnsi="Times New Roman"/>
          <w:sz w:val="28"/>
          <w:szCs w:val="28"/>
        </w:rPr>
        <w:t>р</w:t>
      </w:r>
      <w:r w:rsidRPr="006D02CF">
        <w:rPr>
          <w:rFonts w:ascii="Times New Roman" w:hAnsi="Times New Roman"/>
          <w:sz w:val="28"/>
          <w:szCs w:val="28"/>
        </w:rPr>
        <w:t xml:space="preserve">нет: </w:t>
      </w:r>
      <w:hyperlink r:id="rId20" w:history="1">
        <w:r w:rsidRPr="006D02CF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mfc</w:t>
        </w:r>
        <w:r w:rsidRPr="006D02CF">
          <w:rPr>
            <w:rStyle w:val="Hyperlink"/>
            <w:rFonts w:ascii="Times New Roman" w:hAnsi="Times New Roman"/>
            <w:color w:val="auto"/>
            <w:sz w:val="28"/>
            <w:szCs w:val="28"/>
          </w:rPr>
          <w:t>-</w:t>
        </w:r>
        <w:r w:rsidRPr="006D02CF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korolev</w:t>
        </w:r>
        <w:r w:rsidRPr="006D02CF">
          <w:rPr>
            <w:rStyle w:val="Hyperlink"/>
            <w:rFonts w:ascii="Times New Roman" w:hAnsi="Times New Roman"/>
            <w:color w:val="auto"/>
            <w:sz w:val="28"/>
            <w:szCs w:val="28"/>
          </w:rPr>
          <w:t>@</w:t>
        </w:r>
        <w:r w:rsidRPr="006D02CF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yandex</w:t>
        </w:r>
        <w:r w:rsidRPr="006D02CF">
          <w:rPr>
            <w:rStyle w:val="Hyperlink"/>
            <w:rFonts w:ascii="Times New Roman" w:hAnsi="Times New Roman"/>
            <w:color w:val="auto"/>
            <w:sz w:val="28"/>
            <w:szCs w:val="28"/>
          </w:rPr>
          <w:t>.</w:t>
        </w:r>
        <w:r w:rsidRPr="006D02CF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6D02CF">
        <w:rPr>
          <w:rFonts w:ascii="Times New Roman" w:hAnsi="Times New Roman"/>
          <w:sz w:val="28"/>
          <w:szCs w:val="28"/>
        </w:rPr>
        <w:t>.</w:t>
      </w:r>
    </w:p>
    <w:p w:rsidR="001C1F21" w:rsidRPr="006D02CF" w:rsidRDefault="001C1F21" w:rsidP="006D02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C1F21" w:rsidRPr="000507D4" w:rsidRDefault="001C1F21" w:rsidP="006D02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0507D4">
        <w:rPr>
          <w:rFonts w:ascii="Times New Roman" w:hAnsi="Times New Roman"/>
          <w:sz w:val="28"/>
          <w:szCs w:val="28"/>
        </w:rPr>
        <w:t>________</w:t>
      </w:r>
    </w:p>
    <w:p w:rsidR="001C1F21" w:rsidRPr="00526EC3" w:rsidRDefault="001C1F21" w:rsidP="006D02C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C1F21" w:rsidRPr="00717A52" w:rsidRDefault="001C1F21" w:rsidP="006D02CF">
      <w:pPr>
        <w:widowControl w:val="0"/>
        <w:tabs>
          <w:tab w:val="left" w:pos="8820"/>
        </w:tabs>
        <w:autoSpaceDE w:val="0"/>
        <w:autoSpaceDN w:val="0"/>
        <w:adjustRightInd w:val="0"/>
        <w:spacing w:after="0" w:line="240" w:lineRule="auto"/>
        <w:ind w:left="5103"/>
        <w:outlineLvl w:val="2"/>
        <w:rPr>
          <w:rFonts w:ascii="Times New Roman" w:hAnsi="Times New Roman"/>
          <w:sz w:val="28"/>
          <w:szCs w:val="28"/>
        </w:rPr>
      </w:pPr>
      <w:r w:rsidRPr="005F0B5F">
        <w:rPr>
          <w:rFonts w:ascii="Times New Roman" w:hAnsi="Times New Roman"/>
          <w:sz w:val="28"/>
          <w:szCs w:val="28"/>
        </w:rPr>
        <w:br w:type="page"/>
      </w:r>
      <w:r>
        <w:rPr>
          <w:rFonts w:ascii="Times New Roman" w:hAnsi="Times New Roman"/>
          <w:sz w:val="28"/>
          <w:szCs w:val="28"/>
        </w:rPr>
        <w:t>Приложение №2</w:t>
      </w:r>
      <w:r w:rsidRPr="00717A52">
        <w:rPr>
          <w:rFonts w:ascii="Times New Roman" w:hAnsi="Times New Roman"/>
          <w:sz w:val="28"/>
          <w:szCs w:val="28"/>
        </w:rPr>
        <w:t xml:space="preserve"> </w:t>
      </w:r>
    </w:p>
    <w:p w:rsidR="001C1F21" w:rsidRPr="00717A52" w:rsidRDefault="001C1F21" w:rsidP="006D02CF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0" w:line="240" w:lineRule="auto"/>
        <w:ind w:left="5103"/>
        <w:rPr>
          <w:rFonts w:ascii="Times New Roman" w:eastAsia="PMingLiU" w:hAnsi="Times New Roman"/>
          <w:bCs/>
          <w:sz w:val="28"/>
          <w:szCs w:val="28"/>
        </w:rPr>
      </w:pPr>
      <w:r w:rsidRPr="00717A52">
        <w:rPr>
          <w:rFonts w:ascii="Times New Roman" w:hAnsi="Times New Roman"/>
          <w:sz w:val="28"/>
          <w:szCs w:val="28"/>
        </w:rPr>
        <w:t xml:space="preserve">к </w:t>
      </w:r>
      <w:r w:rsidRPr="00717A52">
        <w:rPr>
          <w:rFonts w:ascii="Times New Roman" w:eastAsia="PMingLiU" w:hAnsi="Times New Roman"/>
          <w:bCs/>
          <w:sz w:val="28"/>
          <w:szCs w:val="28"/>
        </w:rPr>
        <w:t>административному регламенту</w:t>
      </w:r>
    </w:p>
    <w:p w:rsidR="001C1F21" w:rsidRDefault="001C1F21" w:rsidP="006D02CF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PMingLiU" w:hAnsi="Times New Roman"/>
          <w:bCs/>
          <w:sz w:val="28"/>
          <w:szCs w:val="28"/>
        </w:rPr>
      </w:pPr>
      <w:r w:rsidRPr="00717A52">
        <w:rPr>
          <w:rFonts w:ascii="Times New Roman" w:eastAsia="PMingLiU" w:hAnsi="Times New Roman"/>
          <w:bCs/>
          <w:sz w:val="28"/>
          <w:szCs w:val="28"/>
        </w:rPr>
        <w:t>предоставления муниципальной у</w:t>
      </w:r>
      <w:r w:rsidRPr="00717A52">
        <w:rPr>
          <w:rFonts w:ascii="Times New Roman" w:eastAsia="PMingLiU" w:hAnsi="Times New Roman"/>
          <w:bCs/>
          <w:sz w:val="28"/>
          <w:szCs w:val="28"/>
        </w:rPr>
        <w:t>с</w:t>
      </w:r>
      <w:r w:rsidRPr="00717A52">
        <w:rPr>
          <w:rFonts w:ascii="Times New Roman" w:eastAsia="PMingLiU" w:hAnsi="Times New Roman"/>
          <w:bCs/>
          <w:sz w:val="28"/>
          <w:szCs w:val="28"/>
        </w:rPr>
        <w:t xml:space="preserve">луги по предоставлению </w:t>
      </w:r>
    </w:p>
    <w:p w:rsidR="001C1F21" w:rsidRDefault="001C1F21" w:rsidP="006D02CF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PMingLiU" w:hAnsi="Times New Roman"/>
          <w:bCs/>
          <w:sz w:val="28"/>
          <w:szCs w:val="28"/>
        </w:rPr>
      </w:pPr>
      <w:r w:rsidRPr="00717A52">
        <w:rPr>
          <w:rFonts w:ascii="Times New Roman" w:eastAsia="PMingLiU" w:hAnsi="Times New Roman"/>
          <w:bCs/>
          <w:sz w:val="28"/>
          <w:szCs w:val="28"/>
        </w:rPr>
        <w:t>земельных участков, находящихся в муниципальной собственности или</w:t>
      </w:r>
    </w:p>
    <w:p w:rsidR="001C1F21" w:rsidRDefault="001C1F21" w:rsidP="006D02CF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PMingLiU" w:hAnsi="Times New Roman"/>
          <w:bCs/>
          <w:sz w:val="28"/>
          <w:szCs w:val="28"/>
        </w:rPr>
      </w:pPr>
      <w:r w:rsidRPr="00717A52">
        <w:rPr>
          <w:rFonts w:ascii="Times New Roman" w:eastAsia="PMingLiU" w:hAnsi="Times New Roman"/>
          <w:bCs/>
          <w:sz w:val="28"/>
          <w:szCs w:val="28"/>
        </w:rPr>
        <w:t>государственная собственность</w:t>
      </w:r>
    </w:p>
    <w:p w:rsidR="001C1F21" w:rsidRDefault="001C1F21" w:rsidP="006D02CF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PMingLiU" w:hAnsi="Times New Roman"/>
          <w:bCs/>
          <w:sz w:val="28"/>
          <w:szCs w:val="28"/>
        </w:rPr>
      </w:pPr>
      <w:r w:rsidRPr="00717A52">
        <w:rPr>
          <w:rFonts w:ascii="Times New Roman" w:eastAsia="PMingLiU" w:hAnsi="Times New Roman"/>
          <w:bCs/>
          <w:sz w:val="28"/>
          <w:szCs w:val="28"/>
        </w:rPr>
        <w:t>на которые не разграничена, для</w:t>
      </w:r>
    </w:p>
    <w:p w:rsidR="001C1F21" w:rsidRDefault="001C1F21" w:rsidP="006D02CF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PMingLiU" w:hAnsi="Times New Roman"/>
          <w:bCs/>
          <w:sz w:val="28"/>
          <w:szCs w:val="28"/>
        </w:rPr>
      </w:pPr>
      <w:r w:rsidRPr="00717A52">
        <w:rPr>
          <w:rFonts w:ascii="Times New Roman" w:eastAsia="PMingLiU" w:hAnsi="Times New Roman"/>
          <w:bCs/>
          <w:sz w:val="28"/>
          <w:szCs w:val="28"/>
        </w:rPr>
        <w:t>строительства с предварительным</w:t>
      </w:r>
    </w:p>
    <w:p w:rsidR="001C1F21" w:rsidRDefault="001C1F21" w:rsidP="006D02CF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PMingLiU" w:hAnsi="Times New Roman"/>
          <w:bCs/>
          <w:sz w:val="28"/>
          <w:szCs w:val="28"/>
        </w:rPr>
      </w:pPr>
      <w:r w:rsidRPr="00717A52">
        <w:rPr>
          <w:rFonts w:ascii="Times New Roman" w:eastAsia="PMingLiU" w:hAnsi="Times New Roman"/>
          <w:bCs/>
          <w:sz w:val="28"/>
          <w:szCs w:val="28"/>
        </w:rPr>
        <w:t xml:space="preserve">согласованием мест размещения </w:t>
      </w:r>
    </w:p>
    <w:p w:rsidR="001C1F21" w:rsidRPr="00717A52" w:rsidRDefault="001C1F21" w:rsidP="006D02CF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PMingLiU" w:hAnsi="Times New Roman"/>
          <w:bCs/>
          <w:sz w:val="28"/>
          <w:szCs w:val="28"/>
        </w:rPr>
      </w:pPr>
      <w:r w:rsidRPr="00717A52">
        <w:rPr>
          <w:rFonts w:ascii="Times New Roman" w:eastAsia="PMingLiU" w:hAnsi="Times New Roman"/>
          <w:bCs/>
          <w:sz w:val="28"/>
          <w:szCs w:val="28"/>
        </w:rPr>
        <w:t>объектов</w:t>
      </w:r>
    </w:p>
    <w:p w:rsidR="001C1F21" w:rsidRDefault="001C1F21" w:rsidP="006D02CF">
      <w:pPr>
        <w:tabs>
          <w:tab w:val="left" w:pos="1134"/>
          <w:tab w:val="num" w:pos="1372"/>
        </w:tabs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1C1F21" w:rsidRPr="006767E3" w:rsidRDefault="001C1F21" w:rsidP="006D02C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ОБРАЗЕЦ ЗАЯВЛЕНИЯ</w:t>
      </w:r>
    </w:p>
    <w:p w:rsidR="001C1F21" w:rsidRDefault="001C1F21" w:rsidP="006D02C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6767E3">
        <w:rPr>
          <w:rFonts w:ascii="Times New Roman" w:hAnsi="Times New Roman"/>
          <w:b/>
          <w:sz w:val="28"/>
          <w:szCs w:val="28"/>
        </w:rPr>
        <w:t xml:space="preserve">о выборе земельного участка и предварительном согласовании </w:t>
      </w:r>
    </w:p>
    <w:p w:rsidR="001C1F21" w:rsidRPr="006767E3" w:rsidRDefault="001C1F21" w:rsidP="006D02C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6767E3">
        <w:rPr>
          <w:rFonts w:ascii="Times New Roman" w:hAnsi="Times New Roman"/>
          <w:b/>
          <w:sz w:val="28"/>
          <w:szCs w:val="28"/>
        </w:rPr>
        <w:t>места размещения объекта</w:t>
      </w:r>
    </w:p>
    <w:p w:rsidR="001C1F21" w:rsidRPr="00D25596" w:rsidRDefault="001C1F21" w:rsidP="006D02C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C1F21" w:rsidRPr="00D25596" w:rsidRDefault="001C1F21" w:rsidP="006D02CF">
      <w:pPr>
        <w:pStyle w:val="ConsPlusNonformat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D25596">
        <w:rPr>
          <w:rFonts w:ascii="Times New Roman" w:hAnsi="Times New Roman" w:cs="Times New Roman"/>
          <w:sz w:val="28"/>
          <w:szCs w:val="28"/>
        </w:rPr>
        <w:t>В ________________________________________</w:t>
      </w:r>
    </w:p>
    <w:p w:rsidR="001C1F21" w:rsidRPr="006D02CF" w:rsidRDefault="001C1F21" w:rsidP="006D02CF">
      <w:pPr>
        <w:pStyle w:val="ConsPlusNonformat"/>
        <w:ind w:right="-1"/>
        <w:jc w:val="right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6D02CF">
        <w:rPr>
          <w:rFonts w:ascii="Times New Roman" w:hAnsi="Times New Roman" w:cs="Times New Roman"/>
          <w:i/>
          <w:sz w:val="28"/>
          <w:szCs w:val="28"/>
          <w:vertAlign w:val="superscript"/>
        </w:rPr>
        <w:t>(указать наименование органа местного самоуправления,</w:t>
      </w:r>
    </w:p>
    <w:p w:rsidR="001C1F21" w:rsidRPr="006D02CF" w:rsidRDefault="001C1F21" w:rsidP="006D02CF">
      <w:pPr>
        <w:pStyle w:val="ConsPlusNonformat"/>
        <w:ind w:right="-1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 w:rsidRPr="006D02CF">
        <w:rPr>
          <w:rFonts w:ascii="Times New Roman" w:hAnsi="Times New Roman" w:cs="Times New Roman"/>
          <w:i/>
          <w:sz w:val="28"/>
          <w:szCs w:val="28"/>
          <w:vertAlign w:val="superscript"/>
        </w:rPr>
        <w:t>предоставляющего муниципальную услугу)</w:t>
      </w:r>
    </w:p>
    <w:p w:rsidR="001C1F21" w:rsidRPr="00D25596" w:rsidRDefault="001C1F21" w:rsidP="006D02CF">
      <w:pPr>
        <w:pStyle w:val="ConsPlusNonformat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D25596">
        <w:rPr>
          <w:rFonts w:ascii="Times New Roman" w:hAnsi="Times New Roman" w:cs="Times New Roman"/>
          <w:sz w:val="28"/>
          <w:szCs w:val="28"/>
        </w:rPr>
        <w:t>от ________________________________________</w:t>
      </w:r>
    </w:p>
    <w:p w:rsidR="001C1F21" w:rsidRPr="006D02CF" w:rsidRDefault="001C1F21" w:rsidP="006D02CF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6D02CF">
        <w:rPr>
          <w:rFonts w:ascii="Times New Roman" w:hAnsi="Times New Roman" w:cs="Times New Roman"/>
          <w:i/>
          <w:sz w:val="28"/>
          <w:szCs w:val="28"/>
          <w:vertAlign w:val="superscript"/>
        </w:rPr>
        <w:t>(указать наименование заявителя (для юридических лиц),</w:t>
      </w:r>
    </w:p>
    <w:p w:rsidR="001C1F21" w:rsidRPr="006D02CF" w:rsidRDefault="001C1F21" w:rsidP="006D02CF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6D02CF">
        <w:rPr>
          <w:rFonts w:ascii="Times New Roman" w:hAnsi="Times New Roman" w:cs="Times New Roman"/>
          <w:i/>
          <w:sz w:val="28"/>
          <w:szCs w:val="28"/>
          <w:vertAlign w:val="superscript"/>
        </w:rPr>
        <w:t>Ф.И.О. (для физических лиц)</w:t>
      </w:r>
    </w:p>
    <w:p w:rsidR="001C1F21" w:rsidRPr="00D25596" w:rsidRDefault="001C1F21" w:rsidP="006D02CF">
      <w:pPr>
        <w:pStyle w:val="ConsPlusNonformat"/>
        <w:tabs>
          <w:tab w:val="left" w:pos="2835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D25596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1C1F21" w:rsidRPr="006D02CF" w:rsidRDefault="001C1F21" w:rsidP="006D02CF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6D02CF">
        <w:rPr>
          <w:rFonts w:ascii="Times New Roman" w:hAnsi="Times New Roman" w:cs="Times New Roman"/>
          <w:i/>
          <w:sz w:val="28"/>
          <w:szCs w:val="28"/>
          <w:vertAlign w:val="superscript"/>
        </w:rPr>
        <w:t>(указать адрес, телефон (факс), электронная почта</w:t>
      </w:r>
    </w:p>
    <w:p w:rsidR="001C1F21" w:rsidRPr="006D02CF" w:rsidRDefault="001C1F21" w:rsidP="006D02CF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6D02CF">
        <w:rPr>
          <w:rFonts w:ascii="Times New Roman" w:hAnsi="Times New Roman" w:cs="Times New Roman"/>
          <w:i/>
          <w:sz w:val="28"/>
          <w:szCs w:val="28"/>
          <w:vertAlign w:val="superscript"/>
        </w:rPr>
        <w:t>и иные реквизиты, позволяющие осуществлять</w:t>
      </w:r>
    </w:p>
    <w:p w:rsidR="001C1F21" w:rsidRPr="006D02CF" w:rsidRDefault="001C1F21" w:rsidP="006D02CF">
      <w:pPr>
        <w:pStyle w:val="ConsPlusNonformat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 w:rsidRPr="006D02CF">
        <w:rPr>
          <w:rFonts w:ascii="Times New Roman" w:hAnsi="Times New Roman" w:cs="Times New Roman"/>
          <w:i/>
          <w:sz w:val="28"/>
          <w:szCs w:val="28"/>
          <w:vertAlign w:val="superscript"/>
        </w:rPr>
        <w:t>взаимодействие с заявителем)</w:t>
      </w:r>
    </w:p>
    <w:p w:rsidR="001C1F21" w:rsidRPr="00D25596" w:rsidRDefault="001C1F21" w:rsidP="006D02CF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1C1F21" w:rsidRPr="00D25596" w:rsidRDefault="001C1F21" w:rsidP="006D02C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1F21" w:rsidRPr="00D25596" w:rsidRDefault="001C1F21" w:rsidP="006D02C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ЗАЯВЛЕНИЕ</w:t>
      </w:r>
    </w:p>
    <w:p w:rsidR="001C1F21" w:rsidRDefault="001C1F21" w:rsidP="006D02C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 xml:space="preserve">о выборе земельного участка и предварительном согласовании </w:t>
      </w:r>
    </w:p>
    <w:p w:rsidR="001C1F21" w:rsidRPr="00D25596" w:rsidRDefault="001C1F21" w:rsidP="006D02C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места размещения объекта</w:t>
      </w:r>
    </w:p>
    <w:p w:rsidR="001C1F21" w:rsidRPr="00D25596" w:rsidRDefault="001C1F21" w:rsidP="006D02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1F21" w:rsidRPr="00D25596" w:rsidRDefault="001C1F21" w:rsidP="006D02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1F21" w:rsidRPr="00D25596" w:rsidRDefault="001C1F21" w:rsidP="006D02C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596">
        <w:rPr>
          <w:rFonts w:ascii="Times New Roman" w:hAnsi="Times New Roman" w:cs="Times New Roman"/>
          <w:sz w:val="28"/>
          <w:szCs w:val="28"/>
        </w:rPr>
        <w:t>Прошу предоставить в __________________________ земельный участок:</w:t>
      </w:r>
    </w:p>
    <w:p w:rsidR="001C1F21" w:rsidRPr="006D02CF" w:rsidRDefault="001C1F21" w:rsidP="006D02CF">
      <w:pPr>
        <w:pStyle w:val="ConsPlusNonformat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6D02CF">
        <w:rPr>
          <w:rFonts w:ascii="Times New Roman" w:hAnsi="Times New Roman" w:cs="Times New Roman"/>
          <w:i/>
          <w:sz w:val="28"/>
          <w:szCs w:val="28"/>
          <w:vertAlign w:val="superscript"/>
        </w:rPr>
        <w:t>(указывается испрашиваемое право (аренда, постоянное (бессрочное) пользование, безвозмездное срочное пользование))</w:t>
      </w:r>
    </w:p>
    <w:p w:rsidR="001C1F21" w:rsidRPr="006D02CF" w:rsidRDefault="001C1F21" w:rsidP="006D02CF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1C1F21" w:rsidRPr="00AD59F9" w:rsidRDefault="001C1F21" w:rsidP="00AD59F9">
      <w:pPr>
        <w:pStyle w:val="ConsPlusNonformat"/>
        <w:tabs>
          <w:tab w:val="left" w:pos="9638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25596">
        <w:rPr>
          <w:rFonts w:ascii="Times New Roman" w:hAnsi="Times New Roman" w:cs="Times New Roman"/>
          <w:sz w:val="28"/>
          <w:szCs w:val="28"/>
        </w:rPr>
        <w:t xml:space="preserve">с целью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59F9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C1F21" w:rsidRPr="006D02CF" w:rsidRDefault="001C1F21" w:rsidP="006D02CF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D25596">
        <w:rPr>
          <w:rFonts w:ascii="Times New Roman" w:hAnsi="Times New Roman" w:cs="Times New Roman"/>
          <w:i/>
          <w:sz w:val="24"/>
          <w:szCs w:val="24"/>
        </w:rPr>
        <w:t xml:space="preserve">                </w:t>
      </w:r>
      <w:r w:rsidRPr="006D02CF">
        <w:rPr>
          <w:rFonts w:ascii="Times New Roman" w:hAnsi="Times New Roman" w:cs="Times New Roman"/>
          <w:i/>
          <w:sz w:val="28"/>
          <w:szCs w:val="28"/>
          <w:vertAlign w:val="superscript"/>
        </w:rPr>
        <w:t>(указывается цель использования земельного участка (строительство определенного объекта))</w:t>
      </w:r>
    </w:p>
    <w:p w:rsidR="001C1F21" w:rsidRPr="00D25596" w:rsidRDefault="001C1F21" w:rsidP="006D02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C1F21" w:rsidRPr="00AD59F9" w:rsidRDefault="001C1F21" w:rsidP="00AD59F9">
      <w:pPr>
        <w:pStyle w:val="ConsPlusNonformat"/>
        <w:tabs>
          <w:tab w:val="left" w:pos="9638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25596">
        <w:rPr>
          <w:rFonts w:ascii="Times New Roman" w:hAnsi="Times New Roman" w:cs="Times New Roman"/>
          <w:sz w:val="28"/>
          <w:szCs w:val="28"/>
        </w:rPr>
        <w:t xml:space="preserve">сроком на </w:t>
      </w:r>
      <w:r w:rsidRPr="00AD59F9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C1F21" w:rsidRPr="00AD59F9" w:rsidRDefault="001C1F21" w:rsidP="006D02CF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AD59F9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(указывается срок аренды, месяц или год)</w:t>
      </w:r>
    </w:p>
    <w:p w:rsidR="001C1F21" w:rsidRPr="00D25596" w:rsidRDefault="001C1F21" w:rsidP="006D02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C1F21" w:rsidRPr="00AD59F9" w:rsidRDefault="001C1F21" w:rsidP="00AD59F9">
      <w:pPr>
        <w:pStyle w:val="ConsPlusNonformat"/>
        <w:tabs>
          <w:tab w:val="left" w:pos="9638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25596">
        <w:rPr>
          <w:rFonts w:ascii="Times New Roman" w:hAnsi="Times New Roman" w:cs="Times New Roman"/>
          <w:sz w:val="28"/>
          <w:szCs w:val="28"/>
        </w:rPr>
        <w:t>площадью</w:t>
      </w:r>
      <w:r w:rsidRPr="00AD59F9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C1F21" w:rsidRPr="00AD59F9" w:rsidRDefault="001C1F21" w:rsidP="006D02CF">
      <w:pPr>
        <w:pStyle w:val="ConsPlusNonformat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AD59F9">
        <w:rPr>
          <w:rFonts w:ascii="Times New Roman" w:hAnsi="Times New Roman" w:cs="Times New Roman"/>
          <w:i/>
          <w:sz w:val="28"/>
          <w:szCs w:val="28"/>
          <w:vertAlign w:val="superscript"/>
        </w:rPr>
        <w:t>(указывается площадь земельного участка, кв.м)</w:t>
      </w:r>
    </w:p>
    <w:p w:rsidR="001C1F21" w:rsidRPr="00D25596" w:rsidRDefault="001C1F21" w:rsidP="006D02C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C1F21" w:rsidRPr="00AD59F9" w:rsidRDefault="001C1F21" w:rsidP="00AD59F9">
      <w:pPr>
        <w:pStyle w:val="ConsPlusNonformat"/>
        <w:tabs>
          <w:tab w:val="left" w:pos="9638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25596">
        <w:rPr>
          <w:rFonts w:ascii="Times New Roman" w:hAnsi="Times New Roman" w:cs="Times New Roman"/>
          <w:sz w:val="28"/>
          <w:szCs w:val="28"/>
        </w:rPr>
        <w:t>расположенный по адресу</w:t>
      </w:r>
      <w:r w:rsidRPr="00AD59F9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C1F21" w:rsidRPr="00AD59F9" w:rsidRDefault="001C1F21" w:rsidP="00AD59F9">
      <w:pPr>
        <w:pStyle w:val="ConsPlusNonformat"/>
        <w:tabs>
          <w:tab w:val="left" w:pos="9638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59F9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C1F21" w:rsidRPr="00D25596" w:rsidRDefault="001C1F21" w:rsidP="006D02CF">
      <w:pPr>
        <w:pStyle w:val="ConsPlusNonformat"/>
        <w:pBdr>
          <w:bottom w:val="single" w:sz="12" w:space="2" w:color="auto"/>
        </w:pBdr>
        <w:jc w:val="both"/>
        <w:rPr>
          <w:rFonts w:ascii="Times New Roman" w:hAnsi="Times New Roman"/>
          <w:kern w:val="1"/>
          <w:sz w:val="28"/>
          <w:szCs w:val="28"/>
        </w:rPr>
      </w:pPr>
    </w:p>
    <w:p w:rsidR="001C1F21" w:rsidRPr="00AD59F9" w:rsidRDefault="001C1F21" w:rsidP="00AD59F9">
      <w:pPr>
        <w:pStyle w:val="ConsPlusNonformat"/>
        <w:pBdr>
          <w:bottom w:val="single" w:sz="12" w:space="2" w:color="auto"/>
        </w:pBdr>
        <w:tabs>
          <w:tab w:val="left" w:pos="9638"/>
        </w:tabs>
        <w:jc w:val="both"/>
        <w:rPr>
          <w:rFonts w:ascii="Times New Roman" w:hAnsi="Times New Roman"/>
          <w:kern w:val="1"/>
          <w:sz w:val="26"/>
          <w:szCs w:val="26"/>
          <w:u w:val="single"/>
        </w:rPr>
      </w:pPr>
      <w:r w:rsidRPr="00D25596">
        <w:rPr>
          <w:rFonts w:ascii="Times New Roman" w:hAnsi="Times New Roman"/>
          <w:kern w:val="1"/>
          <w:sz w:val="28"/>
          <w:szCs w:val="28"/>
        </w:rPr>
        <w:t>Земельный участок принадлежит</w:t>
      </w:r>
      <w:r w:rsidRPr="00D25596">
        <w:rPr>
          <w:rFonts w:ascii="Times New Roman" w:hAnsi="Times New Roman"/>
          <w:kern w:val="1"/>
          <w:sz w:val="26"/>
          <w:szCs w:val="26"/>
        </w:rPr>
        <w:t xml:space="preserve"> </w:t>
      </w:r>
      <w:r>
        <w:rPr>
          <w:rFonts w:ascii="Times New Roman" w:hAnsi="Times New Roman"/>
          <w:kern w:val="1"/>
          <w:sz w:val="26"/>
          <w:szCs w:val="26"/>
        </w:rPr>
        <w:t xml:space="preserve"> </w:t>
      </w:r>
      <w:r w:rsidRPr="00AD59F9">
        <w:rPr>
          <w:rFonts w:ascii="Times New Roman" w:hAnsi="Times New Roman"/>
          <w:kern w:val="1"/>
          <w:sz w:val="26"/>
          <w:szCs w:val="26"/>
          <w:u w:val="single"/>
        </w:rPr>
        <w:tab/>
      </w:r>
    </w:p>
    <w:p w:rsidR="001C1F21" w:rsidRPr="00AD59F9" w:rsidRDefault="001C1F21" w:rsidP="00AD59F9">
      <w:pPr>
        <w:pStyle w:val="ConsPlusNonformat"/>
        <w:pBdr>
          <w:bottom w:val="single" w:sz="12" w:space="2" w:color="auto"/>
        </w:pBdr>
        <w:tabs>
          <w:tab w:val="left" w:pos="9638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59F9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C1F21" w:rsidRPr="00AD59F9" w:rsidRDefault="001C1F21" w:rsidP="006D02CF">
      <w:pPr>
        <w:pStyle w:val="ConsPlusNonformat"/>
        <w:pBdr>
          <w:bottom w:val="single" w:sz="12" w:space="2" w:color="auto"/>
        </w:pBdr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AD59F9">
        <w:rPr>
          <w:rFonts w:ascii="Times New Roman" w:hAnsi="Times New Roman" w:cs="Times New Roman"/>
          <w:i/>
          <w:sz w:val="28"/>
          <w:szCs w:val="28"/>
          <w:vertAlign w:val="superscript"/>
        </w:rPr>
        <w:t>(указывается правообладатель земли (земельного участка))</w:t>
      </w:r>
    </w:p>
    <w:p w:rsidR="001C1F21" w:rsidRPr="00AD59F9" w:rsidRDefault="001C1F21" w:rsidP="00AD59F9">
      <w:pPr>
        <w:pStyle w:val="ConsPlusNonformat"/>
        <w:pBdr>
          <w:bottom w:val="single" w:sz="12" w:space="2" w:color="auto"/>
        </w:pBdr>
        <w:tabs>
          <w:tab w:val="left" w:pos="9638"/>
        </w:tabs>
        <w:rPr>
          <w:rFonts w:ascii="Times New Roman" w:hAnsi="Times New Roman" w:cs="Times New Roman"/>
          <w:sz w:val="28"/>
          <w:szCs w:val="28"/>
          <w:u w:val="single"/>
        </w:rPr>
      </w:pPr>
      <w:r w:rsidRPr="00D25596">
        <w:rPr>
          <w:rFonts w:ascii="Times New Roman" w:hAnsi="Times New Roman" w:cs="Times New Roman"/>
          <w:sz w:val="28"/>
          <w:szCs w:val="28"/>
        </w:rPr>
        <w:t>на 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59F9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C1F21" w:rsidRPr="00AD59F9" w:rsidRDefault="001C1F21" w:rsidP="006D02CF">
      <w:pPr>
        <w:pStyle w:val="ConsPlusNonformat"/>
        <w:pBdr>
          <w:bottom w:val="single" w:sz="12" w:space="2" w:color="auto"/>
        </w:pBdr>
        <w:jc w:val="center"/>
        <w:rPr>
          <w:rFonts w:ascii="Times New Roman" w:hAnsi="Times New Roman"/>
          <w:i/>
          <w:kern w:val="1"/>
          <w:sz w:val="28"/>
          <w:szCs w:val="28"/>
          <w:vertAlign w:val="superscript"/>
        </w:rPr>
      </w:pPr>
      <w:r w:rsidRPr="00AD59F9">
        <w:rPr>
          <w:rFonts w:ascii="Times New Roman" w:hAnsi="Times New Roman"/>
          <w:i/>
          <w:kern w:val="1"/>
          <w:sz w:val="28"/>
          <w:szCs w:val="28"/>
          <w:vertAlign w:val="superscript"/>
        </w:rPr>
        <w:t>(указывается право на землю (земельный участок))</w:t>
      </w:r>
    </w:p>
    <w:p w:rsidR="001C1F21" w:rsidRPr="00D25596" w:rsidRDefault="001C1F21" w:rsidP="006D02CF">
      <w:pPr>
        <w:pStyle w:val="ConsPlusNonformat"/>
        <w:pBdr>
          <w:bottom w:val="single" w:sz="12" w:space="2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1C1F21" w:rsidRPr="00D25596" w:rsidRDefault="001C1F21" w:rsidP="006D02CF">
      <w:pPr>
        <w:spacing w:before="120" w:after="0" w:line="240" w:lineRule="auto"/>
        <w:jc w:val="both"/>
        <w:rPr>
          <w:rFonts w:ascii="Times New Roman" w:hAnsi="Times New Roman" w:cs="Courier New"/>
          <w:kern w:val="1"/>
          <w:sz w:val="28"/>
          <w:szCs w:val="28"/>
        </w:rPr>
      </w:pPr>
    </w:p>
    <w:p w:rsidR="001C1F21" w:rsidRPr="00AD59F9" w:rsidRDefault="001C1F21" w:rsidP="00AD59F9">
      <w:pPr>
        <w:tabs>
          <w:tab w:val="left" w:pos="9638"/>
        </w:tabs>
        <w:spacing w:before="120" w:after="0" w:line="240" w:lineRule="auto"/>
        <w:jc w:val="both"/>
        <w:rPr>
          <w:rFonts w:ascii="Times New Roman" w:hAnsi="Times New Roman" w:cs="Courier New"/>
          <w:kern w:val="1"/>
          <w:sz w:val="28"/>
          <w:szCs w:val="28"/>
          <w:u w:val="single"/>
        </w:rPr>
      </w:pPr>
      <w:r w:rsidRPr="00D25596">
        <w:rPr>
          <w:rFonts w:ascii="Times New Roman" w:hAnsi="Times New Roman" w:cs="Courier New"/>
          <w:kern w:val="1"/>
          <w:sz w:val="28"/>
          <w:szCs w:val="28"/>
        </w:rPr>
        <w:t xml:space="preserve">Обоснование размеров земельного участка </w:t>
      </w:r>
      <w:r>
        <w:rPr>
          <w:rFonts w:ascii="Times New Roman" w:hAnsi="Times New Roman" w:cs="Courier New"/>
          <w:kern w:val="1"/>
          <w:sz w:val="28"/>
          <w:szCs w:val="28"/>
        </w:rPr>
        <w:t xml:space="preserve"> </w:t>
      </w:r>
      <w:r w:rsidRPr="00AD59F9">
        <w:rPr>
          <w:rFonts w:ascii="Times New Roman" w:hAnsi="Times New Roman" w:cs="Courier New"/>
          <w:kern w:val="1"/>
          <w:sz w:val="28"/>
          <w:szCs w:val="28"/>
          <w:u w:val="single"/>
        </w:rPr>
        <w:tab/>
      </w:r>
    </w:p>
    <w:p w:rsidR="001C1F21" w:rsidRPr="00AD59F9" w:rsidRDefault="001C1F21" w:rsidP="00AD59F9">
      <w:pPr>
        <w:pStyle w:val="ConsPlusNonformat"/>
        <w:pBdr>
          <w:bottom w:val="single" w:sz="12" w:space="2" w:color="auto"/>
        </w:pBdr>
        <w:tabs>
          <w:tab w:val="left" w:pos="9638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59F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AD59F9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C1F21" w:rsidRPr="00D25596" w:rsidRDefault="001C1F21" w:rsidP="006D02CF">
      <w:pPr>
        <w:pStyle w:val="ConsPlusNonformat"/>
        <w:pBdr>
          <w:bottom w:val="single" w:sz="12" w:space="2" w:color="auto"/>
        </w:pBd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C1F21" w:rsidRPr="00D25596" w:rsidRDefault="001C1F21" w:rsidP="006D02CF">
      <w:pPr>
        <w:widowControl w:val="0"/>
        <w:autoSpaceDE w:val="0"/>
        <w:autoSpaceDN w:val="0"/>
        <w:adjustRightInd w:val="0"/>
        <w:spacing w:before="60"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C1F21" w:rsidRPr="00D25596" w:rsidRDefault="001C1F21" w:rsidP="006D02CF">
      <w:pPr>
        <w:widowControl w:val="0"/>
        <w:autoSpaceDE w:val="0"/>
        <w:autoSpaceDN w:val="0"/>
        <w:adjustRightInd w:val="0"/>
        <w:spacing w:before="60"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Результат муниципальной услуги выдать следующим способом:</w:t>
      </w:r>
    </w:p>
    <w:p w:rsidR="001C1F21" w:rsidRPr="00442BFC" w:rsidRDefault="001C1F21" w:rsidP="00AD59F9">
      <w:pPr>
        <w:pStyle w:val="ListParagraph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before="60"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посредством личного обращения в </w:t>
      </w:r>
      <w:r>
        <w:rPr>
          <w:rFonts w:ascii="Times New Roman" w:hAnsi="Times New Roman"/>
          <w:sz w:val="28"/>
          <w:szCs w:val="28"/>
        </w:rPr>
        <w:t>Администрации города:</w:t>
      </w:r>
    </w:p>
    <w:p w:rsidR="001C1F21" w:rsidRPr="00D25596" w:rsidRDefault="001C1F21" w:rsidP="00AD59F9">
      <w:pPr>
        <w:pStyle w:val="ListParagraph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before="60"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в форме электронного документа;</w:t>
      </w:r>
    </w:p>
    <w:p w:rsidR="001C1F21" w:rsidRPr="00D25596" w:rsidRDefault="001C1F21" w:rsidP="00AD59F9">
      <w:pPr>
        <w:pStyle w:val="ListParagraph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before="60"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в форме документа на бумажном носителе;</w:t>
      </w:r>
    </w:p>
    <w:p w:rsidR="001C1F21" w:rsidRPr="00D25596" w:rsidRDefault="001C1F21" w:rsidP="00AD59F9">
      <w:pPr>
        <w:pStyle w:val="ListParagraph"/>
        <w:widowControl w:val="0"/>
        <w:numPr>
          <w:ilvl w:val="0"/>
          <w:numId w:val="13"/>
        </w:numPr>
        <w:tabs>
          <w:tab w:val="left" w:pos="284"/>
          <w:tab w:val="left" w:pos="993"/>
        </w:tabs>
        <w:autoSpaceDE w:val="0"/>
        <w:autoSpaceDN w:val="0"/>
        <w:adjustRightInd w:val="0"/>
        <w:spacing w:before="60"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заказным почтовым отправлением с уведомлением о вручении на а</w:t>
      </w:r>
      <w:r w:rsidRPr="00D25596">
        <w:rPr>
          <w:rFonts w:ascii="Times New Roman" w:hAnsi="Times New Roman"/>
          <w:sz w:val="28"/>
          <w:szCs w:val="28"/>
        </w:rPr>
        <w:t>д</w:t>
      </w:r>
      <w:r w:rsidRPr="00D25596">
        <w:rPr>
          <w:rFonts w:ascii="Times New Roman" w:hAnsi="Times New Roman"/>
          <w:sz w:val="28"/>
          <w:szCs w:val="28"/>
        </w:rPr>
        <w:t>рес, указанный заявлении (только на бумажном носителе);</w:t>
      </w:r>
    </w:p>
    <w:p w:rsidR="001C1F21" w:rsidRPr="00D25596" w:rsidRDefault="001C1F21" w:rsidP="00AD59F9">
      <w:pPr>
        <w:pStyle w:val="ListParagraph"/>
        <w:widowControl w:val="0"/>
        <w:numPr>
          <w:ilvl w:val="0"/>
          <w:numId w:val="13"/>
        </w:numPr>
        <w:tabs>
          <w:tab w:val="left" w:pos="284"/>
          <w:tab w:val="left" w:pos="993"/>
        </w:tabs>
        <w:autoSpaceDE w:val="0"/>
        <w:autoSpaceDN w:val="0"/>
        <w:adjustRightInd w:val="0"/>
        <w:spacing w:before="60"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посредством личного обращения в многофункциональный центр (тол</w:t>
      </w:r>
      <w:r w:rsidRPr="00D25596">
        <w:rPr>
          <w:rFonts w:ascii="Times New Roman" w:hAnsi="Times New Roman"/>
          <w:sz w:val="28"/>
          <w:szCs w:val="28"/>
        </w:rPr>
        <w:t>ь</w:t>
      </w:r>
      <w:r w:rsidRPr="00D25596">
        <w:rPr>
          <w:rFonts w:ascii="Times New Roman" w:hAnsi="Times New Roman"/>
          <w:sz w:val="28"/>
          <w:szCs w:val="28"/>
        </w:rPr>
        <w:t>ко на бумажном носителе);</w:t>
      </w:r>
    </w:p>
    <w:p w:rsidR="001C1F21" w:rsidRPr="00D25596" w:rsidRDefault="001C1F21" w:rsidP="00AD59F9">
      <w:pPr>
        <w:pStyle w:val="ListParagraph"/>
        <w:widowControl w:val="0"/>
        <w:numPr>
          <w:ilvl w:val="0"/>
          <w:numId w:val="13"/>
        </w:numPr>
        <w:tabs>
          <w:tab w:val="left" w:pos="284"/>
          <w:tab w:val="left" w:pos="993"/>
        </w:tabs>
        <w:autoSpaceDE w:val="0"/>
        <w:autoSpaceDN w:val="0"/>
        <w:adjustRightInd w:val="0"/>
        <w:spacing w:before="60"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посредством направления через федеральную государственную инфо</w:t>
      </w:r>
      <w:r w:rsidRPr="00D25596">
        <w:rPr>
          <w:rFonts w:ascii="Times New Roman" w:hAnsi="Times New Roman"/>
          <w:sz w:val="28"/>
          <w:szCs w:val="28"/>
        </w:rPr>
        <w:t>р</w:t>
      </w:r>
      <w:r w:rsidRPr="00D25596">
        <w:rPr>
          <w:rFonts w:ascii="Times New Roman" w:hAnsi="Times New Roman"/>
          <w:sz w:val="28"/>
          <w:szCs w:val="28"/>
        </w:rPr>
        <w:t>мационную систему «Единый портал государственных и муниципальных услуг (функций)» (только в форме электронного документа);</w:t>
      </w:r>
    </w:p>
    <w:p w:rsidR="001C1F21" w:rsidRPr="00D25596" w:rsidRDefault="001C1F21" w:rsidP="00AD59F9">
      <w:pPr>
        <w:pStyle w:val="ConsPlusNonformat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596">
        <w:rPr>
          <w:rFonts w:ascii="Times New Roman" w:hAnsi="Times New Roman" w:cs="Times New Roman"/>
          <w:sz w:val="28"/>
          <w:szCs w:val="28"/>
        </w:rPr>
        <w:t>посредством направления через государственную информационную си</w:t>
      </w:r>
      <w:r w:rsidRPr="00D25596">
        <w:rPr>
          <w:rFonts w:ascii="Times New Roman" w:hAnsi="Times New Roman" w:cs="Times New Roman"/>
          <w:sz w:val="28"/>
          <w:szCs w:val="28"/>
        </w:rPr>
        <w:t>с</w:t>
      </w:r>
      <w:r w:rsidRPr="00D25596">
        <w:rPr>
          <w:rFonts w:ascii="Times New Roman" w:hAnsi="Times New Roman" w:cs="Times New Roman"/>
          <w:sz w:val="28"/>
          <w:szCs w:val="28"/>
        </w:rPr>
        <w:t>тему Московской области «Портал государственных и муниципальных услуг (функций) Московской области» (только в форме электронного документа).</w:t>
      </w:r>
    </w:p>
    <w:p w:rsidR="001C1F21" w:rsidRPr="00D25596" w:rsidRDefault="001C1F21" w:rsidP="00AD59F9">
      <w:pPr>
        <w:pStyle w:val="ConsPlusNonformat"/>
        <w:widowControl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C1F21" w:rsidRPr="00D25596" w:rsidRDefault="001C1F21" w:rsidP="006D02C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C1F21" w:rsidRPr="00D25596" w:rsidRDefault="001C1F21" w:rsidP="006D02C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25596">
        <w:rPr>
          <w:rFonts w:ascii="Times New Roman" w:hAnsi="Times New Roman" w:cs="Times New Roman"/>
          <w:sz w:val="28"/>
          <w:szCs w:val="28"/>
        </w:rPr>
        <w:t>Приложение:</w:t>
      </w:r>
      <w:r w:rsidRPr="00D25596">
        <w:rPr>
          <w:rStyle w:val="FootnoteReference"/>
          <w:rFonts w:ascii="Times New Roman" w:hAnsi="Times New Roman"/>
          <w:sz w:val="28"/>
          <w:szCs w:val="28"/>
        </w:rPr>
        <w:footnoteReference w:id="1"/>
      </w:r>
    </w:p>
    <w:p w:rsidR="001C1F21" w:rsidRPr="00D25596" w:rsidRDefault="001C1F21" w:rsidP="006D02C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25596">
        <w:rPr>
          <w:rFonts w:ascii="Times New Roman" w:hAnsi="Times New Roman" w:cs="Times New Roman"/>
          <w:sz w:val="28"/>
          <w:szCs w:val="28"/>
        </w:rPr>
        <w:t>1._____________________________________________________ на ___ листах</w:t>
      </w:r>
    </w:p>
    <w:p w:rsidR="001C1F21" w:rsidRPr="00D25596" w:rsidRDefault="001C1F21" w:rsidP="006D02C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25596">
        <w:rPr>
          <w:rFonts w:ascii="Times New Roman" w:hAnsi="Times New Roman" w:cs="Times New Roman"/>
          <w:sz w:val="28"/>
          <w:szCs w:val="28"/>
        </w:rPr>
        <w:t>2._____________________________________________________ на ___ листах</w:t>
      </w:r>
    </w:p>
    <w:p w:rsidR="001C1F21" w:rsidRPr="00D25596" w:rsidRDefault="001C1F21" w:rsidP="006D02C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3510"/>
        <w:gridCol w:w="2977"/>
        <w:gridCol w:w="2977"/>
      </w:tblGrid>
      <w:tr w:rsidR="001C1F21" w:rsidRPr="00D25596" w:rsidTr="00174048">
        <w:tc>
          <w:tcPr>
            <w:tcW w:w="3510" w:type="dxa"/>
          </w:tcPr>
          <w:p w:rsidR="001C1F21" w:rsidRPr="00D25596" w:rsidRDefault="001C1F21" w:rsidP="0017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5596">
              <w:rPr>
                <w:rFonts w:cs="Calibri"/>
              </w:rPr>
              <w:t>______________________________</w:t>
            </w:r>
          </w:p>
        </w:tc>
        <w:tc>
          <w:tcPr>
            <w:tcW w:w="2977" w:type="dxa"/>
          </w:tcPr>
          <w:p w:rsidR="001C1F21" w:rsidRPr="00D25596" w:rsidRDefault="001C1F21" w:rsidP="0017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5596">
              <w:rPr>
                <w:rFonts w:cs="Calibri"/>
              </w:rPr>
              <w:t>____________________</w:t>
            </w:r>
          </w:p>
        </w:tc>
        <w:tc>
          <w:tcPr>
            <w:tcW w:w="2977" w:type="dxa"/>
          </w:tcPr>
          <w:p w:rsidR="001C1F21" w:rsidRPr="00D25596" w:rsidRDefault="001C1F21" w:rsidP="0017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cs="Calibri"/>
              </w:rPr>
            </w:pPr>
            <w:r w:rsidRPr="00D25596">
              <w:rPr>
                <w:rFonts w:cs="Calibri"/>
              </w:rPr>
              <w:t>___________________</w:t>
            </w:r>
          </w:p>
        </w:tc>
      </w:tr>
      <w:tr w:rsidR="001C1F21" w:rsidRPr="00D25596" w:rsidTr="00174048">
        <w:tc>
          <w:tcPr>
            <w:tcW w:w="3510" w:type="dxa"/>
          </w:tcPr>
          <w:p w:rsidR="001C1F21" w:rsidRPr="00D25596" w:rsidRDefault="001C1F21" w:rsidP="00174048">
            <w:pPr>
              <w:spacing w:after="0" w:line="240" w:lineRule="auto"/>
              <w:jc w:val="center"/>
              <w:rPr>
                <w:rFonts w:ascii="Times New Roman" w:hAnsi="Times New Roman"/>
                <w:i/>
                <w:kern w:val="1"/>
                <w:sz w:val="24"/>
                <w:szCs w:val="24"/>
              </w:rPr>
            </w:pPr>
            <w:r w:rsidRPr="00D25596">
              <w:rPr>
                <w:rFonts w:ascii="Times New Roman" w:hAnsi="Times New Roman"/>
                <w:i/>
                <w:kern w:val="1"/>
                <w:sz w:val="24"/>
                <w:szCs w:val="24"/>
              </w:rPr>
              <w:t>(Ф.И.О. заявителя)</w:t>
            </w:r>
          </w:p>
          <w:p w:rsidR="001C1F21" w:rsidRPr="00D25596" w:rsidRDefault="001C1F21" w:rsidP="0017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</w:tcPr>
          <w:p w:rsidR="001C1F21" w:rsidRPr="00D25596" w:rsidRDefault="001C1F21" w:rsidP="0017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25596">
              <w:rPr>
                <w:rFonts w:ascii="Times New Roman" w:hAnsi="Times New Roman"/>
                <w:i/>
                <w:sz w:val="24"/>
                <w:szCs w:val="24"/>
              </w:rPr>
              <w:t>подпись</w:t>
            </w:r>
          </w:p>
        </w:tc>
        <w:tc>
          <w:tcPr>
            <w:tcW w:w="2977" w:type="dxa"/>
          </w:tcPr>
          <w:p w:rsidR="001C1F21" w:rsidRPr="00D25596" w:rsidRDefault="001C1F21" w:rsidP="0017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25596">
              <w:rPr>
                <w:rFonts w:ascii="Times New Roman" w:hAnsi="Times New Roman"/>
                <w:i/>
                <w:sz w:val="24"/>
                <w:szCs w:val="24"/>
              </w:rPr>
              <w:t>дата</w:t>
            </w:r>
          </w:p>
        </w:tc>
      </w:tr>
    </w:tbl>
    <w:p w:rsidR="001C1F21" w:rsidRPr="00D25596" w:rsidRDefault="001C1F21" w:rsidP="00AD59F9">
      <w:pPr>
        <w:widowControl w:val="0"/>
        <w:autoSpaceDE w:val="0"/>
        <w:autoSpaceDN w:val="0"/>
        <w:adjustRightInd w:val="0"/>
        <w:spacing w:before="60"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&lt;&lt;Обратная сторона заявления&gt;&gt;</w:t>
      </w:r>
    </w:p>
    <w:p w:rsidR="001C1F21" w:rsidRPr="00D25596" w:rsidRDefault="001C1F21" w:rsidP="006D02CF">
      <w:pPr>
        <w:widowControl w:val="0"/>
        <w:autoSpaceDE w:val="0"/>
        <w:autoSpaceDN w:val="0"/>
        <w:adjustRightInd w:val="0"/>
        <w:spacing w:before="60"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Отметка о комплекте документов (проставляется в случае отсутствия о</w:t>
      </w:r>
      <w:r w:rsidRPr="00D25596">
        <w:rPr>
          <w:rFonts w:ascii="Times New Roman" w:hAnsi="Times New Roman"/>
          <w:sz w:val="28"/>
          <w:szCs w:val="28"/>
        </w:rPr>
        <w:t>д</w:t>
      </w:r>
      <w:r w:rsidRPr="00D25596">
        <w:rPr>
          <w:rFonts w:ascii="Times New Roman" w:hAnsi="Times New Roman"/>
          <w:sz w:val="28"/>
          <w:szCs w:val="28"/>
        </w:rPr>
        <w:t>ного или более из документов, не находящихся в распоряжении органов, пр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доставляющих государственные или муниципальные услуги, либо подведомс</w:t>
      </w:r>
      <w:r w:rsidRPr="00D25596">
        <w:rPr>
          <w:rFonts w:ascii="Times New Roman" w:hAnsi="Times New Roman"/>
          <w:sz w:val="28"/>
          <w:szCs w:val="28"/>
        </w:rPr>
        <w:t>т</w:t>
      </w:r>
      <w:r w:rsidRPr="00D25596">
        <w:rPr>
          <w:rFonts w:ascii="Times New Roman" w:hAnsi="Times New Roman"/>
          <w:sz w:val="28"/>
          <w:szCs w:val="28"/>
        </w:rPr>
        <w:t>венных органам государственной власти или органам местного самоуправления организаций, участвующих в предоставлении муниципальной услуги):</w:t>
      </w:r>
    </w:p>
    <w:p w:rsidR="001C1F21" w:rsidRPr="00D25596" w:rsidRDefault="001C1F21" w:rsidP="006D02CF">
      <w:pPr>
        <w:widowControl w:val="0"/>
        <w:autoSpaceDE w:val="0"/>
        <w:autoSpaceDN w:val="0"/>
        <w:adjustRightInd w:val="0"/>
        <w:spacing w:before="60"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О представлении не полного комплекта документов, требующихся для предоставления муниципальной услуги и представляемых заявителем, так как сведения по ним отсутствуют в распоряжении органов, предоставляющих гос</w:t>
      </w:r>
      <w:r w:rsidRPr="00D25596">
        <w:rPr>
          <w:rFonts w:ascii="Times New Roman" w:hAnsi="Times New Roman"/>
          <w:sz w:val="28"/>
          <w:szCs w:val="28"/>
        </w:rPr>
        <w:t>у</w:t>
      </w:r>
      <w:r w:rsidRPr="00D25596">
        <w:rPr>
          <w:rFonts w:ascii="Times New Roman" w:hAnsi="Times New Roman"/>
          <w:sz w:val="28"/>
          <w:szCs w:val="28"/>
        </w:rPr>
        <w:t>дарственные или муниципальные услуги, либо подведомственных органам г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сударственной власти или органам местного самоуправления организаций, уч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ствующих в предоставлении муниципальной услуги, предупрежден</w:t>
      </w:r>
      <w:r>
        <w:rPr>
          <w:rFonts w:ascii="Times New Roman" w:hAnsi="Times New Roman"/>
          <w:sz w:val="28"/>
          <w:szCs w:val="28"/>
        </w:rPr>
        <w:t>.</w:t>
      </w:r>
    </w:p>
    <w:p w:rsidR="001C1F21" w:rsidRPr="00D25596" w:rsidRDefault="001C1F21" w:rsidP="006D02CF">
      <w:pPr>
        <w:widowControl w:val="0"/>
        <w:autoSpaceDE w:val="0"/>
        <w:autoSpaceDN w:val="0"/>
        <w:adjustRightInd w:val="0"/>
        <w:spacing w:before="60"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C1F21" w:rsidRPr="00D25596" w:rsidRDefault="001C1F21" w:rsidP="006D02CF">
      <w:pPr>
        <w:widowControl w:val="0"/>
        <w:autoSpaceDE w:val="0"/>
        <w:autoSpaceDN w:val="0"/>
        <w:adjustRightInd w:val="0"/>
        <w:spacing w:before="60"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    _____________            __________________________________________</w:t>
      </w:r>
    </w:p>
    <w:p w:rsidR="001C1F21" w:rsidRPr="00AD59F9" w:rsidRDefault="001C1F21" w:rsidP="006D02CF">
      <w:pPr>
        <w:widowControl w:val="0"/>
        <w:autoSpaceDE w:val="0"/>
        <w:autoSpaceDN w:val="0"/>
        <w:adjustRightInd w:val="0"/>
        <w:spacing w:before="60"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 xml:space="preserve">             </w:t>
      </w:r>
      <w:r w:rsidRPr="00AD59F9">
        <w:rPr>
          <w:rFonts w:ascii="Times New Roman" w:hAnsi="Times New Roman"/>
          <w:sz w:val="28"/>
          <w:szCs w:val="28"/>
          <w:vertAlign w:val="superscript"/>
        </w:rPr>
        <w:t xml:space="preserve">(подпись заявителя)                       </w:t>
      </w:r>
      <w:r>
        <w:rPr>
          <w:rFonts w:ascii="Times New Roman" w:hAnsi="Times New Roman"/>
          <w:sz w:val="28"/>
          <w:szCs w:val="28"/>
          <w:vertAlign w:val="superscript"/>
        </w:rPr>
        <w:t xml:space="preserve">                     </w:t>
      </w:r>
      <w:r w:rsidRPr="00AD59F9">
        <w:rPr>
          <w:rFonts w:ascii="Times New Roman" w:hAnsi="Times New Roman"/>
          <w:sz w:val="28"/>
          <w:szCs w:val="28"/>
          <w:vertAlign w:val="superscript"/>
        </w:rPr>
        <w:t xml:space="preserve">  (Ф.И.О. заявителя, полностью)</w:t>
      </w:r>
    </w:p>
    <w:p w:rsidR="001C1F21" w:rsidRPr="00AD59F9" w:rsidRDefault="001C1F21" w:rsidP="006D02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vertAlign w:val="superscript"/>
        </w:rPr>
      </w:pPr>
    </w:p>
    <w:p w:rsidR="001C1F21" w:rsidRPr="00D25596" w:rsidRDefault="001C1F21" w:rsidP="006D02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</w:pPr>
    </w:p>
    <w:p w:rsidR="001C1F21" w:rsidRPr="00AD59F9" w:rsidRDefault="001C1F21" w:rsidP="006D02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AD59F9">
        <w:rPr>
          <w:rFonts w:ascii="Times New Roman" w:hAnsi="Times New Roman"/>
          <w:sz w:val="28"/>
          <w:szCs w:val="28"/>
        </w:rPr>
        <w:t>________</w:t>
      </w:r>
    </w:p>
    <w:p w:rsidR="001C1F21" w:rsidRDefault="001C1F2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1C1F21" w:rsidRPr="00717A52" w:rsidRDefault="001C1F21" w:rsidP="00AD59F9">
      <w:pPr>
        <w:widowControl w:val="0"/>
        <w:tabs>
          <w:tab w:val="left" w:pos="8820"/>
        </w:tabs>
        <w:autoSpaceDE w:val="0"/>
        <w:autoSpaceDN w:val="0"/>
        <w:adjustRightInd w:val="0"/>
        <w:spacing w:after="0" w:line="240" w:lineRule="auto"/>
        <w:ind w:left="5103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№3</w:t>
      </w:r>
    </w:p>
    <w:p w:rsidR="001C1F21" w:rsidRPr="00717A52" w:rsidRDefault="001C1F21" w:rsidP="00AD59F9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0" w:line="240" w:lineRule="auto"/>
        <w:ind w:left="5103"/>
        <w:rPr>
          <w:rFonts w:ascii="Times New Roman" w:eastAsia="PMingLiU" w:hAnsi="Times New Roman"/>
          <w:bCs/>
          <w:sz w:val="28"/>
          <w:szCs w:val="28"/>
        </w:rPr>
      </w:pPr>
      <w:r w:rsidRPr="00717A52">
        <w:rPr>
          <w:rFonts w:ascii="Times New Roman" w:hAnsi="Times New Roman"/>
          <w:sz w:val="28"/>
          <w:szCs w:val="28"/>
        </w:rPr>
        <w:t xml:space="preserve">к </w:t>
      </w:r>
      <w:r w:rsidRPr="00717A52">
        <w:rPr>
          <w:rFonts w:ascii="Times New Roman" w:eastAsia="PMingLiU" w:hAnsi="Times New Roman"/>
          <w:bCs/>
          <w:sz w:val="28"/>
          <w:szCs w:val="28"/>
        </w:rPr>
        <w:t>административному регламенту</w:t>
      </w:r>
    </w:p>
    <w:p w:rsidR="001C1F21" w:rsidRDefault="001C1F21" w:rsidP="00AD59F9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PMingLiU" w:hAnsi="Times New Roman"/>
          <w:bCs/>
          <w:sz w:val="28"/>
          <w:szCs w:val="28"/>
        </w:rPr>
      </w:pPr>
      <w:r w:rsidRPr="00717A52">
        <w:rPr>
          <w:rFonts w:ascii="Times New Roman" w:eastAsia="PMingLiU" w:hAnsi="Times New Roman"/>
          <w:bCs/>
          <w:sz w:val="28"/>
          <w:szCs w:val="28"/>
        </w:rPr>
        <w:t>предоставления муниципальной у</w:t>
      </w:r>
      <w:r w:rsidRPr="00717A52">
        <w:rPr>
          <w:rFonts w:ascii="Times New Roman" w:eastAsia="PMingLiU" w:hAnsi="Times New Roman"/>
          <w:bCs/>
          <w:sz w:val="28"/>
          <w:szCs w:val="28"/>
        </w:rPr>
        <w:t>с</w:t>
      </w:r>
      <w:r w:rsidRPr="00717A52">
        <w:rPr>
          <w:rFonts w:ascii="Times New Roman" w:eastAsia="PMingLiU" w:hAnsi="Times New Roman"/>
          <w:bCs/>
          <w:sz w:val="28"/>
          <w:szCs w:val="28"/>
        </w:rPr>
        <w:t xml:space="preserve">луги по предоставлению </w:t>
      </w:r>
    </w:p>
    <w:p w:rsidR="001C1F21" w:rsidRDefault="001C1F21" w:rsidP="00AD59F9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PMingLiU" w:hAnsi="Times New Roman"/>
          <w:bCs/>
          <w:sz w:val="28"/>
          <w:szCs w:val="28"/>
        </w:rPr>
      </w:pPr>
      <w:r w:rsidRPr="00717A52">
        <w:rPr>
          <w:rFonts w:ascii="Times New Roman" w:eastAsia="PMingLiU" w:hAnsi="Times New Roman"/>
          <w:bCs/>
          <w:sz w:val="28"/>
          <w:szCs w:val="28"/>
        </w:rPr>
        <w:t>земельных участков, находящихся в муниципальной собственности или</w:t>
      </w:r>
    </w:p>
    <w:p w:rsidR="001C1F21" w:rsidRDefault="001C1F21" w:rsidP="00AD59F9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PMingLiU" w:hAnsi="Times New Roman"/>
          <w:bCs/>
          <w:sz w:val="28"/>
          <w:szCs w:val="28"/>
        </w:rPr>
      </w:pPr>
      <w:r w:rsidRPr="00717A52">
        <w:rPr>
          <w:rFonts w:ascii="Times New Roman" w:eastAsia="PMingLiU" w:hAnsi="Times New Roman"/>
          <w:bCs/>
          <w:sz w:val="28"/>
          <w:szCs w:val="28"/>
        </w:rPr>
        <w:t>государственная собственность</w:t>
      </w:r>
    </w:p>
    <w:p w:rsidR="001C1F21" w:rsidRDefault="001C1F21" w:rsidP="00AD59F9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PMingLiU" w:hAnsi="Times New Roman"/>
          <w:bCs/>
          <w:sz w:val="28"/>
          <w:szCs w:val="28"/>
        </w:rPr>
      </w:pPr>
      <w:r w:rsidRPr="00717A52">
        <w:rPr>
          <w:rFonts w:ascii="Times New Roman" w:eastAsia="PMingLiU" w:hAnsi="Times New Roman"/>
          <w:bCs/>
          <w:sz w:val="28"/>
          <w:szCs w:val="28"/>
        </w:rPr>
        <w:t>на которые не разграничена, для</w:t>
      </w:r>
    </w:p>
    <w:p w:rsidR="001C1F21" w:rsidRDefault="001C1F21" w:rsidP="00AD59F9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PMingLiU" w:hAnsi="Times New Roman"/>
          <w:bCs/>
          <w:sz w:val="28"/>
          <w:szCs w:val="28"/>
        </w:rPr>
      </w:pPr>
      <w:r w:rsidRPr="00717A52">
        <w:rPr>
          <w:rFonts w:ascii="Times New Roman" w:eastAsia="PMingLiU" w:hAnsi="Times New Roman"/>
          <w:bCs/>
          <w:sz w:val="28"/>
          <w:szCs w:val="28"/>
        </w:rPr>
        <w:t>строительства с предварительным</w:t>
      </w:r>
    </w:p>
    <w:p w:rsidR="001C1F21" w:rsidRDefault="001C1F21" w:rsidP="00AD59F9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PMingLiU" w:hAnsi="Times New Roman"/>
          <w:bCs/>
          <w:sz w:val="28"/>
          <w:szCs w:val="28"/>
        </w:rPr>
      </w:pPr>
      <w:r w:rsidRPr="00717A52">
        <w:rPr>
          <w:rFonts w:ascii="Times New Roman" w:eastAsia="PMingLiU" w:hAnsi="Times New Roman"/>
          <w:bCs/>
          <w:sz w:val="28"/>
          <w:szCs w:val="28"/>
        </w:rPr>
        <w:t xml:space="preserve">согласованием мест размещения </w:t>
      </w:r>
    </w:p>
    <w:p w:rsidR="001C1F21" w:rsidRPr="00717A52" w:rsidRDefault="001C1F21" w:rsidP="00AD59F9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PMingLiU" w:hAnsi="Times New Roman"/>
          <w:bCs/>
          <w:sz w:val="28"/>
          <w:szCs w:val="28"/>
        </w:rPr>
      </w:pPr>
      <w:r w:rsidRPr="00717A52">
        <w:rPr>
          <w:rFonts w:ascii="Times New Roman" w:eastAsia="PMingLiU" w:hAnsi="Times New Roman"/>
          <w:bCs/>
          <w:sz w:val="28"/>
          <w:szCs w:val="28"/>
        </w:rPr>
        <w:t>объектов</w:t>
      </w:r>
    </w:p>
    <w:p w:rsidR="001C1F21" w:rsidRDefault="001C1F21" w:rsidP="006D02CF">
      <w:pPr>
        <w:tabs>
          <w:tab w:val="left" w:pos="1134"/>
          <w:tab w:val="num" w:pos="1372"/>
        </w:tabs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1C1F21" w:rsidRPr="00A2707C" w:rsidRDefault="001C1F21" w:rsidP="0034125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ОБРАЗЕЦ ЗАЯВЛЕНИЯ</w:t>
      </w:r>
    </w:p>
    <w:p w:rsidR="001C1F21" w:rsidRDefault="001C1F21" w:rsidP="0034125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2707C">
        <w:rPr>
          <w:rFonts w:ascii="Times New Roman" w:hAnsi="Times New Roman"/>
          <w:b/>
          <w:sz w:val="28"/>
          <w:szCs w:val="28"/>
        </w:rPr>
        <w:t>о приобретении земельных участков из земель сельскохозяйственного н</w:t>
      </w:r>
      <w:r w:rsidRPr="00A2707C">
        <w:rPr>
          <w:rFonts w:ascii="Times New Roman" w:hAnsi="Times New Roman"/>
          <w:b/>
          <w:sz w:val="28"/>
          <w:szCs w:val="28"/>
        </w:rPr>
        <w:t>а</w:t>
      </w:r>
      <w:r w:rsidRPr="00A2707C">
        <w:rPr>
          <w:rFonts w:ascii="Times New Roman" w:hAnsi="Times New Roman"/>
          <w:b/>
          <w:sz w:val="28"/>
          <w:szCs w:val="28"/>
        </w:rPr>
        <w:t xml:space="preserve">значения для создания фермерского хозяйства и осуществления </w:t>
      </w:r>
    </w:p>
    <w:p w:rsidR="001C1F21" w:rsidRPr="00A2707C" w:rsidRDefault="001C1F21" w:rsidP="0034125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2707C">
        <w:rPr>
          <w:rFonts w:ascii="Times New Roman" w:hAnsi="Times New Roman"/>
          <w:b/>
          <w:sz w:val="28"/>
          <w:szCs w:val="28"/>
        </w:rPr>
        <w:t>его деятельности</w:t>
      </w:r>
    </w:p>
    <w:p w:rsidR="001C1F21" w:rsidRPr="00D25596" w:rsidRDefault="001C1F21" w:rsidP="0034125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C1F21" w:rsidRPr="00D25596" w:rsidRDefault="001C1F21" w:rsidP="0034125F">
      <w:pPr>
        <w:pStyle w:val="ConsPlusNonformat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D25596">
        <w:rPr>
          <w:rFonts w:ascii="Times New Roman" w:hAnsi="Times New Roman" w:cs="Times New Roman"/>
          <w:sz w:val="28"/>
          <w:szCs w:val="28"/>
        </w:rPr>
        <w:t>В ________________________________________</w:t>
      </w:r>
    </w:p>
    <w:p w:rsidR="001C1F21" w:rsidRPr="0034125F" w:rsidRDefault="001C1F21" w:rsidP="0034125F">
      <w:pPr>
        <w:pStyle w:val="ConsPlusNonformat"/>
        <w:ind w:right="-1"/>
        <w:jc w:val="right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34125F">
        <w:rPr>
          <w:rFonts w:ascii="Times New Roman" w:hAnsi="Times New Roman" w:cs="Times New Roman"/>
          <w:i/>
          <w:sz w:val="28"/>
          <w:szCs w:val="28"/>
          <w:vertAlign w:val="superscript"/>
        </w:rPr>
        <w:t>(указать наименование органа местного самоуправления,</w:t>
      </w:r>
    </w:p>
    <w:p w:rsidR="001C1F21" w:rsidRPr="0034125F" w:rsidRDefault="001C1F21" w:rsidP="0034125F">
      <w:pPr>
        <w:pStyle w:val="ConsPlusNonformat"/>
        <w:ind w:right="-1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 w:rsidRPr="0034125F">
        <w:rPr>
          <w:rFonts w:ascii="Times New Roman" w:hAnsi="Times New Roman" w:cs="Times New Roman"/>
          <w:i/>
          <w:sz w:val="28"/>
          <w:szCs w:val="28"/>
          <w:vertAlign w:val="superscript"/>
        </w:rPr>
        <w:t>предоставляющего муниципальную услугу)</w:t>
      </w:r>
    </w:p>
    <w:p w:rsidR="001C1F21" w:rsidRPr="00D25596" w:rsidRDefault="001C1F21" w:rsidP="0034125F">
      <w:pPr>
        <w:pStyle w:val="ConsPlusNonformat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D25596">
        <w:rPr>
          <w:rFonts w:ascii="Times New Roman" w:hAnsi="Times New Roman" w:cs="Times New Roman"/>
          <w:sz w:val="28"/>
          <w:szCs w:val="28"/>
        </w:rPr>
        <w:t>от ________________________________________</w:t>
      </w:r>
    </w:p>
    <w:p w:rsidR="001C1F21" w:rsidRPr="0034125F" w:rsidRDefault="001C1F21" w:rsidP="0034125F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34125F">
        <w:rPr>
          <w:rFonts w:ascii="Times New Roman" w:hAnsi="Times New Roman" w:cs="Times New Roman"/>
          <w:i/>
          <w:sz w:val="28"/>
          <w:szCs w:val="28"/>
          <w:vertAlign w:val="superscript"/>
        </w:rPr>
        <w:t>(указать наименование заявителя (для юридических лиц),</w:t>
      </w:r>
    </w:p>
    <w:p w:rsidR="001C1F21" w:rsidRPr="0034125F" w:rsidRDefault="001C1F21" w:rsidP="0034125F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34125F">
        <w:rPr>
          <w:rFonts w:ascii="Times New Roman" w:hAnsi="Times New Roman" w:cs="Times New Roman"/>
          <w:i/>
          <w:sz w:val="28"/>
          <w:szCs w:val="28"/>
          <w:vertAlign w:val="superscript"/>
        </w:rPr>
        <w:t>Ф.И.О. (для физических лиц)</w:t>
      </w:r>
    </w:p>
    <w:p w:rsidR="001C1F21" w:rsidRPr="00D25596" w:rsidRDefault="001C1F21" w:rsidP="0034125F">
      <w:pPr>
        <w:pStyle w:val="ConsPlusNonformat"/>
        <w:tabs>
          <w:tab w:val="left" w:pos="2835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D25596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1C1F21" w:rsidRPr="0034125F" w:rsidRDefault="001C1F21" w:rsidP="0034125F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34125F">
        <w:rPr>
          <w:rFonts w:ascii="Times New Roman" w:hAnsi="Times New Roman" w:cs="Times New Roman"/>
          <w:i/>
          <w:sz w:val="28"/>
          <w:szCs w:val="28"/>
          <w:vertAlign w:val="superscript"/>
        </w:rPr>
        <w:t>(указать адрес, телефон (факс), электронная почта</w:t>
      </w:r>
    </w:p>
    <w:p w:rsidR="001C1F21" w:rsidRPr="0034125F" w:rsidRDefault="001C1F21" w:rsidP="0034125F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34125F">
        <w:rPr>
          <w:rFonts w:ascii="Times New Roman" w:hAnsi="Times New Roman" w:cs="Times New Roman"/>
          <w:i/>
          <w:sz w:val="28"/>
          <w:szCs w:val="28"/>
          <w:vertAlign w:val="superscript"/>
        </w:rPr>
        <w:t>и иные реквизиты, позволяющие осуществлять</w:t>
      </w:r>
    </w:p>
    <w:p w:rsidR="001C1F21" w:rsidRPr="0034125F" w:rsidRDefault="001C1F21" w:rsidP="0034125F">
      <w:pPr>
        <w:pStyle w:val="ConsPlusNonformat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 w:rsidRPr="0034125F">
        <w:rPr>
          <w:rFonts w:ascii="Times New Roman" w:hAnsi="Times New Roman" w:cs="Times New Roman"/>
          <w:i/>
          <w:sz w:val="28"/>
          <w:szCs w:val="28"/>
          <w:vertAlign w:val="superscript"/>
        </w:rPr>
        <w:t>взаимодействие с заявителем)</w:t>
      </w:r>
    </w:p>
    <w:p w:rsidR="001C1F21" w:rsidRPr="00D25596" w:rsidRDefault="001C1F21" w:rsidP="0034125F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1C1F21" w:rsidRPr="00D25596" w:rsidRDefault="001C1F21" w:rsidP="0034125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1F21" w:rsidRPr="00D25596" w:rsidRDefault="001C1F21" w:rsidP="0034125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5596">
        <w:rPr>
          <w:rFonts w:ascii="Times New Roman" w:hAnsi="Times New Roman"/>
          <w:b/>
          <w:sz w:val="28"/>
          <w:szCs w:val="28"/>
        </w:rPr>
        <w:t>ЗАЯВЛЕНИЕ</w:t>
      </w:r>
    </w:p>
    <w:p w:rsidR="001C1F21" w:rsidRPr="00D25596" w:rsidRDefault="001C1F21" w:rsidP="0034125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5596" w:rsidDel="00B66B4A">
        <w:rPr>
          <w:rFonts w:ascii="Times New Roman" w:hAnsi="Times New Roman"/>
          <w:b/>
          <w:sz w:val="28"/>
          <w:szCs w:val="28"/>
        </w:rPr>
        <w:t xml:space="preserve"> </w:t>
      </w:r>
      <w:r w:rsidRPr="00D25596">
        <w:rPr>
          <w:rFonts w:ascii="Times New Roman" w:hAnsi="Times New Roman"/>
          <w:b/>
          <w:sz w:val="28"/>
          <w:szCs w:val="28"/>
        </w:rPr>
        <w:t>о предоставлении земельного участка для строительства с предварител</w:t>
      </w:r>
      <w:r w:rsidRPr="00D25596">
        <w:rPr>
          <w:rFonts w:ascii="Times New Roman" w:hAnsi="Times New Roman"/>
          <w:b/>
          <w:sz w:val="28"/>
          <w:szCs w:val="28"/>
        </w:rPr>
        <w:t>ь</w:t>
      </w:r>
      <w:r w:rsidRPr="00D25596">
        <w:rPr>
          <w:rFonts w:ascii="Times New Roman" w:hAnsi="Times New Roman"/>
          <w:b/>
          <w:sz w:val="28"/>
          <w:szCs w:val="28"/>
        </w:rPr>
        <w:t>ным согласованием места размещения объекта</w:t>
      </w:r>
    </w:p>
    <w:p w:rsidR="001C1F21" w:rsidRPr="00D25596" w:rsidRDefault="001C1F21" w:rsidP="0034125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1F21" w:rsidRPr="00D25596" w:rsidRDefault="001C1F21" w:rsidP="0034125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596">
        <w:rPr>
          <w:rFonts w:ascii="Times New Roman" w:hAnsi="Times New Roman" w:cs="Times New Roman"/>
          <w:sz w:val="28"/>
          <w:szCs w:val="28"/>
        </w:rPr>
        <w:t>Прошу предоставить в __________________________ земельный участок:</w:t>
      </w:r>
    </w:p>
    <w:p w:rsidR="001C1F21" w:rsidRDefault="001C1F21" w:rsidP="0034125F">
      <w:pPr>
        <w:pStyle w:val="ConsPlusNonformat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34125F">
        <w:rPr>
          <w:rFonts w:ascii="Times New Roman" w:hAnsi="Times New Roman" w:cs="Times New Roman"/>
          <w:i/>
          <w:sz w:val="28"/>
          <w:szCs w:val="28"/>
          <w:vertAlign w:val="superscript"/>
        </w:rPr>
        <w:t>(указывается испрашиваемое право ((аренда, постоянное (бессрочное)</w:t>
      </w:r>
    </w:p>
    <w:p w:rsidR="001C1F21" w:rsidRPr="0034125F" w:rsidRDefault="001C1F21" w:rsidP="0034125F">
      <w:pPr>
        <w:pStyle w:val="ConsPlusNonformat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34125F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пользование, безвозмездное срочное пользование))</w:t>
      </w:r>
    </w:p>
    <w:p w:rsidR="001C1F21" w:rsidRPr="0034125F" w:rsidRDefault="001C1F21" w:rsidP="0034125F">
      <w:pPr>
        <w:pStyle w:val="ConsPlusNonformat"/>
        <w:tabs>
          <w:tab w:val="left" w:pos="9638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25596">
        <w:rPr>
          <w:rFonts w:ascii="Times New Roman" w:hAnsi="Times New Roman" w:cs="Times New Roman"/>
          <w:sz w:val="28"/>
          <w:szCs w:val="28"/>
        </w:rPr>
        <w:t xml:space="preserve">с целью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125F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C1F21" w:rsidRPr="0034125F" w:rsidRDefault="001C1F21" w:rsidP="0034125F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34125F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</w:t>
      </w:r>
      <w:r w:rsidRPr="0034125F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(указывается цель использования земельного участка (создание, осуществление</w:t>
      </w:r>
    </w:p>
    <w:p w:rsidR="001C1F21" w:rsidRPr="0034125F" w:rsidRDefault="001C1F21" w:rsidP="0034125F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34125F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</w:t>
      </w:r>
      <w:r w:rsidRPr="0034125F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деятельности фермерского хозяйства, его расширение))</w:t>
      </w:r>
    </w:p>
    <w:p w:rsidR="001C1F21" w:rsidRPr="0034125F" w:rsidRDefault="001C1F21" w:rsidP="0034125F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1C1F21" w:rsidRPr="0034125F" w:rsidRDefault="001C1F21" w:rsidP="0034125F">
      <w:pPr>
        <w:pStyle w:val="ConsPlusNonformat"/>
        <w:tabs>
          <w:tab w:val="left" w:pos="9638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25596">
        <w:rPr>
          <w:rFonts w:ascii="Times New Roman" w:hAnsi="Times New Roman" w:cs="Times New Roman"/>
          <w:sz w:val="28"/>
          <w:szCs w:val="28"/>
        </w:rPr>
        <w:t>площадью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125F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C1F21" w:rsidRPr="0034125F" w:rsidRDefault="001C1F21" w:rsidP="0034125F">
      <w:pPr>
        <w:pStyle w:val="ConsPlusNonformat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34125F">
        <w:rPr>
          <w:rFonts w:ascii="Times New Roman" w:hAnsi="Times New Roman" w:cs="Times New Roman"/>
          <w:i/>
          <w:sz w:val="28"/>
          <w:szCs w:val="28"/>
          <w:vertAlign w:val="superscript"/>
        </w:rPr>
        <w:t>(указывается площадь земельного участка, кв.м)</w:t>
      </w:r>
    </w:p>
    <w:p w:rsidR="001C1F21" w:rsidRPr="00D25596" w:rsidRDefault="001C1F21" w:rsidP="0034125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C1F21" w:rsidRPr="00D25596" w:rsidRDefault="001C1F21" w:rsidP="0034125F">
      <w:pPr>
        <w:pStyle w:val="ConsPlusNonformat"/>
        <w:pBdr>
          <w:bottom w:val="single" w:sz="12" w:space="2" w:color="auto"/>
        </w:pBdr>
        <w:tabs>
          <w:tab w:val="left" w:pos="963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25596">
        <w:rPr>
          <w:rFonts w:ascii="Times New Roman" w:hAnsi="Times New Roman" w:cs="Times New Roman"/>
          <w:sz w:val="28"/>
          <w:szCs w:val="28"/>
        </w:rPr>
        <w:t>расположенный по адресу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125F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C1F21" w:rsidRPr="0034125F" w:rsidRDefault="001C1F21" w:rsidP="0034125F">
      <w:pPr>
        <w:pStyle w:val="ConsPlusNonformat"/>
        <w:pBdr>
          <w:bottom w:val="single" w:sz="12" w:space="2" w:color="auto"/>
        </w:pBdr>
        <w:tabs>
          <w:tab w:val="left" w:pos="9638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4125F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C1F21" w:rsidRPr="0034125F" w:rsidRDefault="001C1F21" w:rsidP="0034125F">
      <w:pPr>
        <w:pStyle w:val="ConsPlusNonformat"/>
        <w:pBdr>
          <w:bottom w:val="single" w:sz="12" w:space="2" w:color="auto"/>
        </w:pBdr>
        <w:tabs>
          <w:tab w:val="left" w:pos="9638"/>
        </w:tabs>
        <w:jc w:val="both"/>
        <w:rPr>
          <w:rFonts w:ascii="Times New Roman" w:hAnsi="Times New Roman"/>
          <w:kern w:val="1"/>
          <w:sz w:val="26"/>
          <w:szCs w:val="26"/>
          <w:u w:val="single"/>
        </w:rPr>
      </w:pPr>
      <w:r w:rsidRPr="00D25596">
        <w:rPr>
          <w:rFonts w:ascii="Times New Roman" w:hAnsi="Times New Roman"/>
          <w:kern w:val="1"/>
          <w:sz w:val="28"/>
          <w:szCs w:val="28"/>
        </w:rPr>
        <w:t>Земельный участок принадлежит</w:t>
      </w:r>
      <w:r w:rsidRPr="00D25596">
        <w:rPr>
          <w:rFonts w:ascii="Times New Roman" w:hAnsi="Times New Roman"/>
          <w:kern w:val="1"/>
          <w:sz w:val="26"/>
          <w:szCs w:val="26"/>
        </w:rPr>
        <w:t xml:space="preserve"> </w:t>
      </w:r>
      <w:r w:rsidRPr="0034125F">
        <w:rPr>
          <w:rFonts w:ascii="Times New Roman" w:hAnsi="Times New Roman"/>
          <w:kern w:val="1"/>
          <w:sz w:val="26"/>
          <w:szCs w:val="26"/>
          <w:u w:val="single"/>
        </w:rPr>
        <w:tab/>
      </w:r>
    </w:p>
    <w:p w:rsidR="001C1F21" w:rsidRPr="0034125F" w:rsidRDefault="001C1F21" w:rsidP="0034125F">
      <w:pPr>
        <w:pStyle w:val="ConsPlusNonformat"/>
        <w:pBdr>
          <w:bottom w:val="single" w:sz="12" w:space="2" w:color="auto"/>
        </w:pBdr>
        <w:tabs>
          <w:tab w:val="left" w:pos="9638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125F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C1F21" w:rsidRPr="0034125F" w:rsidRDefault="001C1F21" w:rsidP="0034125F">
      <w:pPr>
        <w:pStyle w:val="ConsPlusNonformat"/>
        <w:pBdr>
          <w:bottom w:val="single" w:sz="12" w:space="2" w:color="auto"/>
        </w:pBdr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34125F">
        <w:rPr>
          <w:rFonts w:ascii="Times New Roman" w:hAnsi="Times New Roman" w:cs="Times New Roman"/>
          <w:i/>
          <w:sz w:val="28"/>
          <w:szCs w:val="28"/>
          <w:vertAlign w:val="superscript"/>
        </w:rPr>
        <w:t>(указывается правообладатель земли (земельного участка))</w:t>
      </w:r>
    </w:p>
    <w:p w:rsidR="001C1F21" w:rsidRPr="0034125F" w:rsidRDefault="001C1F21" w:rsidP="0034125F">
      <w:pPr>
        <w:pStyle w:val="ConsPlusNonformat"/>
        <w:pBdr>
          <w:bottom w:val="single" w:sz="12" w:space="2" w:color="auto"/>
        </w:pBdr>
        <w:tabs>
          <w:tab w:val="left" w:pos="9638"/>
        </w:tabs>
        <w:rPr>
          <w:rFonts w:ascii="Times New Roman" w:hAnsi="Times New Roman" w:cs="Times New Roman"/>
          <w:sz w:val="28"/>
          <w:szCs w:val="28"/>
          <w:u w:val="single"/>
        </w:rPr>
      </w:pPr>
      <w:r w:rsidRPr="00D25596">
        <w:rPr>
          <w:rFonts w:ascii="Times New Roman" w:hAnsi="Times New Roman" w:cs="Times New Roman"/>
          <w:sz w:val="28"/>
          <w:szCs w:val="28"/>
        </w:rPr>
        <w:t>на 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125F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C1F21" w:rsidRPr="0034125F" w:rsidRDefault="001C1F21" w:rsidP="0034125F">
      <w:pPr>
        <w:pStyle w:val="ConsPlusNonformat"/>
        <w:pBdr>
          <w:bottom w:val="single" w:sz="12" w:space="2" w:color="auto"/>
        </w:pBdr>
        <w:jc w:val="center"/>
        <w:rPr>
          <w:rFonts w:ascii="Times New Roman" w:hAnsi="Times New Roman"/>
          <w:i/>
          <w:kern w:val="1"/>
          <w:sz w:val="28"/>
          <w:szCs w:val="28"/>
          <w:vertAlign w:val="superscript"/>
        </w:rPr>
      </w:pPr>
      <w:r w:rsidRPr="0034125F">
        <w:rPr>
          <w:rFonts w:ascii="Times New Roman" w:hAnsi="Times New Roman"/>
          <w:i/>
          <w:kern w:val="1"/>
          <w:sz w:val="28"/>
          <w:szCs w:val="28"/>
          <w:vertAlign w:val="superscript"/>
        </w:rPr>
        <w:t>(указывается право на землю (земельный участок))</w:t>
      </w:r>
    </w:p>
    <w:p w:rsidR="001C1F21" w:rsidRPr="0034125F" w:rsidRDefault="001C1F21" w:rsidP="0034125F">
      <w:pPr>
        <w:tabs>
          <w:tab w:val="left" w:pos="9638"/>
        </w:tabs>
        <w:spacing w:before="120" w:after="0" w:line="240" w:lineRule="auto"/>
        <w:jc w:val="both"/>
        <w:rPr>
          <w:rFonts w:ascii="Times New Roman" w:hAnsi="Times New Roman" w:cs="Courier New"/>
          <w:kern w:val="1"/>
          <w:sz w:val="28"/>
          <w:szCs w:val="28"/>
          <w:u w:val="single"/>
        </w:rPr>
      </w:pPr>
      <w:r w:rsidRPr="00D25596">
        <w:rPr>
          <w:rFonts w:ascii="Times New Roman" w:hAnsi="Times New Roman" w:cs="Courier New"/>
          <w:kern w:val="1"/>
          <w:sz w:val="28"/>
          <w:szCs w:val="28"/>
        </w:rPr>
        <w:t xml:space="preserve">Обоснование размеров земельного участка </w:t>
      </w:r>
      <w:r>
        <w:rPr>
          <w:rFonts w:ascii="Times New Roman" w:hAnsi="Times New Roman" w:cs="Courier New"/>
          <w:kern w:val="1"/>
          <w:sz w:val="28"/>
          <w:szCs w:val="28"/>
        </w:rPr>
        <w:t xml:space="preserve"> </w:t>
      </w:r>
      <w:r w:rsidRPr="0034125F">
        <w:rPr>
          <w:rFonts w:ascii="Times New Roman" w:hAnsi="Times New Roman" w:cs="Courier New"/>
          <w:kern w:val="1"/>
          <w:sz w:val="28"/>
          <w:szCs w:val="28"/>
          <w:u w:val="single"/>
        </w:rPr>
        <w:tab/>
      </w:r>
    </w:p>
    <w:p w:rsidR="001C1F21" w:rsidRPr="0034125F" w:rsidRDefault="001C1F21" w:rsidP="0034125F">
      <w:pPr>
        <w:pStyle w:val="ConsPlusNonformat"/>
        <w:pBdr>
          <w:bottom w:val="single" w:sz="12" w:space="2" w:color="auto"/>
        </w:pBdr>
        <w:tabs>
          <w:tab w:val="left" w:pos="9638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4125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34125F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C1F21" w:rsidRPr="0034125F" w:rsidRDefault="001C1F21" w:rsidP="0034125F">
      <w:pPr>
        <w:pStyle w:val="ConsPlusNonformat"/>
        <w:pBdr>
          <w:bottom w:val="single" w:sz="12" w:space="2" w:color="auto"/>
        </w:pBdr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34125F">
        <w:rPr>
          <w:rFonts w:ascii="Times New Roman" w:hAnsi="Times New Roman" w:cs="Times New Roman"/>
          <w:i/>
          <w:sz w:val="28"/>
          <w:szCs w:val="28"/>
          <w:vertAlign w:val="superscript"/>
        </w:rPr>
        <w:t>(указывается число фермерского хозяйства, виды деятельности)</w:t>
      </w:r>
    </w:p>
    <w:p w:rsidR="001C1F21" w:rsidRPr="00D25596" w:rsidRDefault="001C1F21" w:rsidP="0034125F">
      <w:pPr>
        <w:pStyle w:val="ConsPlusNonformat"/>
        <w:pBdr>
          <w:bottom w:val="single" w:sz="12" w:space="2" w:color="auto"/>
        </w:pBd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5596">
        <w:rPr>
          <w:rFonts w:ascii="Times New Roman" w:hAnsi="Times New Roman" w:cs="Times New Roman"/>
          <w:sz w:val="28"/>
          <w:szCs w:val="28"/>
        </w:rPr>
        <w:t>Постановку испрашиваемого земельного участка на кадастровый учет подтверждаю.</w:t>
      </w:r>
    </w:p>
    <w:p w:rsidR="001C1F21" w:rsidRPr="00D25596" w:rsidRDefault="001C1F21" w:rsidP="0034125F">
      <w:pPr>
        <w:pStyle w:val="ConsPlusNonformat"/>
        <w:pBdr>
          <w:bottom w:val="single" w:sz="12" w:space="2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1C1F21" w:rsidRPr="00D25596" w:rsidRDefault="001C1F21" w:rsidP="0034125F">
      <w:pPr>
        <w:widowControl w:val="0"/>
        <w:autoSpaceDE w:val="0"/>
        <w:autoSpaceDN w:val="0"/>
        <w:adjustRightInd w:val="0"/>
        <w:spacing w:before="60"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C1F21" w:rsidRPr="00D25596" w:rsidRDefault="001C1F21" w:rsidP="0034125F">
      <w:pPr>
        <w:widowControl w:val="0"/>
        <w:autoSpaceDE w:val="0"/>
        <w:autoSpaceDN w:val="0"/>
        <w:adjustRightInd w:val="0"/>
        <w:spacing w:before="60"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Результат муниципальной услуги выдать следующим способом:</w:t>
      </w:r>
    </w:p>
    <w:p w:rsidR="001C1F21" w:rsidRPr="00D25596" w:rsidRDefault="001C1F21" w:rsidP="0034125F">
      <w:pPr>
        <w:pStyle w:val="ListParagraph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before="60" w:after="0" w:line="240" w:lineRule="auto"/>
        <w:ind w:left="0" w:firstLine="709"/>
        <w:jc w:val="both"/>
        <w:outlineLvl w:val="2"/>
        <w:rPr>
          <w:rFonts w:ascii="Times New Roman" w:hAnsi="Times New Roman"/>
          <w:i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посредством личного обращения в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A2707C">
        <w:rPr>
          <w:rFonts w:ascii="Times New Roman" w:hAnsi="Times New Roman"/>
          <w:sz w:val="28"/>
          <w:szCs w:val="28"/>
        </w:rPr>
        <w:t>:</w:t>
      </w:r>
    </w:p>
    <w:p w:rsidR="001C1F21" w:rsidRPr="00D25596" w:rsidRDefault="001C1F21" w:rsidP="0034125F">
      <w:pPr>
        <w:pStyle w:val="ListParagraph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before="60"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в форме электронного документа;</w:t>
      </w:r>
    </w:p>
    <w:p w:rsidR="001C1F21" w:rsidRPr="00D25596" w:rsidRDefault="001C1F21" w:rsidP="0034125F">
      <w:pPr>
        <w:pStyle w:val="ListParagraph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before="60"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в форме документа на бумажном носителе;</w:t>
      </w:r>
    </w:p>
    <w:p w:rsidR="001C1F21" w:rsidRPr="00D25596" w:rsidRDefault="001C1F21" w:rsidP="0034125F">
      <w:pPr>
        <w:pStyle w:val="ListParagraph"/>
        <w:widowControl w:val="0"/>
        <w:numPr>
          <w:ilvl w:val="0"/>
          <w:numId w:val="13"/>
        </w:numPr>
        <w:tabs>
          <w:tab w:val="left" w:pos="284"/>
          <w:tab w:val="left" w:pos="993"/>
        </w:tabs>
        <w:autoSpaceDE w:val="0"/>
        <w:autoSpaceDN w:val="0"/>
        <w:adjustRightInd w:val="0"/>
        <w:spacing w:before="60"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заказным почтовым отправлением с уведомлением о вручении на а</w:t>
      </w:r>
      <w:r w:rsidRPr="00D25596">
        <w:rPr>
          <w:rFonts w:ascii="Times New Roman" w:hAnsi="Times New Roman"/>
          <w:sz w:val="28"/>
          <w:szCs w:val="28"/>
        </w:rPr>
        <w:t>д</w:t>
      </w:r>
      <w:r w:rsidRPr="00D25596">
        <w:rPr>
          <w:rFonts w:ascii="Times New Roman" w:hAnsi="Times New Roman"/>
          <w:sz w:val="28"/>
          <w:szCs w:val="28"/>
        </w:rPr>
        <w:t>рес, указанный в заявлении (только на бумажном носителе);</w:t>
      </w:r>
    </w:p>
    <w:p w:rsidR="001C1F21" w:rsidRPr="00D25596" w:rsidRDefault="001C1F21" w:rsidP="0034125F">
      <w:pPr>
        <w:pStyle w:val="ListParagraph"/>
        <w:widowControl w:val="0"/>
        <w:numPr>
          <w:ilvl w:val="0"/>
          <w:numId w:val="13"/>
        </w:numPr>
        <w:tabs>
          <w:tab w:val="left" w:pos="284"/>
          <w:tab w:val="left" w:pos="993"/>
        </w:tabs>
        <w:autoSpaceDE w:val="0"/>
        <w:autoSpaceDN w:val="0"/>
        <w:adjustRightInd w:val="0"/>
        <w:spacing w:before="60"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посредством личного обращения в многофункциональный центр (тол</w:t>
      </w:r>
      <w:r w:rsidRPr="00D25596">
        <w:rPr>
          <w:rFonts w:ascii="Times New Roman" w:hAnsi="Times New Roman"/>
          <w:sz w:val="28"/>
          <w:szCs w:val="28"/>
        </w:rPr>
        <w:t>ь</w:t>
      </w:r>
      <w:r w:rsidRPr="00D25596">
        <w:rPr>
          <w:rFonts w:ascii="Times New Roman" w:hAnsi="Times New Roman"/>
          <w:sz w:val="28"/>
          <w:szCs w:val="28"/>
        </w:rPr>
        <w:t>ко на бумажном носителе);</w:t>
      </w:r>
    </w:p>
    <w:p w:rsidR="001C1F21" w:rsidRPr="00D25596" w:rsidRDefault="001C1F21" w:rsidP="0034125F">
      <w:pPr>
        <w:pStyle w:val="ListParagraph"/>
        <w:widowControl w:val="0"/>
        <w:numPr>
          <w:ilvl w:val="0"/>
          <w:numId w:val="13"/>
        </w:numPr>
        <w:tabs>
          <w:tab w:val="left" w:pos="284"/>
          <w:tab w:val="left" w:pos="993"/>
        </w:tabs>
        <w:autoSpaceDE w:val="0"/>
        <w:autoSpaceDN w:val="0"/>
        <w:adjustRightInd w:val="0"/>
        <w:spacing w:before="60"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посредством направления через федеральную государственную инфо</w:t>
      </w:r>
      <w:r w:rsidRPr="00D25596">
        <w:rPr>
          <w:rFonts w:ascii="Times New Roman" w:hAnsi="Times New Roman"/>
          <w:sz w:val="28"/>
          <w:szCs w:val="28"/>
        </w:rPr>
        <w:t>р</w:t>
      </w:r>
      <w:r w:rsidRPr="00D25596">
        <w:rPr>
          <w:rFonts w:ascii="Times New Roman" w:hAnsi="Times New Roman"/>
          <w:sz w:val="28"/>
          <w:szCs w:val="28"/>
        </w:rPr>
        <w:t>мационную систему «Единый портал государственных и муниципальных услуг (функций)» (только в форме электронного документа);</w:t>
      </w:r>
    </w:p>
    <w:p w:rsidR="001C1F21" w:rsidRPr="00D25596" w:rsidRDefault="001C1F21" w:rsidP="0034125F">
      <w:pPr>
        <w:pStyle w:val="ConsPlusNonformat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596">
        <w:rPr>
          <w:rFonts w:ascii="Times New Roman" w:hAnsi="Times New Roman" w:cs="Times New Roman"/>
          <w:sz w:val="28"/>
          <w:szCs w:val="28"/>
        </w:rPr>
        <w:t>посредством направления через государственную информационную си</w:t>
      </w:r>
      <w:r w:rsidRPr="00D25596">
        <w:rPr>
          <w:rFonts w:ascii="Times New Roman" w:hAnsi="Times New Roman" w:cs="Times New Roman"/>
          <w:sz w:val="28"/>
          <w:szCs w:val="28"/>
        </w:rPr>
        <w:t>с</w:t>
      </w:r>
      <w:r w:rsidRPr="00D25596">
        <w:rPr>
          <w:rFonts w:ascii="Times New Roman" w:hAnsi="Times New Roman" w:cs="Times New Roman"/>
          <w:sz w:val="28"/>
          <w:szCs w:val="28"/>
        </w:rPr>
        <w:t>тему Московской области «Портал государственных и муниципальных услуг (функций) Московской области» (только в форме электронного документа).</w:t>
      </w:r>
    </w:p>
    <w:p w:rsidR="001C1F21" w:rsidRPr="00D25596" w:rsidRDefault="001C1F21" w:rsidP="0034125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C1F21" w:rsidRPr="00D25596" w:rsidRDefault="001C1F21" w:rsidP="0034125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3510"/>
        <w:gridCol w:w="2977"/>
        <w:gridCol w:w="2977"/>
      </w:tblGrid>
      <w:tr w:rsidR="001C1F21" w:rsidRPr="00D25596" w:rsidTr="00174048">
        <w:tc>
          <w:tcPr>
            <w:tcW w:w="3510" w:type="dxa"/>
          </w:tcPr>
          <w:p w:rsidR="001C1F21" w:rsidRPr="00D25596" w:rsidRDefault="001C1F21" w:rsidP="0017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5596">
              <w:rPr>
                <w:rFonts w:cs="Calibri"/>
              </w:rPr>
              <w:t>______________________________</w:t>
            </w:r>
          </w:p>
        </w:tc>
        <w:tc>
          <w:tcPr>
            <w:tcW w:w="2977" w:type="dxa"/>
          </w:tcPr>
          <w:p w:rsidR="001C1F21" w:rsidRPr="00D25596" w:rsidRDefault="001C1F21" w:rsidP="0017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5596">
              <w:rPr>
                <w:rFonts w:cs="Calibri"/>
              </w:rPr>
              <w:t>____________________</w:t>
            </w:r>
          </w:p>
        </w:tc>
        <w:tc>
          <w:tcPr>
            <w:tcW w:w="2977" w:type="dxa"/>
          </w:tcPr>
          <w:p w:rsidR="001C1F21" w:rsidRPr="00D25596" w:rsidRDefault="001C1F21" w:rsidP="0017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cs="Calibri"/>
              </w:rPr>
            </w:pPr>
            <w:r w:rsidRPr="00D25596">
              <w:rPr>
                <w:rFonts w:cs="Calibri"/>
              </w:rPr>
              <w:t>___________________</w:t>
            </w:r>
          </w:p>
        </w:tc>
      </w:tr>
      <w:tr w:rsidR="001C1F21" w:rsidRPr="00D25596" w:rsidTr="00174048">
        <w:tc>
          <w:tcPr>
            <w:tcW w:w="3510" w:type="dxa"/>
          </w:tcPr>
          <w:p w:rsidR="001C1F21" w:rsidRPr="00D25596" w:rsidRDefault="001C1F21" w:rsidP="00174048">
            <w:pPr>
              <w:spacing w:after="0" w:line="240" w:lineRule="auto"/>
              <w:jc w:val="center"/>
              <w:rPr>
                <w:rFonts w:ascii="Times New Roman" w:hAnsi="Times New Roman"/>
                <w:i/>
                <w:kern w:val="1"/>
                <w:sz w:val="24"/>
                <w:szCs w:val="24"/>
              </w:rPr>
            </w:pPr>
            <w:r w:rsidRPr="00D25596">
              <w:rPr>
                <w:rFonts w:ascii="Times New Roman" w:hAnsi="Times New Roman"/>
                <w:i/>
                <w:kern w:val="1"/>
                <w:sz w:val="24"/>
                <w:szCs w:val="24"/>
              </w:rPr>
              <w:t>(Ф.И.О. заявителя)</w:t>
            </w:r>
          </w:p>
          <w:p w:rsidR="001C1F21" w:rsidRPr="00D25596" w:rsidRDefault="001C1F21" w:rsidP="0017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</w:tcPr>
          <w:p w:rsidR="001C1F21" w:rsidRPr="00D25596" w:rsidRDefault="001C1F21" w:rsidP="0017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25596">
              <w:rPr>
                <w:rFonts w:ascii="Times New Roman" w:hAnsi="Times New Roman"/>
                <w:i/>
                <w:sz w:val="24"/>
                <w:szCs w:val="24"/>
              </w:rPr>
              <w:t>подпись</w:t>
            </w:r>
          </w:p>
        </w:tc>
        <w:tc>
          <w:tcPr>
            <w:tcW w:w="2977" w:type="dxa"/>
          </w:tcPr>
          <w:p w:rsidR="001C1F21" w:rsidRPr="00D25596" w:rsidRDefault="001C1F21" w:rsidP="0017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25596">
              <w:rPr>
                <w:rFonts w:ascii="Times New Roman" w:hAnsi="Times New Roman"/>
                <w:i/>
                <w:sz w:val="24"/>
                <w:szCs w:val="24"/>
              </w:rPr>
              <w:t>дата</w:t>
            </w:r>
          </w:p>
        </w:tc>
      </w:tr>
    </w:tbl>
    <w:p w:rsidR="001C1F21" w:rsidRPr="00D25596" w:rsidRDefault="001C1F21" w:rsidP="003412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C1F21" w:rsidRPr="00D25596" w:rsidRDefault="001C1F21" w:rsidP="0034125F">
      <w:pPr>
        <w:widowControl w:val="0"/>
        <w:autoSpaceDE w:val="0"/>
        <w:autoSpaceDN w:val="0"/>
        <w:adjustRightInd w:val="0"/>
        <w:spacing w:before="60"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&lt;&lt;Обратная сторона заявления&gt;&gt;</w:t>
      </w:r>
    </w:p>
    <w:p w:rsidR="001C1F21" w:rsidRPr="00D25596" w:rsidRDefault="001C1F21" w:rsidP="0034125F">
      <w:pPr>
        <w:widowControl w:val="0"/>
        <w:autoSpaceDE w:val="0"/>
        <w:autoSpaceDN w:val="0"/>
        <w:adjustRightInd w:val="0"/>
        <w:spacing w:before="60"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Отметка о комплекте документов (проставляется в случае отсутствия о</w:t>
      </w:r>
      <w:r w:rsidRPr="00D25596">
        <w:rPr>
          <w:rFonts w:ascii="Times New Roman" w:hAnsi="Times New Roman"/>
          <w:sz w:val="28"/>
          <w:szCs w:val="28"/>
        </w:rPr>
        <w:t>д</w:t>
      </w:r>
      <w:r w:rsidRPr="00D25596">
        <w:rPr>
          <w:rFonts w:ascii="Times New Roman" w:hAnsi="Times New Roman"/>
          <w:sz w:val="28"/>
          <w:szCs w:val="28"/>
        </w:rPr>
        <w:t>ного или более из документов, не находящихся в распоряжении органов, пр</w:t>
      </w:r>
      <w:r w:rsidRPr="00D25596">
        <w:rPr>
          <w:rFonts w:ascii="Times New Roman" w:hAnsi="Times New Roman"/>
          <w:sz w:val="28"/>
          <w:szCs w:val="28"/>
        </w:rPr>
        <w:t>е</w:t>
      </w:r>
      <w:r w:rsidRPr="00D25596">
        <w:rPr>
          <w:rFonts w:ascii="Times New Roman" w:hAnsi="Times New Roman"/>
          <w:sz w:val="28"/>
          <w:szCs w:val="28"/>
        </w:rPr>
        <w:t>доставляющих государственные или муниципальные услуги, либо подведомс</w:t>
      </w:r>
      <w:r w:rsidRPr="00D25596">
        <w:rPr>
          <w:rFonts w:ascii="Times New Roman" w:hAnsi="Times New Roman"/>
          <w:sz w:val="28"/>
          <w:szCs w:val="28"/>
        </w:rPr>
        <w:t>т</w:t>
      </w:r>
      <w:r w:rsidRPr="00D25596">
        <w:rPr>
          <w:rFonts w:ascii="Times New Roman" w:hAnsi="Times New Roman"/>
          <w:sz w:val="28"/>
          <w:szCs w:val="28"/>
        </w:rPr>
        <w:t>венных органам государственной власти или органам местного самоуправления организаций, участвующих в предоставлении муниципальной услуги):</w:t>
      </w:r>
    </w:p>
    <w:p w:rsidR="001C1F21" w:rsidRPr="00D25596" w:rsidRDefault="001C1F21" w:rsidP="0034125F">
      <w:pPr>
        <w:widowControl w:val="0"/>
        <w:autoSpaceDE w:val="0"/>
        <w:autoSpaceDN w:val="0"/>
        <w:adjustRightInd w:val="0"/>
        <w:spacing w:before="60"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>О представлении не полного комплекта документов, требующихся для предоставления муниципальной услуги и представляемых заявителем, так как сведения по ним отсутствуют в распоряжении органов, предоставляющих гос</w:t>
      </w:r>
      <w:r w:rsidRPr="00D25596">
        <w:rPr>
          <w:rFonts w:ascii="Times New Roman" w:hAnsi="Times New Roman"/>
          <w:sz w:val="28"/>
          <w:szCs w:val="28"/>
        </w:rPr>
        <w:t>у</w:t>
      </w:r>
      <w:r w:rsidRPr="00D25596">
        <w:rPr>
          <w:rFonts w:ascii="Times New Roman" w:hAnsi="Times New Roman"/>
          <w:sz w:val="28"/>
          <w:szCs w:val="28"/>
        </w:rPr>
        <w:t>дарственные или муниципальные услуги, либо подведомственных органам г</w:t>
      </w:r>
      <w:r w:rsidRPr="00D25596">
        <w:rPr>
          <w:rFonts w:ascii="Times New Roman" w:hAnsi="Times New Roman"/>
          <w:sz w:val="28"/>
          <w:szCs w:val="28"/>
        </w:rPr>
        <w:t>о</w:t>
      </w:r>
      <w:r w:rsidRPr="00D25596">
        <w:rPr>
          <w:rFonts w:ascii="Times New Roman" w:hAnsi="Times New Roman"/>
          <w:sz w:val="28"/>
          <w:szCs w:val="28"/>
        </w:rPr>
        <w:t>сударственной власти или органам местного самоуправления организаций, уч</w:t>
      </w:r>
      <w:r w:rsidRPr="00D25596">
        <w:rPr>
          <w:rFonts w:ascii="Times New Roman" w:hAnsi="Times New Roman"/>
          <w:sz w:val="28"/>
          <w:szCs w:val="28"/>
        </w:rPr>
        <w:t>а</w:t>
      </w:r>
      <w:r w:rsidRPr="00D25596">
        <w:rPr>
          <w:rFonts w:ascii="Times New Roman" w:hAnsi="Times New Roman"/>
          <w:sz w:val="28"/>
          <w:szCs w:val="28"/>
        </w:rPr>
        <w:t>ствующих в предоставлении муниципальной услуги, предупрежден</w:t>
      </w:r>
      <w:r>
        <w:rPr>
          <w:rFonts w:ascii="Times New Roman" w:hAnsi="Times New Roman"/>
          <w:sz w:val="28"/>
          <w:szCs w:val="28"/>
        </w:rPr>
        <w:t>.</w:t>
      </w:r>
    </w:p>
    <w:p w:rsidR="001C1F21" w:rsidRPr="00D25596" w:rsidRDefault="001C1F21" w:rsidP="0034125F">
      <w:pPr>
        <w:widowControl w:val="0"/>
        <w:autoSpaceDE w:val="0"/>
        <w:autoSpaceDN w:val="0"/>
        <w:adjustRightInd w:val="0"/>
        <w:spacing w:before="60"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C1F21" w:rsidRPr="00D25596" w:rsidRDefault="001C1F21" w:rsidP="0034125F">
      <w:pPr>
        <w:widowControl w:val="0"/>
        <w:autoSpaceDE w:val="0"/>
        <w:autoSpaceDN w:val="0"/>
        <w:adjustRightInd w:val="0"/>
        <w:spacing w:before="60"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25596">
        <w:rPr>
          <w:rFonts w:ascii="Times New Roman" w:hAnsi="Times New Roman"/>
          <w:sz w:val="28"/>
          <w:szCs w:val="28"/>
        </w:rPr>
        <w:t xml:space="preserve">    _____________            __________________________________________</w:t>
      </w:r>
    </w:p>
    <w:p w:rsidR="001C1F21" w:rsidRPr="0034125F" w:rsidRDefault="001C1F21" w:rsidP="0034125F">
      <w:pPr>
        <w:widowControl w:val="0"/>
        <w:autoSpaceDE w:val="0"/>
        <w:autoSpaceDN w:val="0"/>
        <w:adjustRightInd w:val="0"/>
        <w:spacing w:before="60"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 xml:space="preserve">           </w:t>
      </w:r>
      <w:r w:rsidRPr="0034125F">
        <w:rPr>
          <w:rFonts w:ascii="Times New Roman" w:hAnsi="Times New Roman"/>
          <w:sz w:val="28"/>
          <w:szCs w:val="28"/>
          <w:vertAlign w:val="superscript"/>
        </w:rPr>
        <w:t xml:space="preserve">(подпись заявителя)             </w:t>
      </w:r>
      <w:r>
        <w:rPr>
          <w:rFonts w:ascii="Times New Roman" w:hAnsi="Times New Roman"/>
          <w:sz w:val="28"/>
          <w:szCs w:val="28"/>
          <w:vertAlign w:val="superscript"/>
        </w:rPr>
        <w:t xml:space="preserve">                       </w:t>
      </w:r>
      <w:r w:rsidRPr="0034125F">
        <w:rPr>
          <w:rFonts w:ascii="Times New Roman" w:hAnsi="Times New Roman"/>
          <w:sz w:val="28"/>
          <w:szCs w:val="28"/>
          <w:vertAlign w:val="superscript"/>
        </w:rPr>
        <w:t xml:space="preserve">            (Ф.И.О. заявителя, полностью)</w:t>
      </w:r>
    </w:p>
    <w:p w:rsidR="001C1F21" w:rsidRDefault="001C1F21" w:rsidP="003412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C1F21" w:rsidRDefault="001C1F21" w:rsidP="0034125F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</w:pPr>
    </w:p>
    <w:p w:rsidR="001C1F21" w:rsidRPr="0034125F" w:rsidRDefault="001C1F21" w:rsidP="0034125F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34125F">
        <w:rPr>
          <w:rFonts w:ascii="Times New Roman" w:hAnsi="Times New Roman"/>
          <w:sz w:val="28"/>
          <w:szCs w:val="28"/>
        </w:rPr>
        <w:t>________</w:t>
      </w:r>
    </w:p>
    <w:p w:rsidR="001C1F21" w:rsidRDefault="001C1F2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1C1F21" w:rsidRDefault="001C1F21" w:rsidP="00174048">
      <w:pPr>
        <w:widowControl w:val="0"/>
        <w:tabs>
          <w:tab w:val="left" w:pos="8820"/>
        </w:tabs>
        <w:autoSpaceDE w:val="0"/>
        <w:autoSpaceDN w:val="0"/>
        <w:adjustRightInd w:val="0"/>
        <w:spacing w:after="0" w:line="240" w:lineRule="auto"/>
        <w:ind w:left="5103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№4</w:t>
      </w:r>
    </w:p>
    <w:p w:rsidR="001C1F21" w:rsidRPr="00717A52" w:rsidRDefault="001C1F21" w:rsidP="00174048">
      <w:pPr>
        <w:widowControl w:val="0"/>
        <w:tabs>
          <w:tab w:val="left" w:pos="8820"/>
        </w:tabs>
        <w:autoSpaceDE w:val="0"/>
        <w:autoSpaceDN w:val="0"/>
        <w:adjustRightInd w:val="0"/>
        <w:spacing w:after="0" w:line="240" w:lineRule="auto"/>
        <w:ind w:left="5103"/>
        <w:outlineLvl w:val="2"/>
        <w:rPr>
          <w:rFonts w:ascii="Times New Roman" w:eastAsia="PMingLiU" w:hAnsi="Times New Roman"/>
          <w:bCs/>
          <w:sz w:val="28"/>
          <w:szCs w:val="28"/>
        </w:rPr>
      </w:pPr>
      <w:r w:rsidRPr="00717A52">
        <w:rPr>
          <w:rFonts w:ascii="Times New Roman" w:hAnsi="Times New Roman"/>
          <w:sz w:val="28"/>
          <w:szCs w:val="28"/>
        </w:rPr>
        <w:t xml:space="preserve">к </w:t>
      </w:r>
      <w:r w:rsidRPr="00717A52">
        <w:rPr>
          <w:rFonts w:ascii="Times New Roman" w:eastAsia="PMingLiU" w:hAnsi="Times New Roman"/>
          <w:bCs/>
          <w:sz w:val="28"/>
          <w:szCs w:val="28"/>
        </w:rPr>
        <w:t>административному регламенту</w:t>
      </w:r>
    </w:p>
    <w:p w:rsidR="001C1F21" w:rsidRPr="00717A52" w:rsidRDefault="001C1F21" w:rsidP="00174048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PMingLiU" w:hAnsi="Times New Roman"/>
          <w:bCs/>
          <w:sz w:val="28"/>
          <w:szCs w:val="28"/>
        </w:rPr>
      </w:pPr>
      <w:r w:rsidRPr="00717A52">
        <w:rPr>
          <w:rFonts w:ascii="Times New Roman" w:eastAsia="PMingLiU" w:hAnsi="Times New Roman"/>
          <w:bCs/>
          <w:sz w:val="28"/>
          <w:szCs w:val="28"/>
        </w:rPr>
        <w:t>предоставления муниципальной у</w:t>
      </w:r>
      <w:r w:rsidRPr="00717A52">
        <w:rPr>
          <w:rFonts w:ascii="Times New Roman" w:eastAsia="PMingLiU" w:hAnsi="Times New Roman"/>
          <w:bCs/>
          <w:sz w:val="28"/>
          <w:szCs w:val="28"/>
        </w:rPr>
        <w:t>с</w:t>
      </w:r>
      <w:r w:rsidRPr="00717A52">
        <w:rPr>
          <w:rFonts w:ascii="Times New Roman" w:eastAsia="PMingLiU" w:hAnsi="Times New Roman"/>
          <w:bCs/>
          <w:sz w:val="28"/>
          <w:szCs w:val="28"/>
        </w:rPr>
        <w:t xml:space="preserve">луги по предоставлению </w:t>
      </w:r>
      <w:r>
        <w:rPr>
          <w:rFonts w:ascii="Times New Roman" w:eastAsia="PMingLiU" w:hAnsi="Times New Roman"/>
          <w:bCs/>
          <w:sz w:val="28"/>
          <w:szCs w:val="28"/>
        </w:rPr>
        <w:br/>
      </w:r>
      <w:r w:rsidRPr="00717A52">
        <w:rPr>
          <w:rFonts w:ascii="Times New Roman" w:eastAsia="PMingLiU" w:hAnsi="Times New Roman"/>
          <w:bCs/>
          <w:sz w:val="28"/>
          <w:szCs w:val="28"/>
        </w:rPr>
        <w:t xml:space="preserve">земельных участков, находящихся в муниципальной собственности или государственная собственность на которые не разграничена, для </w:t>
      </w:r>
      <w:r>
        <w:rPr>
          <w:rFonts w:ascii="Times New Roman" w:eastAsia="PMingLiU" w:hAnsi="Times New Roman"/>
          <w:bCs/>
          <w:sz w:val="28"/>
          <w:szCs w:val="28"/>
        </w:rPr>
        <w:br/>
      </w:r>
      <w:r w:rsidRPr="00717A52">
        <w:rPr>
          <w:rFonts w:ascii="Times New Roman" w:eastAsia="PMingLiU" w:hAnsi="Times New Roman"/>
          <w:bCs/>
          <w:sz w:val="28"/>
          <w:szCs w:val="28"/>
        </w:rPr>
        <w:t xml:space="preserve">строительства с предварительным согласованием мест размещения </w:t>
      </w:r>
      <w:r>
        <w:rPr>
          <w:rFonts w:ascii="Times New Roman" w:eastAsia="PMingLiU" w:hAnsi="Times New Roman"/>
          <w:bCs/>
          <w:sz w:val="28"/>
          <w:szCs w:val="28"/>
        </w:rPr>
        <w:br/>
      </w:r>
      <w:r w:rsidRPr="00717A52">
        <w:rPr>
          <w:rFonts w:ascii="Times New Roman" w:eastAsia="PMingLiU" w:hAnsi="Times New Roman"/>
          <w:bCs/>
          <w:sz w:val="28"/>
          <w:szCs w:val="28"/>
        </w:rPr>
        <w:t>объектов</w:t>
      </w:r>
    </w:p>
    <w:p w:rsidR="001C1F21" w:rsidRPr="00F86512" w:rsidRDefault="001C1F21" w:rsidP="001740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C1F21" w:rsidRDefault="001C1F21" w:rsidP="001740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БЛОК-СХЕМА</w:t>
      </w:r>
    </w:p>
    <w:p w:rsidR="001C1F21" w:rsidRDefault="001C1F21" w:rsidP="001740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 w:rsidRPr="00DA06B7">
        <w:rPr>
          <w:rFonts w:ascii="Times New Roman" w:hAnsi="Times New Roman"/>
          <w:b/>
          <w:sz w:val="28"/>
          <w:szCs w:val="28"/>
        </w:rPr>
        <w:t xml:space="preserve">предоставления </w:t>
      </w:r>
      <w:r w:rsidRPr="00DA06B7">
        <w:rPr>
          <w:rFonts w:ascii="Times New Roman" w:eastAsia="PMingLiU" w:hAnsi="Times New Roman"/>
          <w:b/>
          <w:bCs/>
          <w:sz w:val="28"/>
          <w:szCs w:val="28"/>
        </w:rPr>
        <w:t xml:space="preserve">муниципальной услуги </w:t>
      </w:r>
      <w:r>
        <w:rPr>
          <w:rFonts w:ascii="Times New Roman" w:eastAsia="PMingLiU" w:hAnsi="Times New Roman"/>
          <w:b/>
          <w:bCs/>
          <w:sz w:val="28"/>
          <w:szCs w:val="28"/>
        </w:rPr>
        <w:t>по предоставлению</w:t>
      </w:r>
      <w:r w:rsidRPr="0046183F">
        <w:rPr>
          <w:rFonts w:ascii="Times New Roman" w:eastAsia="PMingLiU" w:hAnsi="Times New Roman"/>
          <w:b/>
          <w:bCs/>
          <w:sz w:val="28"/>
          <w:szCs w:val="28"/>
        </w:rPr>
        <w:t xml:space="preserve"> земельн</w:t>
      </w:r>
      <w:r>
        <w:rPr>
          <w:rFonts w:ascii="Times New Roman" w:eastAsia="PMingLiU" w:hAnsi="Times New Roman"/>
          <w:b/>
          <w:bCs/>
          <w:sz w:val="28"/>
          <w:szCs w:val="28"/>
        </w:rPr>
        <w:t>ых</w:t>
      </w:r>
      <w:r w:rsidRPr="0046183F">
        <w:rPr>
          <w:rFonts w:ascii="Times New Roman" w:eastAsia="PMingLiU" w:hAnsi="Times New Roman"/>
          <w:b/>
          <w:bCs/>
          <w:sz w:val="28"/>
          <w:szCs w:val="28"/>
        </w:rPr>
        <w:t xml:space="preserve"> участк</w:t>
      </w:r>
      <w:r>
        <w:rPr>
          <w:rFonts w:ascii="Times New Roman" w:eastAsia="PMingLiU" w:hAnsi="Times New Roman"/>
          <w:b/>
          <w:bCs/>
          <w:sz w:val="28"/>
          <w:szCs w:val="28"/>
        </w:rPr>
        <w:t>ов, находящихся в муниципальной собственности или государс</w:t>
      </w:r>
      <w:r>
        <w:rPr>
          <w:rFonts w:ascii="Times New Roman" w:eastAsia="PMingLiU" w:hAnsi="Times New Roman"/>
          <w:b/>
          <w:bCs/>
          <w:sz w:val="28"/>
          <w:szCs w:val="28"/>
        </w:rPr>
        <w:t>т</w:t>
      </w:r>
      <w:r>
        <w:rPr>
          <w:rFonts w:ascii="Times New Roman" w:eastAsia="PMingLiU" w:hAnsi="Times New Roman"/>
          <w:b/>
          <w:bCs/>
          <w:sz w:val="28"/>
          <w:szCs w:val="28"/>
        </w:rPr>
        <w:t>венная собственность на которые не разграничена,</w:t>
      </w:r>
      <w:r w:rsidRPr="0046183F">
        <w:rPr>
          <w:rFonts w:ascii="Times New Roman" w:eastAsia="PMingLiU" w:hAnsi="Times New Roman"/>
          <w:b/>
          <w:bCs/>
          <w:sz w:val="28"/>
          <w:szCs w:val="28"/>
        </w:rPr>
        <w:t xml:space="preserve"> для строительства с предварительным согласованием мест размещения объект</w:t>
      </w:r>
      <w:r>
        <w:rPr>
          <w:rFonts w:ascii="Times New Roman" w:eastAsia="PMingLiU" w:hAnsi="Times New Roman"/>
          <w:b/>
          <w:bCs/>
          <w:sz w:val="28"/>
          <w:szCs w:val="28"/>
        </w:rPr>
        <w:t>ов</w:t>
      </w:r>
    </w:p>
    <w:p w:rsidR="001C1F21" w:rsidRPr="00F86512" w:rsidRDefault="001C1F21" w:rsidP="001740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4"/>
          <w:szCs w:val="24"/>
        </w:rPr>
      </w:pPr>
    </w:p>
    <w:p w:rsidR="001C1F21" w:rsidRDefault="001C1F21" w:rsidP="008346BD">
      <w:pPr>
        <w:tabs>
          <w:tab w:val="left" w:pos="1134"/>
          <w:tab w:val="num" w:pos="13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</w:r>
      <w:r w:rsidRPr="00DF30DC">
        <w:rPr>
          <w:rFonts w:ascii="Times New Roman" w:hAnsi="Times New Roman"/>
          <w:b/>
          <w:noProof/>
          <w:sz w:val="28"/>
          <w:szCs w:val="28"/>
        </w:rPr>
        <w:pict>
          <v:group id="Полотно 165" o:spid="_x0000_s1026" editas="canvas" style="width:482.25pt;height:424pt;mso-position-horizontal-relative:char;mso-position-vertical-relative:line" coordsize="61245,538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1245;height:53841;visibility:visible">
              <v:fill o:detectmouseclick="t"/>
              <v:path o:connecttype="none"/>
            </v:shape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utoShape 148" o:spid="_x0000_s1028" type="#_x0000_t116" style="position:absolute;left:36163;top:46119;width:25082;height:60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Pj1r8A&#10;AADbAAAADwAAAGRycy9kb3ducmV2LnhtbERPy4rCMBTdD/gP4Q64GTRVRKRjlFIQXQjia39p7rRl&#10;kpuSRFv/frIYcHk47/V2sEY8yYfWsYLZNANBXDndcq3gdt1NViBCRNZoHJOCFwXYbkYfa8y16/lM&#10;z0usRQrhkKOCJsYulzJUDVkMU9cRJ+7HeYsxQV9L7bFP4dbIeZYtpcWWU0ODHZUNVb+Xh1VwOprS&#10;m5L6ffm6H273RfF1XBZKjT+H4htEpCG+xf/ug1YwT2PTl/QD5OY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8+PWvwAAANsAAAAPAAAAAAAAAAAAAAAAAJgCAABkcnMvZG93bnJl&#10;di54bWxQSwUGAAAAAAQABAD1AAAAhAMAAAAA&#10;">
              <v:textbox>
                <w:txbxContent>
                  <w:p w:rsidR="001C1F21" w:rsidRPr="008346BD" w:rsidRDefault="001C1F21" w:rsidP="008346BD">
                    <w:pPr>
                      <w:jc w:val="center"/>
                    </w:pPr>
                    <w:r w:rsidRPr="008346BD">
                      <w:rPr>
                        <w:rFonts w:ascii="Times New Roman" w:hAnsi="Times New Roman"/>
                        <w:i/>
                      </w:rPr>
                      <w:t>Продолжение блок схемы на сл</w:t>
                    </w:r>
                    <w:r w:rsidRPr="008346BD">
                      <w:rPr>
                        <w:rFonts w:ascii="Times New Roman" w:hAnsi="Times New Roman"/>
                        <w:i/>
                      </w:rPr>
                      <w:t>е</w:t>
                    </w:r>
                    <w:r w:rsidRPr="008346BD">
                      <w:rPr>
                        <w:rFonts w:ascii="Times New Roman" w:hAnsi="Times New Roman"/>
                        <w:i/>
                      </w:rPr>
                      <w:t>дующей странице</w:t>
                    </w:r>
                  </w:p>
                </w:txbxContent>
              </v:textbox>
            </v:shape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AutoShape 146" o:spid="_x0000_s1029" type="#_x0000_t67" style="position:absolute;left:25538;top:19115;width:1703;height:168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t/QMEA&#10;AADbAAAADwAAAGRycy9kb3ducmV2LnhtbESPzW7CMBCE75V4B2uReisOOSASMBGhQuLG7wMs8ZIE&#10;4nUUuyF9e1ypEsfRzHyjWWaDaURPnastK5hOIhDEhdU1lwou5+3XHITzyBoby6Tglxxkq9HHElNt&#10;n3yk/uRLESDsUlRQed+mUrqiIoNuYlvi4N1sZ9AH2ZVSd/gMcNPIOIpm0mDNYaHCljYVFY/Tj1GQ&#10;5O5wptx9J7NiH+X1vb9yI5X6HA/rBQhPg3+H/9s7rSBO4O9L+AFy9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rf0DBAAAA2wAAAA8AAAAAAAAAAAAAAAAAmAIAAGRycy9kb3du&#10;cmV2LnhtbFBLBQYAAAAABAAEAPUAAACGAwAAAAA=&#10;" adj="13499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0" o:spid="_x0000_s1030" type="#_x0000_t202" style="position:absolute;left:12547;top:4426;width:48000;height:30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<v:textbox>
                <w:txbxContent>
                  <w:p w:rsidR="001C1F21" w:rsidRPr="008346BD" w:rsidRDefault="001C1F21" w:rsidP="008346BD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/>
                      </w:rPr>
                    </w:pPr>
                    <w:r w:rsidRPr="008346BD">
                      <w:rPr>
                        <w:rFonts w:ascii="Times New Roman" w:hAnsi="Times New Roman"/>
                      </w:rPr>
                      <w:t>Прием заявления и прилагаемых к нему документов</w:t>
                    </w:r>
                  </w:p>
                </w:txbxContent>
              </v:textbox>
            </v:shape>
            <v:shape id="Text Box 141" o:spid="_x0000_s1031" type="#_x0000_t202" style="position:absolute;left:362;top:6832;width:11747;height:10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<v:textbox>
                <w:txbxContent>
                  <w:p w:rsidR="001C1F21" w:rsidRPr="00C927E9" w:rsidRDefault="001C1F21" w:rsidP="008346BD">
                    <w:pPr>
                      <w:spacing w:after="0" w:line="240" w:lineRule="auto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Заявление</w:t>
                    </w:r>
                    <w:r w:rsidRPr="00C927E9"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 и пр</w:t>
                    </w:r>
                    <w:r w:rsidRPr="00C927E9">
                      <w:rPr>
                        <w:rFonts w:ascii="Times New Roman" w:hAnsi="Times New Roman"/>
                        <w:sz w:val="20"/>
                        <w:szCs w:val="20"/>
                      </w:rPr>
                      <w:t>и</w:t>
                    </w:r>
                    <w:r w:rsidRPr="00C927E9">
                      <w:rPr>
                        <w:rFonts w:ascii="Times New Roman" w:hAnsi="Times New Roman"/>
                        <w:sz w:val="20"/>
                        <w:szCs w:val="20"/>
                      </w:rPr>
                      <w:t>лагаемые к нему документы, пре</w:t>
                    </w:r>
                    <w:r w:rsidRPr="00C927E9">
                      <w:rPr>
                        <w:rFonts w:ascii="Times New Roman" w:hAnsi="Times New Roman"/>
                        <w:sz w:val="20"/>
                        <w:szCs w:val="20"/>
                      </w:rPr>
                      <w:t>д</w:t>
                    </w:r>
                    <w:r w:rsidRPr="00C927E9">
                      <w:rPr>
                        <w:rFonts w:ascii="Times New Roman" w:hAnsi="Times New Roman"/>
                        <w:sz w:val="20"/>
                        <w:szCs w:val="20"/>
                      </w:rPr>
                      <w:t>ставленные за</w:t>
                    </w:r>
                    <w:r w:rsidRPr="00C927E9">
                      <w:rPr>
                        <w:rFonts w:ascii="Times New Roman" w:hAnsi="Times New Roman"/>
                        <w:sz w:val="20"/>
                        <w:szCs w:val="20"/>
                      </w:rPr>
                      <w:t>я</w:t>
                    </w:r>
                    <w:r w:rsidRPr="00C927E9">
                      <w:rPr>
                        <w:rFonts w:ascii="Times New Roman" w:hAnsi="Times New Roman"/>
                        <w:sz w:val="20"/>
                        <w:szCs w:val="20"/>
                      </w:rPr>
                      <w:t>вителем</w:t>
                    </w:r>
                  </w:p>
                </w:txbxContent>
              </v:textbox>
            </v:shape>
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<v:stroke joinstyle="miter"/>
              <v:path o:connecttype="custom" o:connectlocs="10800,0;0,10800;10800,20400;21600,10800" textboxrect="0,0,21600,17322"/>
            </v:shapetype>
            <v:shape id="AutoShape 143" o:spid="_x0000_s1032" type="#_x0000_t114" style="position:absolute;left:362;top:6832;width:11131;height:89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KQg8MA&#10;AADbAAAADwAAAGRycy9kb3ducmV2LnhtbESPX2sCMRDE3wt+h7BC32rOv+hpFBGkBanoKfi6XNa7&#10;w8vmSFI9v70pFPo4zM5vdhar1tTiTs5XlhX0ewkI4tzqigsF59P2YwrCB2SNtWVS8CQPq2XnbYGp&#10;tg8+0j0LhYgQ9ikqKENoUil9XpJB37MNcfSu1hkMUbpCaoePCDe1HCTJRBqsODaU2NCmpPyW/Zj4&#10;xuf4Mh4eeOZu3+a8380ydMdKqfduu56DCNSG/+O/9JdWMBnB75YIALl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GKQg8MAAADbAAAADwAAAAAAAAAAAAAAAACYAgAAZHJzL2Rv&#10;d25yZXYueG1sUEsFBgAAAAAEAAQA9QAAAIgDAAAAAA==&#10;" filled="f"/>
            <v:shape id="AutoShape 146" o:spid="_x0000_s1033" type="#_x0000_t67" style="position:absolute;left:55563;top:19020;width:1682;height:16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D7IMUA&#10;AADbAAAADwAAAGRycy9kb3ducmV2LnhtbESP3WrCQBSE74W+w3IKvasbS00luooURYtY/MPrQ/aY&#10;RLNnQ3aN6du7QsHLYWa+YUaT1pSiodoVlhX0uhEI4tTqgjMFh/38fQDCeWSNpWVS8EcOJuOXzggT&#10;bW+8pWbnMxEg7BJUkHtfJVK6NCeDrmsr4uCdbG3QB1lnUtd4C3BTyo8oiqXBgsNCjhV955Redlej&#10;4Nz/Wpef1U8zW8ULufXL6e/quFHq7bWdDkF4av0z/N9eagVxHx5fwg+Q4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UPsgxQAAANsAAAAPAAAAAAAAAAAAAAAAAJgCAABkcnMv&#10;ZG93bnJldi54bWxQSwUGAAAAAAQABAD1AAAAigMAAAAA&#10;" adj="13530"/>
            <v:shape id="AutoShape 164" o:spid="_x0000_s1034" type="#_x0000_t116" style="position:absolute;left:3760;top:666;width:53970;height:26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pr/8MA&#10;AADbAAAADwAAAGRycy9kb3ducmV2LnhtbESPzWrDMBCE74G+g9hALqGRU4opbpRgDKU5BEr+7ou1&#10;tU2klZGU2Hn7qFDIcZiZb5jVZrRG3MiHzrGC5SIDQVw73XGj4HT8ev0AESKyRuOYFNwpwGb9Mllh&#10;od3Ae7odYiMShEOBCtoY+0LKULdkMSxcT5y8X+ctxiR9I7XHIcGtkW9ZlkuLHaeFFnuqWqovh6tV&#10;8LMzlTcVDd/V/bw9nd/L+S4vlZpNx/ITRKQxPsP/7a1WkOfw9yX9AL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0pr/8MAAADbAAAADwAAAAAAAAAAAAAAAACYAgAAZHJzL2Rv&#10;d25yZXYueG1sUEsFBgAAAAAEAAQA9QAAAIgDAAAAAA==&#10;"/>
            <v:shape id="Text Box 165" o:spid="_x0000_s1035" type="#_x0000_t202" style="position:absolute;left:3706;top:666;width:54159;height:26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8+8M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03e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28+8MMAAADbAAAADwAAAAAAAAAAAAAAAACYAgAAZHJzL2Rv&#10;d25yZXYueG1sUEsFBgAAAAAEAAQA9QAAAIgDAAAAAA==&#10;" filled="f" stroked="f">
              <v:textbox>
                <w:txbxContent>
                  <w:p w:rsidR="001C1F21" w:rsidRPr="001D391A" w:rsidRDefault="001C1F21" w:rsidP="008346BD">
                    <w:pPr>
                      <w:spacing w:after="0"/>
                      <w:jc w:val="center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 w:rsidRPr="001D391A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Начало предост</w:t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авления муниципальной услуги</w:t>
                    </w:r>
                  </w:p>
                </w:txbxContent>
              </v:textbox>
            </v:shape>
            <v:shape id="Text Box 140" o:spid="_x0000_s1036" type="#_x0000_t202" style="position:absolute;left:12547;top:14720;width:48000;height:43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<v:textbox>
                <w:txbxContent>
                  <w:p w:rsidR="001C1F21" w:rsidRPr="008346BD" w:rsidRDefault="001C1F21" w:rsidP="008346BD">
                    <w:pPr>
                      <w:jc w:val="center"/>
                    </w:pPr>
                    <w:r w:rsidRPr="008346BD">
                      <w:rPr>
                        <w:rFonts w:ascii="Times New Roman" w:hAnsi="Times New Roman"/>
                      </w:rPr>
                      <w:t>Обработка и предварительное рассмотрение заявления и прилагаемых к н</w:t>
                    </w:r>
                    <w:r w:rsidRPr="008346BD">
                      <w:rPr>
                        <w:rFonts w:ascii="Times New Roman" w:hAnsi="Times New Roman"/>
                      </w:rPr>
                      <w:t>е</w:t>
                    </w:r>
                    <w:r w:rsidRPr="008346BD">
                      <w:rPr>
                        <w:rFonts w:ascii="Times New Roman" w:hAnsi="Times New Roman"/>
                      </w:rPr>
                      <w:t xml:space="preserve">му документов </w:t>
                    </w:r>
                  </w:p>
                </w:txbxContent>
              </v:textbox>
            </v:shape>
            <v:shape id="AutoShape 146" o:spid="_x0000_s1037" type="#_x0000_t67" style="position:absolute;left:34639;top:7436;width:1524;height:2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36ysQA&#10;AADbAAAADwAAAGRycy9kb3ducmV2LnhtbESP0YrCMBRE3wX/IdwFXxZNVRDtGkUUQRAXrH7Apbnb&#10;dm1uahNr9evNwoKPw8ycYebL1pSiodoVlhUMBxEI4tTqgjMF59O2PwXhPLLG0jIpeJCD5aLbmWOs&#10;7Z2P1CQ+EwHCLkYFufdVLKVLczLoBrYiDt6PrQ36IOtM6hrvAW5KOYqiiTRYcFjIsaJ1TukluRkF&#10;n1srvzdmNT5cz6aZrQ/P/e7yq1Tvo119gfDU+nf4v73TCiYz+PsSfoBcv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N+srEAAAA2wAAAA8AAAAAAAAAAAAAAAAAmAIAAGRycy9k&#10;b3ducmV2LnhtbFBLBQYAAAAABAAEAPUAAACJAwAAAAA=&#10;" adj="16074"/>
            <v:shape id="Text Box 161" o:spid="_x0000_s1038" type="#_x0000_t202" style="position:absolute;left:11493;top:36004;width:17811;height:145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hpds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fX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qGl2wgAAANsAAAAPAAAAAAAAAAAAAAAAAJgCAABkcnMvZG93&#10;bnJldi54bWxQSwUGAAAAAAQABAD1AAAAhwMAAAAA&#10;">
              <v:textbox>
                <w:txbxContent>
                  <w:p w:rsidR="001C1F21" w:rsidRPr="008346BD" w:rsidRDefault="001C1F21" w:rsidP="008346BD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</w:rPr>
                    </w:pPr>
                    <w:r w:rsidRPr="008346BD">
                      <w:rPr>
                        <w:rFonts w:ascii="Times New Roman" w:hAnsi="Times New Roman"/>
                      </w:rPr>
                      <w:t xml:space="preserve">Выдача (направление)  заявителю письма </w:t>
                    </w:r>
                  </w:p>
                  <w:p w:rsidR="001C1F21" w:rsidRPr="002C6A5B" w:rsidRDefault="001C1F21" w:rsidP="008346BD">
                    <w:pPr>
                      <w:spacing w:after="0" w:line="240" w:lineRule="auto"/>
                      <w:jc w:val="center"/>
                    </w:pPr>
                    <w:r w:rsidRPr="008346BD">
                      <w:rPr>
                        <w:rFonts w:ascii="Times New Roman" w:hAnsi="Times New Roman"/>
                      </w:rPr>
                      <w:t>об отказе в предоставл</w:t>
                    </w:r>
                    <w:r w:rsidRPr="008346BD">
                      <w:rPr>
                        <w:rFonts w:ascii="Times New Roman" w:hAnsi="Times New Roman"/>
                      </w:rPr>
                      <w:t>е</w:t>
                    </w:r>
                    <w:r w:rsidRPr="008346BD">
                      <w:rPr>
                        <w:rFonts w:ascii="Times New Roman" w:hAnsi="Times New Roman"/>
                      </w:rPr>
                      <w:t>нии земельного участка для строительства с пре</w:t>
                    </w:r>
                    <w:r w:rsidRPr="008346BD">
                      <w:rPr>
                        <w:rFonts w:ascii="Times New Roman" w:hAnsi="Times New Roman"/>
                      </w:rPr>
                      <w:t>д</w:t>
                    </w:r>
                    <w:r w:rsidRPr="008346BD">
                      <w:rPr>
                        <w:rFonts w:ascii="Times New Roman" w:hAnsi="Times New Roman"/>
                      </w:rPr>
                      <w:t>варительным согласов</w:t>
                    </w:r>
                    <w:r w:rsidRPr="008346BD">
                      <w:rPr>
                        <w:rFonts w:ascii="Times New Roman" w:hAnsi="Times New Roman"/>
                      </w:rPr>
                      <w:t>а</w:t>
                    </w:r>
                    <w:r w:rsidRPr="008346BD">
                      <w:rPr>
                        <w:rFonts w:ascii="Times New Roman" w:hAnsi="Times New Roman"/>
                      </w:rPr>
                      <w:t>нием места размещения объекта</w:t>
                    </w:r>
                  </w:p>
                </w:txbxContent>
              </v:textbox>
            </v:shape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AutoShape 150" o:spid="_x0000_s1039" type="#_x0000_t120" style="position:absolute;left:32124;top:49085;width:4738;height:47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Xq2MIA&#10;AADbAAAADwAAAGRycy9kb3ducmV2LnhtbESPQYvCMBSE7wv+h/AEb2uq4rp0jaKiULws6sJeH82z&#10;LSYvpYm2/nsjCB6HmfmGmS87a8SNGl85VjAaJiCIc6crLhT8nXaf3yB8QNZoHJOCO3lYLnofc0y1&#10;a/lAt2MoRISwT1FBGUKdSunzkiz6oauJo3d2jcUQZVNI3WAb4dbIcZJ8SYsVx4USa9qUlF+OV6sg&#10;ZHezr1rza2fb1X87WU8zplqpQb9b/YAI1IV3+NXOtILZCJ5f4g+Qi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BerYwgAAANsAAAAPAAAAAAAAAAAAAAAAAJgCAABkcnMvZG93&#10;bnJldi54bWxQSwUGAAAAAAQABAD1AAAAhwMAAAAA&#10;">
              <v:textbox>
                <w:txbxContent>
                  <w:p w:rsidR="001C1F21" w:rsidRPr="00AA16DD" w:rsidRDefault="001C1F21" w:rsidP="008346BD">
                    <w:pPr>
                      <w:jc w:val="center"/>
                      <w:rPr>
                        <w:rFonts w:ascii="Times New Roman" w:hAnsi="Times New Roman"/>
                      </w:rPr>
                    </w:pPr>
                    <w:r w:rsidRPr="00AA16DD">
                      <w:rPr>
                        <w:rFonts w:ascii="Times New Roman" w:hAnsi="Times New Roman"/>
                      </w:rPr>
                      <w:t>1</w:t>
                    </w:r>
                  </w:p>
                </w:txbxContent>
              </v:textbox>
            </v:shape>
            <v:shape id="Text Box 140" o:spid="_x0000_s1040" type="#_x0000_t202" style="position:absolute;left:38042;top:36004;width:23127;height:5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<v:textbox>
                <w:txbxContent>
                  <w:p w:rsidR="001C1F21" w:rsidRPr="008346BD" w:rsidRDefault="001C1F21" w:rsidP="008346BD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</w:rPr>
                    </w:pPr>
                    <w:r w:rsidRPr="008346BD">
                      <w:rPr>
                        <w:rFonts w:ascii="Times New Roman" w:hAnsi="Times New Roman"/>
                      </w:rPr>
                      <w:t>Выдача (направление) документов, необходимых для проведения к</w:t>
                    </w:r>
                    <w:r w:rsidRPr="008346BD">
                      <w:rPr>
                        <w:rFonts w:ascii="Times New Roman" w:hAnsi="Times New Roman"/>
                      </w:rPr>
                      <w:t>а</w:t>
                    </w:r>
                    <w:r w:rsidRPr="008346BD">
                      <w:rPr>
                        <w:rFonts w:ascii="Times New Roman" w:hAnsi="Times New Roman"/>
                      </w:rPr>
                      <w:t>дастровых работ</w:t>
                    </w:r>
                  </w:p>
                  <w:p w:rsidR="001C1F21" w:rsidRDefault="001C1F21" w:rsidP="008346BD"/>
                </w:txbxContent>
              </v:textbox>
            </v:shape>
            <v:shape id="AutoShape 159" o:spid="_x0000_s1041" type="#_x0000_t67" style="position:absolute;left:48762;top:41484;width:1701;height:46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wRU8QA&#10;AADbAAAADwAAAGRycy9kb3ducmV2LnhtbESPQWsCMRSE7wX/Q3gFbzVRsS1bo4ig6KGHait4e2xe&#10;d5duXkISdf33jSB4HGbmG2Y672wrzhRi41jDcKBAEJfONFxp+N6vXt5BxIRssHVMGq4UYT7rPU2x&#10;MO7CX3TepUpkCMcCNdQp+ULKWNZkMQ6cJ87erwsWU5ahkibgJcNtK0dKvUqLDeeFGj0tayr/dier&#10;oTlM7GZtPof+Z6T8Iky23Vodte4/d4sPEIm69Ajf2xuj4W0Mty/5B8j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cEVPEAAAA2wAAAA8AAAAAAAAAAAAAAAAAmAIAAGRycy9k&#10;b3ducmV2LnhtbFBLBQYAAAAABAAEAPUAAACJAwAAAAA=&#10;" adj="10752"/>
            <v:shape id="Text Box 140" o:spid="_x0000_s1042" type="#_x0000_t202" style="position:absolute;left:12332;top:9494;width:48000;height:30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<v:textbox>
                <w:txbxContent>
                  <w:p w:rsidR="001C1F21" w:rsidRPr="008346BD" w:rsidRDefault="001C1F21" w:rsidP="008346BD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/>
                      </w:rPr>
                    </w:pPr>
                    <w:r w:rsidRPr="008346BD">
                      <w:rPr>
                        <w:rFonts w:ascii="Times New Roman" w:hAnsi="Times New Roman"/>
                      </w:rPr>
                      <w:t>Регистрация заявления и прилагаемых к нему документов</w:t>
                    </w:r>
                  </w:p>
                </w:txbxContent>
              </v:textbox>
            </v:shape>
            <v:shape id="AutoShape 146" o:spid="_x0000_s1043" type="#_x0000_t67" style="position:absolute;left:34627;top:12504;width:1524;height:2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lmEsYA&#10;AADbAAAADwAAAGRycy9kb3ducmV2LnhtbESP3WrCQBSE7wu+w3KE3hTdtFK1aVYRRRCKgj8PcMie&#10;JmmyZ9PsGqNP7wqFXg4z8w2TzDtTiZYaV1hW8DqMQBCnVhecKTgd14MpCOeRNVaWScGVHMxnvacE&#10;Y20vvKf24DMRIOxiVJB7X8dSujQng25oa+LgfdvGoA+yyaRu8BLgppJvUTSWBgsOCznWtMwpLQ9n&#10;o+BlbeVuZRaj7e/JtB/L7e1rU/4o9dzvFp8gPHX+P/zX3mgFk3d4fAk/QM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FlmEsYAAADbAAAADwAAAAAAAAAAAAAAAACYAgAAZHJz&#10;L2Rvd25yZXYueG1sUEsFBgAAAAAEAAQA9QAAAIsDAAAAAA==&#10;" adj="16074"/>
            <v:group id="Group 69" o:spid="_x0000_s1044" style="position:absolute;left:1040;top:20163;width:24498;height:12675" coordorigin="10191,21874" coordsize="24499,126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AutoShape 139" o:spid="_x0000_s1045" type="#_x0000_t110" style="position:absolute;left:10191;top:21874;width:24499;height:126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76bsUA&#10;AADbAAAADwAAAGRycy9kb3ducmV2LnhtbESPX2vCQBDE3wv9DscW+lYvrdKU6CkiFPsg4p/i85pb&#10;k9DsXsidJvXT94SCj8PM/IaZzHqu1YVaXzkx8DpIQJHkzlZSGPjef758gPIBxWLthAz8kofZ9PFh&#10;gpl1nWzpsguFihDxGRooQ2gyrX1eEqMfuIYkeifXMoYo20LbFrsI51q/Jcm7ZqwkLpTY0KKk/Gd3&#10;ZgOb42jD3ep64tV1dOD6vEwP66Exz0/9fAwqUB/u4f/2lzWQpnD7En+An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/vpuxQAAANsAAAAPAAAAAAAAAAAAAAAAAJgCAABkcnMv&#10;ZG93bnJldi54bWxQSwUGAAAAAAQABAD1AAAAigMAAAAA&#10;"/>
              <v:shape id="Text Box 142" o:spid="_x0000_s1046" type="#_x0000_t202" style="position:absolute;left:11442;top:25332;width:20760;height:92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8X8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NTV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pPF/BAAAA2wAAAA8AAAAAAAAAAAAAAAAAmAIAAGRycy9kb3du&#10;cmV2LnhtbFBLBQYAAAAABAAEAPUAAACGAwAAAAA=&#10;" filled="f" stroked="f">
                <v:textbox>
                  <w:txbxContent>
                    <w:p w:rsidR="001C1F21" w:rsidRPr="00F86512" w:rsidRDefault="001C1F21" w:rsidP="008346B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8"/>
                          <w:szCs w:val="8"/>
                        </w:rPr>
                      </w:pPr>
                    </w:p>
                    <w:p w:rsidR="001C1F21" w:rsidRDefault="001C1F21" w:rsidP="008346B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F7C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Есть основания для отказа </w:t>
                      </w:r>
                    </w:p>
                    <w:p w:rsidR="001C1F21" w:rsidRPr="007F7CC2" w:rsidRDefault="001C1F21" w:rsidP="008346B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F7C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в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предоставлении муниципальной услуги</w:t>
                      </w:r>
                      <w:r w:rsidRPr="007F7C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v:group>
            <v:group id="Group 72" o:spid="_x0000_s1047" style="position:absolute;left:31064;top:21288;width:24499;height:15625" coordorigin="38748,18720" coordsize="24498,156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<v:shape id="AutoShape 139" o:spid="_x0000_s1048" type="#_x0000_t110" style="position:absolute;left:38748;top:18720;width:24498;height:126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ISPcIA&#10;AADbAAAADwAAAGRycy9kb3ducmV2LnhtbERPS2vCQBC+F/wPywje6qattBKzSimUehCxKp7H7ORB&#10;M7Mhu5rUX989CD1+fO9sNXCjrtT52omBp2kCiiR3tpbSwPHw+TgH5QOKxcYJGfglD6vl6CHD1Lpe&#10;vum6D6WKIeJTNFCF0KZa+7wiRj91LUnkCtcxhgi7UtsO+xjOjX5OklfNWEtsqLClj4ryn/2FDezO&#10;sx33m1vBm9vsxM3l6+20fTFmMh7eF6ACDeFffHevrYF5XB+/xB+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whI9wgAAANsAAAAPAAAAAAAAAAAAAAAAAJgCAABkcnMvZG93&#10;bnJldi54bWxQSwUGAAAAAAQABAD1AAAAhwMAAAAA&#10;"/>
              <v:shape id="Text Box 142" o:spid="_x0000_s1049" type="#_x0000_t202" style="position:absolute;left:40456;top:21720;width:21043;height:126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bl5cIA&#10;AADbAAAADwAAAGRycy9kb3ducmV2LnhtbESPT4vCMBTE7wt+h/CEva2JsitajSKKsKcV/4K3R/Ns&#10;i81LaaLtfnsjCB6HmfkNM523thR3qn3hWEO/p0AQp84UnGk47NdfIxA+IBssHZOGf/Iwn3U+ppgY&#10;1/CW7ruQiQhhn6CGPIQqkdKnOVn0PVcRR+/iaoshyjqTpsYmwm0pB0oNpcWC40KOFS1zSq+7m9Vw&#10;/LucT99qk63sT9W4Vkm2Y6n1Z7ddTEAEasM7/Gr/Gg2jPj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xuXlwgAAANsAAAAPAAAAAAAAAAAAAAAAAJgCAABkcnMvZG93&#10;bnJldi54bWxQSwUGAAAAAAQABAD1AAAAhwMAAAAA&#10;" filled="f" stroked="f">
                <v:textbox>
                  <w:txbxContent>
                    <w:p w:rsidR="001C1F21" w:rsidRDefault="001C1F21" w:rsidP="008346B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О</w:t>
                      </w:r>
                      <w:r w:rsidRPr="007F7C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сновани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й</w:t>
                      </w:r>
                      <w:r w:rsidRPr="007F7C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для отказа </w:t>
                      </w:r>
                    </w:p>
                    <w:p w:rsidR="001C1F21" w:rsidRPr="007F7CC2" w:rsidRDefault="001C1F21" w:rsidP="008346B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F7C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в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предоставлении муниципальной услуги</w:t>
                      </w:r>
                      <w:r w:rsidRPr="007F7C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не выявлено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1C1F21" w:rsidRDefault="001C1F21" w:rsidP="008346BD">
      <w:pPr>
        <w:tabs>
          <w:tab w:val="left" w:pos="1134"/>
          <w:tab w:val="num" w:pos="13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</w:r>
      <w:r w:rsidRPr="00DF30DC">
        <w:rPr>
          <w:rFonts w:ascii="Times New Roman" w:hAnsi="Times New Roman"/>
          <w:b/>
          <w:noProof/>
          <w:sz w:val="28"/>
          <w:szCs w:val="28"/>
        </w:rPr>
        <w:pict>
          <v:group id="Полотно 133" o:spid="_x0000_s1050" editas="canvas" style="width:481.9pt;height:724.65pt;mso-position-horizontal-relative:char;mso-position-vertical-relative:line" coordsize="61201,920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">
            <v:shape id="_x0000_s1051" type="#_x0000_t75" style="position:absolute;width:61201;height:92030;visibility:visible">
              <v:fill o:detectmouseclick="t"/>
              <v:path o:connecttype="none"/>
            </v:shape>
            <v:shape id="Text Box 118" o:spid="_x0000_s1052" type="#_x0000_t202" style="position:absolute;left:1041;top:10287;width:18390;height:198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<v:textbox>
                <w:txbxContent>
                  <w:p w:rsidR="001C1F21" w:rsidRDefault="001C1F21" w:rsidP="008346BD">
                    <w:pPr>
                      <w:spacing w:after="0" w:line="240" w:lineRule="auto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4137E7">
                      <w:rPr>
                        <w:rFonts w:ascii="Times New Roman" w:hAnsi="Times New Roman"/>
                        <w:sz w:val="20"/>
                        <w:szCs w:val="20"/>
                      </w:rPr>
                      <w:t>Документы:</w:t>
                    </w:r>
                  </w:p>
                  <w:p w:rsidR="001C1F21" w:rsidRDefault="001C1F21" w:rsidP="008346BD">
                    <w:pPr>
                      <w:widowControl w:val="0"/>
                      <w:tabs>
                        <w:tab w:val="left" w:pos="1276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jc w:val="both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</w:p>
                  <w:p w:rsidR="001C1F21" w:rsidRDefault="001C1F21" w:rsidP="008346BD">
                    <w:pPr>
                      <w:widowControl w:val="0"/>
                      <w:tabs>
                        <w:tab w:val="left" w:pos="1276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E84591">
                      <w:rPr>
                        <w:rFonts w:ascii="Times New Roman" w:hAnsi="Times New Roman"/>
                        <w:sz w:val="16"/>
                        <w:szCs w:val="16"/>
                      </w:rPr>
                      <w:t>кадастровый паспорт земельного участка (его копи</w:t>
                    </w: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я</w:t>
                    </w:r>
                    <w:r w:rsidRPr="00E84591">
                      <w:rPr>
                        <w:rFonts w:ascii="Times New Roman" w:hAnsi="Times New Roman"/>
                        <w:sz w:val="16"/>
                        <w:szCs w:val="16"/>
                      </w:rPr>
                      <w:t>, сведения, соде</w:t>
                    </w:r>
                    <w:r w:rsidRPr="00E84591">
                      <w:rPr>
                        <w:rFonts w:ascii="Times New Roman" w:hAnsi="Times New Roman"/>
                        <w:sz w:val="16"/>
                        <w:szCs w:val="16"/>
                      </w:rPr>
                      <w:t>р</w:t>
                    </w:r>
                    <w:r w:rsidRPr="00E84591">
                      <w:rPr>
                        <w:rFonts w:ascii="Times New Roman" w:hAnsi="Times New Roman"/>
                        <w:sz w:val="16"/>
                        <w:szCs w:val="16"/>
                      </w:rPr>
                      <w:t>жащиеся в нем);</w:t>
                    </w:r>
                  </w:p>
                  <w:p w:rsidR="001C1F21" w:rsidRPr="00E84591" w:rsidRDefault="001C1F21" w:rsidP="008346BD">
                    <w:pPr>
                      <w:widowControl w:val="0"/>
                      <w:tabs>
                        <w:tab w:val="left" w:pos="1276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</w:p>
                  <w:p w:rsidR="001C1F21" w:rsidRDefault="001C1F21" w:rsidP="008346BD">
                    <w:pPr>
                      <w:widowControl w:val="0"/>
                      <w:tabs>
                        <w:tab w:val="left" w:pos="1276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E84591">
                      <w:rPr>
                        <w:rFonts w:ascii="Times New Roman" w:hAnsi="Times New Roman"/>
                        <w:sz w:val="16"/>
                        <w:szCs w:val="16"/>
                      </w:rPr>
                      <w:t xml:space="preserve">выписка из </w:t>
                    </w: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ЕГРП</w:t>
                    </w:r>
                    <w:r w:rsidRPr="00E84591">
                      <w:rPr>
                        <w:rFonts w:ascii="Times New Roman" w:hAnsi="Times New Roman"/>
                        <w:sz w:val="16"/>
                        <w:szCs w:val="16"/>
                      </w:rPr>
                      <w:t xml:space="preserve"> о правах на испр</w:t>
                    </w:r>
                    <w:r w:rsidRPr="00E84591">
                      <w:rPr>
                        <w:rFonts w:ascii="Times New Roman" w:hAnsi="Times New Roman"/>
                        <w:sz w:val="16"/>
                        <w:szCs w:val="16"/>
                      </w:rPr>
                      <w:t>а</w:t>
                    </w:r>
                    <w:r w:rsidRPr="00E84591">
                      <w:rPr>
                        <w:rFonts w:ascii="Times New Roman" w:hAnsi="Times New Roman"/>
                        <w:sz w:val="16"/>
                        <w:szCs w:val="16"/>
                      </w:rPr>
                      <w:t>шиваемый земельный участок</w:t>
                    </w: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;</w:t>
                    </w:r>
                  </w:p>
                  <w:p w:rsidR="001C1F21" w:rsidRDefault="001C1F21" w:rsidP="008346BD">
                    <w:pPr>
                      <w:widowControl w:val="0"/>
                      <w:tabs>
                        <w:tab w:val="left" w:pos="1276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</w:p>
                  <w:p w:rsidR="001C1F21" w:rsidRDefault="001C1F21" w:rsidP="008346BD">
                    <w:pPr>
                      <w:widowControl w:val="0"/>
                      <w:tabs>
                        <w:tab w:val="left" w:pos="1276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385D56">
                      <w:rPr>
                        <w:rFonts w:ascii="Times New Roman" w:hAnsi="Times New Roman"/>
                        <w:sz w:val="16"/>
                        <w:szCs w:val="16"/>
                      </w:rPr>
                      <w:t xml:space="preserve">выписка из </w:t>
                    </w: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ЕГРИП;</w:t>
                    </w:r>
                  </w:p>
                  <w:p w:rsidR="001C1F21" w:rsidRDefault="001C1F21" w:rsidP="008346BD">
                    <w:pPr>
                      <w:widowControl w:val="0"/>
                      <w:tabs>
                        <w:tab w:val="left" w:pos="1276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</w:p>
                  <w:p w:rsidR="001C1F21" w:rsidRPr="00630B8F" w:rsidRDefault="001C1F21" w:rsidP="008346BD">
                    <w:pPr>
                      <w:widowControl w:val="0"/>
                      <w:tabs>
                        <w:tab w:val="left" w:pos="1276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jc w:val="both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выписка из ЕГРЮЛ.</w:t>
                    </w:r>
                  </w:p>
                </w:txbxContent>
              </v:textbox>
            </v:shape>
            <v:shape id="AutoShape 120" o:spid="_x0000_s1053" type="#_x0000_t114" style="position:absolute;left:1143;top:9144;width:18389;height:201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hGZcQA&#10;AADbAAAADwAAAGRycy9kb3ducmV2LnhtbESPQWvCQBCF70L/wzIFb7qxEqlpVimFUqFUTBrodciO&#10;STA7G3a3Gv99tyB4m+G9782bfDuaXpzJ+c6ygsU8AUFcW91xo6D6fp89g/ABWWNvmRRcycN28zDJ&#10;MdP2wgWdy9CIGMI+QwVtCEMmpa9bMujndiCO2tE6gyGurpHa4SWGm14+JclKGuw4XmhxoLeW6lP5&#10;a2KNj/QnXR547U5fptp/rkt0RafU9HF8fQERaAx3843e6cil8P9LHEB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oRmXEAAAA2wAAAA8AAAAAAAAAAAAAAAAAmAIAAGRycy9k&#10;b3ducmV2LnhtbFBLBQYAAAAABAAEAPUAAACJAwAAAAA=&#10;" filled="f"/>
            <v:shape id="Text Box 31" o:spid="_x0000_s1054" type="#_x0000_t202" style="position:absolute;left:20516;top:9137;width:40615;height:68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KxOcIA&#10;AADb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4X/X+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0rE5wgAAANsAAAAPAAAAAAAAAAAAAAAAAJgCAABkcnMvZG93&#10;bnJldi54bWxQSwUGAAAAAAQABAD1AAAAhwMAAAAA&#10;">
              <v:textbox>
                <w:txbxContent>
                  <w:p w:rsidR="001C1F21" w:rsidRPr="00640CB9" w:rsidRDefault="001C1F21" w:rsidP="008346BD">
                    <w:pPr>
                      <w:pStyle w:val="ListParagraph"/>
                      <w:widowControl w:val="0"/>
                      <w:tabs>
                        <w:tab w:val="left" w:pos="1276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ind w:left="0"/>
                      <w:jc w:val="center"/>
                      <w:outlineLvl w:val="2"/>
                    </w:pPr>
                    <w:r>
                      <w:rPr>
                        <w:rFonts w:ascii="Times New Roman" w:hAnsi="Times New Roman"/>
                        <w:bCs/>
                        <w:iCs/>
                        <w:sz w:val="24"/>
                        <w:szCs w:val="24"/>
                      </w:rPr>
                      <w:t>В</w:t>
                    </w:r>
                    <w:r w:rsidRPr="00C21C71">
                      <w:rPr>
                        <w:rFonts w:ascii="Times New Roman" w:hAnsi="Times New Roman"/>
                        <w:bCs/>
                        <w:iCs/>
                        <w:sz w:val="24"/>
                        <w:szCs w:val="24"/>
                      </w:rPr>
                      <w:t>ыбор земельного участка и принятие решения о (об отк</w:t>
                    </w:r>
                    <w:r w:rsidRPr="00C21C71">
                      <w:rPr>
                        <w:rFonts w:ascii="Times New Roman" w:hAnsi="Times New Roman"/>
                        <w:bCs/>
                        <w:iCs/>
                        <w:sz w:val="24"/>
                        <w:szCs w:val="24"/>
                      </w:rPr>
                      <w:t>а</w:t>
                    </w:r>
                    <w:r w:rsidRPr="00C21C71">
                      <w:rPr>
                        <w:rFonts w:ascii="Times New Roman" w:hAnsi="Times New Roman"/>
                        <w:bCs/>
                        <w:iCs/>
                        <w:sz w:val="24"/>
                        <w:szCs w:val="24"/>
                      </w:rPr>
                      <w:t>зе в) предварительном согласовании места размещения объекта участка</w:t>
                    </w:r>
                  </w:p>
                  <w:p w:rsidR="001C1F21" w:rsidRPr="0052003A" w:rsidRDefault="001C1F21" w:rsidP="008346BD"/>
                </w:txbxContent>
              </v:textbox>
            </v:shape>
            <v:shape id="Text Box 34" o:spid="_x0000_s1055" type="#_x0000_t202" style="position:absolute;left:19431;top:50476;width:40043;height:6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<v:textbox>
                <w:txbxContent>
                  <w:p w:rsidR="001C1F21" w:rsidRPr="0052003A" w:rsidRDefault="001C1F21" w:rsidP="008346BD">
                    <w:pPr>
                      <w:jc w:val="center"/>
                      <w:rPr>
                        <w:rFonts w:ascii="Times New Roman" w:hAnsi="Times New Roman"/>
                        <w:bCs/>
                        <w:iCs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bCs/>
                        <w:iCs/>
                        <w:sz w:val="24"/>
                        <w:szCs w:val="24"/>
                      </w:rPr>
                      <w:t>Ф</w:t>
                    </w:r>
                    <w:r w:rsidRPr="0052003A">
                      <w:rPr>
                        <w:rFonts w:ascii="Times New Roman" w:hAnsi="Times New Roman"/>
                        <w:bCs/>
                        <w:iCs/>
                        <w:sz w:val="24"/>
                        <w:szCs w:val="24"/>
                      </w:rPr>
                      <w:t>ормирование и направление межведомственных запр</w:t>
                    </w:r>
                    <w:r w:rsidRPr="0052003A">
                      <w:rPr>
                        <w:rFonts w:ascii="Times New Roman" w:hAnsi="Times New Roman"/>
                        <w:bCs/>
                        <w:iCs/>
                        <w:sz w:val="24"/>
                        <w:szCs w:val="24"/>
                      </w:rPr>
                      <w:t>о</w:t>
                    </w:r>
                    <w:r w:rsidRPr="0052003A">
                      <w:rPr>
                        <w:rFonts w:ascii="Times New Roman" w:hAnsi="Times New Roman"/>
                        <w:bCs/>
                        <w:iCs/>
                        <w:sz w:val="24"/>
                        <w:szCs w:val="24"/>
                      </w:rPr>
                      <w:t>сов в органы (организации), участвующие в предоставл</w:t>
                    </w:r>
                    <w:r w:rsidRPr="0052003A">
                      <w:rPr>
                        <w:rFonts w:ascii="Times New Roman" w:hAnsi="Times New Roman"/>
                        <w:bCs/>
                        <w:iCs/>
                        <w:sz w:val="24"/>
                        <w:szCs w:val="24"/>
                      </w:rPr>
                      <w:t>е</w:t>
                    </w:r>
                    <w:r w:rsidRPr="0052003A">
                      <w:rPr>
                        <w:rFonts w:ascii="Times New Roman" w:hAnsi="Times New Roman"/>
                        <w:bCs/>
                        <w:iCs/>
                        <w:sz w:val="24"/>
                        <w:szCs w:val="24"/>
                      </w:rPr>
                      <w:t>нии муниципальной услуги</w:t>
                    </w:r>
                  </w:p>
                </w:txbxContent>
              </v:textbox>
            </v:shape>
            <v:shape id="AutoShape 121" o:spid="_x0000_s1056" type="#_x0000_t67" style="position:absolute;left:40957;top:3670;width:1911;height:54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csLMUA&#10;AADbAAAADwAAAGRycy9kb3ducmV2LnhtbESP3WrCQBCF7wu+wzJCb4puqlA0uopYBEEs+PMAQ3ZM&#10;otnZmF1j2qfvXBR6N8M5c84382XnKtVSE0rPBt6HCSjizNuScwPn02YwARUissXKMxn4pgDLRe9l&#10;jqn1Tz5Qe4y5khAOKRooYqxTrUNWkMMw9DWxaBffOIyyNrm2DT4l3FV6lCQf2mHJ0lBgTeuCstvx&#10;4Qy8bbz++nSr8f5+du10vf/ZbW9XY1773WoGKlIX/81/11sr+AIr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hywsxQAAANsAAAAPAAAAAAAAAAAAAAAAAJgCAABkcnMv&#10;ZG93bnJldi54bWxQSwUGAAAAAAQABAD1AAAAigMAAAAA&#10;" adj="16074"/>
            <v:shape id="AutoShape 150" o:spid="_x0000_s1057" type="#_x0000_t120" style="position:absolute;left:39389;width:4737;height:47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wDfsAA&#10;AADbAAAADwAAAGRycy9kb3ducmV2LnhtbERPS4vCMBC+L/gfwgh7W1OVXbUaxZVdKF7EB3gdmrEt&#10;JpPSZG3990YQ9jYf33MWq84acaPGV44VDAcJCOLc6YoLBafj78cUhA/IGo1jUnAnD6tl722BqXYt&#10;7+l2CIWIIexTVFCGUKdS+rwki37gauLIXVxjMUTYFFI32MZwa+QoSb6kxYpjQ4k1bUrKr4c/qyBk&#10;d7OtWrOzk5/1uR1/f2ZMtVLv/W49BxGoC//ilzvTcf4Mnr/EA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6wDfsAAAADbAAAADwAAAAAAAAAAAAAAAACYAgAAZHJzL2Rvd25y&#10;ZXYueG1sUEsFBgAAAAAEAAQA9QAAAIUDAAAAAA==&#10;">
              <v:textbox>
                <w:txbxContent>
                  <w:p w:rsidR="001C1F21" w:rsidRPr="00AA16DD" w:rsidRDefault="001C1F21" w:rsidP="008346BD">
                    <w:pPr>
                      <w:jc w:val="center"/>
                      <w:rPr>
                        <w:rFonts w:ascii="Times New Roman" w:hAnsi="Times New Roman"/>
                      </w:rPr>
                    </w:pPr>
                    <w:r w:rsidRPr="00AA16DD">
                      <w:rPr>
                        <w:rFonts w:ascii="Times New Roman" w:hAnsi="Times New Roman"/>
                      </w:rPr>
                      <w:t>1</w:t>
                    </w:r>
                  </w:p>
                </w:txbxContent>
              </v:textbox>
            </v:shape>
            <v:shape id="AutoShape 121" o:spid="_x0000_s1058" type="#_x0000_t67" style="position:absolute;left:48888;top:16027;width:2286;height:125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3ql8AA&#10;AADbAAAADwAAAGRycy9kb3ducmV2LnhtbERPy4rCMBTdD/gP4QpuBk1VGLQaRRRBEAUfH3Bprm21&#10;ualNrNWvNwthlofzns4bU4iaKpdbVtDvRSCIE6tzThWcT+vuCITzyBoLy6TgRQ7ms9bPFGNtn3yg&#10;+uhTEULYxagg876MpXRJRgZdz5bEgbvYyqAPsEqlrvAZwk0hB1H0Jw3mHBoyLGmZUXI7PoyC37WV&#10;+5VZDHf3s6nHy917u7ldleq0m8UEhKfG/4u/7o1WMAjrw5fwA+Ts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53ql8AAAADbAAAADwAAAAAAAAAAAAAAAACYAgAAZHJzL2Rvd25y&#10;ZXYueG1sUEsFBgAAAAAEAAQA9QAAAIUDAAAAAA==&#10;" adj="16074"/>
            <v:shape id="Text Box 161" o:spid="_x0000_s1059" type="#_x0000_t202" style="position:absolute;left:41954;top:28600;width:18034;height:137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<v:textbox>
                <w:txbxContent>
                  <w:p w:rsidR="001C1F21" w:rsidRPr="00205B12" w:rsidRDefault="001C1F21" w:rsidP="008346BD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B457AC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Выдача (направление)  заявителю 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акта выбора земельного участка и решения о предвар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и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тельном согласовании места размещения об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ъ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екта</w:t>
                    </w:r>
                  </w:p>
                </w:txbxContent>
              </v:textbox>
            </v:shape>
            <v:shape id="AutoShape 121" o:spid="_x0000_s1060" type="#_x0000_t67" style="position:absolute;left:49974;top:57334;width:2026;height:81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PRe8QA&#10;AADbAAAADwAAAGRycy9kb3ducmV2LnhtbESP3YrCMBSE7xd8h3AEb0RTu7BoNYoogiAu+PMAh+bY&#10;VpuT2sRa9+k3C8JeDjPzDTNbtKYUDdWusKxgNIxAEKdWF5wpOJ82gzEI55E1lpZJwYscLOadjxkm&#10;2j75QM3RZyJA2CWoIPe+SqR0aU4G3dBWxMG72NqgD7LOpK7xGeCmlHEUfUmDBYeFHCta5ZTejg+j&#10;oL+x8nttlp/7+9k0k9X+Z7e9XZXqddvlFISn1v+H3+2tVhDH8Pcl/AA5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D0XvEAAAA2wAAAA8AAAAAAAAAAAAAAAAAmAIAAGRycy9k&#10;b3ducmV2LnhtbFBLBQYAAAAABAAEAPUAAACJAwAAAAA=&#10;" adj="16074"/>
            <v:shape id="Text Box 161" o:spid="_x0000_s1061" type="#_x0000_t202" style="position:absolute;left:19532;top:28600;width:18034;height:13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<v:textbox>
                <w:txbxContent>
                  <w:p w:rsidR="001C1F21" w:rsidRPr="006633E7" w:rsidRDefault="001C1F21" w:rsidP="008346BD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B457AC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Выдача (направление)  заявителю 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акта выбора земельного участка и решения об отказе в предварительном согл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а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совании места размещ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е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ния объекта </w:t>
                    </w:r>
                  </w:p>
                </w:txbxContent>
              </v:textbox>
            </v:shape>
            <v:shape id="AutoShape 148" o:spid="_x0000_s1062" type="#_x0000_t116" style="position:absolute;left:36049;top:65475;width:25082;height:63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7p08MA&#10;AADbAAAADwAAAGRycy9kb3ducmV2LnhtbESPT4vCMBTE78J+h/AEL7KmKyJL1yilsOhBkPXP/dG8&#10;bYvJS0mytn57Iwh7HGbmN8xqM1gjbuRD61jBxywDQVw53XKt4Hz6fv8EESKyRuOYFNwpwGb9Nlph&#10;rl3PP3Q7xlokCIccFTQxdrmUoWrIYpi5jjh5v85bjEn6WmqPfYJbI+dZtpQWW04LDXZUNlRdj39W&#10;wWFvSm9K6rfl/bI7XxbFdL8slJqMh+ILRKQh/odf7Z1WMF/A80v6AX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r7p08MAAADbAAAADwAAAAAAAAAAAAAAAACYAgAAZHJzL2Rv&#10;d25yZXYueG1sUEsFBgAAAAAEAAQA9QAAAIgDAAAAAA==&#10;">
              <v:textbox>
                <w:txbxContent>
                  <w:p w:rsidR="001C1F21" w:rsidRDefault="001C1F21" w:rsidP="008346BD">
                    <w:pPr>
                      <w:jc w:val="center"/>
                    </w:pPr>
                    <w:r w:rsidRPr="000D7C0D">
                      <w:rPr>
                        <w:rFonts w:ascii="Times New Roman" w:hAnsi="Times New Roman"/>
                        <w:i/>
                        <w:sz w:val="24"/>
                        <w:szCs w:val="24"/>
                      </w:rPr>
                      <w:t>Продолжение блок схемы на следующей странице</w:t>
                    </w:r>
                  </w:p>
                </w:txbxContent>
              </v:textbox>
            </v:shape>
            <v:shape id="AutoShape 150" o:spid="_x0000_s1063" type="#_x0000_t120" style="position:absolute;left:31286;top:66402;width:4737;height:47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3DxsMA&#10;AADbAAAADwAAAGRycy9kb3ducmV2LnhtbESPQWvCQBSE7wX/w/IEb81GxbZEV1GpEHopTQu9PrLP&#10;JLj7NuxuTfz3bqHQ4zAz3zCb3WiNuJIPnWMF8ywHQVw73XGj4Ovz9PgCIkRkjcYxKbhRgN128rDB&#10;QruBP+haxUYkCIcCFbQx9oWUoW7JYshcT5y8s/MWY5K+kdrjkODWyEWeP0mLHaeFFns6tlRfqh+r&#10;IJY389YN5t0+v+6/h+VhVTL1Ss2m434NItIY/8N/7VIrWKzg90v6AXJ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I3DxsMAAADbAAAADwAAAAAAAAAAAAAAAACYAgAAZHJzL2Rv&#10;d25yZXYueG1sUEsFBgAAAAAEAAQA9QAAAIgDAAAAAA==&#10;">
              <v:textbox>
                <w:txbxContent>
                  <w:p w:rsidR="001C1F21" w:rsidRPr="00AA16DD" w:rsidRDefault="001C1F21" w:rsidP="008346BD">
                    <w:pPr>
                      <w:jc w:val="center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2</w:t>
                    </w:r>
                  </w:p>
                </w:txbxContent>
              </v:textbox>
            </v:shape>
            <v:shape id="AutoShape 121" o:spid="_x0000_s1064" type="#_x0000_t67" style="position:absolute;left:29000;top:16027;width:2286;height:125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jXeMQA&#10;AADbAAAADwAAAGRycy9kb3ducmV2LnhtbESP3YrCMBSE7wXfIRzBm0VTXRCtRhEXQVgU/HmAQ3Ns&#10;q81JbbK1+vRGWPBymJlvmNmiMYWoqXK5ZQWDfgSCOLE651TB6bjujUE4j6yxsEwKHuRgMW+3Zhhr&#10;e+c91QefigBhF6OCzPsyltIlGRl0fVsSB+9sK4M+yCqVusJ7gJtCDqNoJA3mHBYyLGmVUXI9/BkF&#10;X2srdz9m+b29nUw9WW2fv5vrRalup1lOQXhq/Cf8395oBcMRvL+EHyD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413jEAAAA2wAAAA8AAAAAAAAAAAAAAAAAmAIAAGRycy9k&#10;b3ducmV2LnhtbFBLBQYAAAAABAAEAPUAAACJAwAAAAA=&#10;" adj="16074"/>
            <v:shape id="AutoShape 121" o:spid="_x0000_s1065" type="#_x0000_t67" style="position:absolute;left:49714;top:42500;width:2286;height:79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Ry48QA&#10;AADbAAAADwAAAGRycy9kb3ducmV2LnhtbESP3YrCMBSE7wXfIRzBG1lTFXS3axRRBGFR8OcBDs3Z&#10;tmtzUptYq0+/EQQvh5n5hpnOG1OImiqXW1Yw6EcgiBOrc04VnI7rj08QziNrLCyTgjs5mM/arSnG&#10;2t54T/XBpyJA2MWoIPO+jKV0SUYGXd+WxMH7tZVBH2SVSl3hLcBNIYdRNJYGcw4LGZa0zCg5H65G&#10;QW9t5W5lFqPt5WTqr+X28bM5/ynV7TSLbxCeGv8Ov9obrWA4geeX8APk7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0cuPEAAAA2wAAAA8AAAAAAAAAAAAAAAAAmAIAAGRycy9k&#10;b3ducmV2LnhtbFBLBQYAAAAABAAEAPUAAACJAwAAAAA=&#10;" adj="16074"/>
            <w10:anchorlock/>
          </v:group>
        </w:pict>
      </w:r>
    </w:p>
    <w:p w:rsidR="001C1F21" w:rsidRPr="00C663A6" w:rsidRDefault="001C1F21" w:rsidP="008346BD">
      <w:pPr>
        <w:tabs>
          <w:tab w:val="left" w:pos="1134"/>
          <w:tab w:val="num" w:pos="13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</w:r>
      <w:r w:rsidRPr="00DF30DC">
        <w:rPr>
          <w:rFonts w:ascii="Times New Roman" w:hAnsi="Times New Roman"/>
          <w:b/>
          <w:noProof/>
          <w:sz w:val="28"/>
          <w:szCs w:val="28"/>
        </w:rPr>
        <w:pict>
          <v:group id="Полотно 44" o:spid="_x0000_s1066" editas="canvas" style="width:481.9pt;height:380pt;mso-position-horizontal-relative:char;mso-position-vertical-relative:line" coordsize="61201,482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">
            <v:shape id="_x0000_s1067" type="#_x0000_t75" style="position:absolute;width:61201;height:48253;visibility:visible">
              <v:fill o:detectmouseclick="t"/>
              <v:path o:connecttype="none"/>
            </v:shape>
            <v:shape id="AutoShape 121" o:spid="_x0000_s1068" type="#_x0000_t67" style="position:absolute;left:40957;top:3670;width:1911;height:54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e2fMAA&#10;AADaAAAADwAAAGRycy9kb3ducmV2LnhtbERP24rCMBB9F/yHMMK+iKbrgmg1irgIwqLg5QOGZmyr&#10;zaQ2sXb9eiMIPg2Hc53pvDGFqKlyuWUF3/0IBHFidc6pguNh1RuBcB5ZY2GZFPyTg/ms3ZpirO2d&#10;d1TvfSpCCLsYFWTel7GULsnIoOvbkjhwJ1sZ9AFWqdQV3kO4KeQgiobSYM6hIcOSlhkll/3NKOiu&#10;rNz+msXP5no09Xi5efytL2elvjrNYgLCU+M/4rd7rcN8eL3yunL2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Ye2fMAAAADaAAAADwAAAAAAAAAAAAAAAACYAgAAZHJzL2Rvd25y&#10;ZXYueG1sUEsFBgAAAAAEAAQA9QAAAIUDAAAAAA==&#10;" adj="16074"/>
            <v:shape id="AutoShape 150" o:spid="_x0000_s1069" type="#_x0000_t120" style="position:absolute;left:39389;width:4737;height:47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BvjcIA&#10;AADaAAAADwAAAGRycy9kb3ducmV2LnhtbESPQWvCQBSE74L/YXmF3symKdaSuopKC6GXYiz0+si+&#10;JqG7b0N2TeK/dwuCx2FmvmHW28kaMVDvW8cKnpIUBHHldMu1gu/Tx+IVhA/IGo1jUnAhD9vNfLbG&#10;XLuRjzSUoRYRwj5HBU0IXS6lrxqy6BPXEUfv1/UWQ5R9LXWPY4RbI7M0fZEWW44LDXZ0aKj6K89W&#10;QSgu5rMdzZddve9+xuf9smDqlHp8mHZvIAJN4R6+tQutIIP/K/EGyM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QG+NwgAAANoAAAAPAAAAAAAAAAAAAAAAAJgCAABkcnMvZG93&#10;bnJldi54bWxQSwUGAAAAAAQABAD1AAAAhwMAAAAA&#10;">
              <v:textbox>
                <w:txbxContent>
                  <w:p w:rsidR="001C1F21" w:rsidRPr="00AA16DD" w:rsidRDefault="001C1F21" w:rsidP="008346BD">
                    <w:pPr>
                      <w:jc w:val="center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2</w:t>
                    </w:r>
                  </w:p>
                </w:txbxContent>
              </v:textbox>
            </v:shape>
            <v:shape id="AutoShape 121" o:spid="_x0000_s1070" type="#_x0000_t67" style="position:absolute;left:24758;top:13716;width:2286;height:15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mNkMMA&#10;AADaAAAADwAAAGRycy9kb3ducmV2LnhtbESP3YrCMBSE7xd8h3CEvRFNVRCtRhFFEBYFfx7g0Bzb&#10;anNSm1i7+/RGEPZymJlvmNmiMYWoqXK5ZQX9XgSCOLE651TB+bTpjkE4j6yxsEwKfsnBYt76mmGs&#10;7ZMPVB99KgKEXYwKMu/LWEqXZGTQ9WxJHLyLrQz6IKtU6gqfAW4KOYiikTSYc1jIsKRVRsnt+DAK&#10;Ohsr92uzHO7uZ1NPVru/n+3tqtR3u1lOQXhq/H/4095qBUN4Xwk3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hmNkMMAAADaAAAADwAAAAAAAAAAAAAAAACYAgAAZHJzL2Rv&#10;d25yZXYueG1sUEsFBgAAAAAEAAQA9QAAAIgDAAAAAA==&#10;" adj="16074"/>
            <v:group id="Group 69" o:spid="_x0000_s1071" style="position:absolute;top:15678;width:24498;height:12674" coordorigin="9715,23855" coordsize="24499,126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shape id="AutoShape 139" o:spid="_x0000_s1072" type="#_x0000_t110" style="position:absolute;left:9715;top:23855;width:24499;height:126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WUZ8QA&#10;AADaAAAADwAAAGRycy9kb3ducmV2LnhtbESPQWvCQBSE7wX/w/IEb3VjtbZEVymF0h6kqC2en9ln&#10;Esx7G7Krif56tyD0OMzMN8x82XGlztT40omB0TABRZI5W0pu4Pfn4/EVlA8oFisnZOBCHpaL3sMc&#10;U+ta2dB5G3IVIeJTNFCEUKda+6wgRj90NUn0Dq5hDFE2ubYNthHOlX5KkqlmLCUuFFjTe0HZcXti&#10;A+v9ZM3t6nrg1XWy4+r0+bL7Hhsz6HdvM1CBuvAfvre/rIFn+LsSb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11lGfEAAAA2gAAAA8AAAAAAAAAAAAAAAAAmAIAAGRycy9k&#10;b3ducmV2LnhtbFBLBQYAAAAABAAEAPUAAACJAwAAAAA=&#10;"/>
              <v:shape id="Text Box 142" o:spid="_x0000_s1073" type="#_x0000_t202" style="position:absolute;left:12109;top:26636;width:20124;height:7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<v:textbox>
                  <w:txbxContent>
                    <w:p w:rsidR="001C1F21" w:rsidRDefault="001C1F21" w:rsidP="008346B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</w:p>
                    <w:p w:rsidR="001C1F21" w:rsidRDefault="001C1F21" w:rsidP="008346B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F7C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Есть основания для отказа </w:t>
                      </w:r>
                    </w:p>
                    <w:p w:rsidR="001C1F21" w:rsidRPr="007F7CC2" w:rsidRDefault="001C1F21" w:rsidP="008346B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F7C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в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предоставлении муниципал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ь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ной услуги</w:t>
                      </w:r>
                      <w:r w:rsidRPr="007F7C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v:group>
            <v:group id="Group 72" o:spid="_x0000_s1074" style="position:absolute;left:27432;top:15900;width:24498;height:12675" coordorigin="38005,23290" coordsize="24498,126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shape id="AutoShape 139" o:spid="_x0000_s1075" type="#_x0000_t110" style="position:absolute;left:38005;top:23290;width:24498;height:126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Q7+cAA&#10;AADaAAAADwAAAGRycy9kb3ducmV2LnhtbERPTWvCQBC9C/6HZYTedNMqtkRXKYViDyJqi+cxOyah&#10;mdmQXU3017sHwePjfc+XHVfqQo0vnRh4HSWgSDJnS8kN/P1+Dz9A+YBisXJCBq7kYbno9+aYWtfK&#10;ji77kKsYIj5FA0UIdaq1zwpi9CNXk0Tu5BrGEGGTa9tgG8O50m9JMtWMpcSGAmv6Kij735/ZwPY4&#10;2XK7vp14fZscuDqv3g+bsTEvg+5zBipQF57ih/vHGohb45V4A/Ti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3Q7+cAAAADaAAAADwAAAAAAAAAAAAAAAACYAgAAZHJzL2Rvd25y&#10;ZXYueG1sUEsFBgAAAAAEAAQA9QAAAIUDAAAAAA==&#10;"/>
              <v:shape id="Text Box 142" o:spid="_x0000_s1076" type="#_x0000_t202" style="position:absolute;left:40456;top:25956;width:20123;height:74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<v:textbox>
                  <w:txbxContent>
                    <w:p w:rsidR="001C1F21" w:rsidRDefault="001C1F21" w:rsidP="008346B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</w:p>
                    <w:p w:rsidR="001C1F21" w:rsidRDefault="001C1F21" w:rsidP="008346B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О</w:t>
                      </w:r>
                      <w:r w:rsidRPr="007F7C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сновани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й</w:t>
                      </w:r>
                      <w:r w:rsidRPr="007F7C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для отказа </w:t>
                      </w:r>
                    </w:p>
                    <w:p w:rsidR="001C1F21" w:rsidRPr="007F7CC2" w:rsidRDefault="001C1F21" w:rsidP="008346B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F7C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в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предоставлении муниципал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ь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ной услуги</w:t>
                      </w:r>
                      <w:r w:rsidRPr="007F7C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не выявлено</w:t>
                      </w:r>
                    </w:p>
                  </w:txbxContent>
                </v:textbox>
              </v:shape>
            </v:group>
            <v:shape id="AutoShape 121" o:spid="_x0000_s1077" type="#_x0000_t67" style="position:absolute;left:52578;top:13716;width:2286;height:155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EgKsUA&#10;AADbAAAADwAAAGRycy9kb3ducmV2LnhtbESP3WrCQBCF7wu+wzJCb4puqlA0uopYBEEs+PMAQ3ZM&#10;otnZmF1j2qfvXBR6N8M5c84382XnKtVSE0rPBt6HCSjizNuScwPn02YwARUissXKMxn4pgDLRe9l&#10;jqn1Tz5Qe4y5khAOKRooYqxTrUNWkMMw9DWxaBffOIyyNrm2DT4l3FV6lCQf2mHJ0lBgTeuCstvx&#10;4Qy8bbz++nSr8f5+du10vf/ZbW9XY1773WoGKlIX/81/11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8SAqxQAAANsAAAAPAAAAAAAAAAAAAAAAAJgCAABkcnMv&#10;ZG93bnJldi54bWxQSwUGAAAAAAQABAD1AAAAigMAAAAA&#10;" adj="16074"/>
            <v:shape id="Text Box 161" o:spid="_x0000_s1078" type="#_x0000_t202" style="position:absolute;left:16002;top:29718;width:18034;height:170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<v:textbox>
                <w:txbxContent>
                  <w:p w:rsidR="001C1F21" w:rsidRDefault="001C1F21" w:rsidP="008346BD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B457AC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Выдача (направление)  заявителю письма </w:t>
                    </w:r>
                  </w:p>
                  <w:p w:rsidR="001C1F21" w:rsidRPr="006633E7" w:rsidRDefault="001C1F21" w:rsidP="008346BD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205B12">
                      <w:rPr>
                        <w:rFonts w:ascii="Times New Roman" w:hAnsi="Times New Roman"/>
                        <w:sz w:val="24"/>
                        <w:szCs w:val="24"/>
                      </w:rPr>
                      <w:t>об отказе в предоста</w:t>
                    </w:r>
                    <w:r w:rsidRPr="00205B12">
                      <w:rPr>
                        <w:rFonts w:ascii="Times New Roman" w:hAnsi="Times New Roman"/>
                        <w:sz w:val="24"/>
                        <w:szCs w:val="24"/>
                      </w:rPr>
                      <w:t>в</w:t>
                    </w:r>
                    <w:r w:rsidRPr="00205B12">
                      <w:rPr>
                        <w:rFonts w:ascii="Times New Roman" w:hAnsi="Times New Roman"/>
                        <w:sz w:val="24"/>
                        <w:szCs w:val="24"/>
                      </w:rPr>
                      <w:t>лении земельного уч</w:t>
                    </w:r>
                    <w:r w:rsidRPr="00205B12">
                      <w:rPr>
                        <w:rFonts w:ascii="Times New Roman" w:hAnsi="Times New Roman"/>
                        <w:sz w:val="24"/>
                        <w:szCs w:val="24"/>
                      </w:rPr>
                      <w:t>а</w:t>
                    </w:r>
                    <w:r w:rsidRPr="00205B12">
                      <w:rPr>
                        <w:rFonts w:ascii="Times New Roman" w:hAnsi="Times New Roman"/>
                        <w:sz w:val="24"/>
                        <w:szCs w:val="24"/>
                      </w:rPr>
                      <w:t>стка для строительства с предварительным с</w:t>
                    </w:r>
                    <w:r w:rsidRPr="00205B12">
                      <w:rPr>
                        <w:rFonts w:ascii="Times New Roman" w:hAnsi="Times New Roman"/>
                        <w:sz w:val="24"/>
                        <w:szCs w:val="24"/>
                      </w:rPr>
                      <w:t>о</w:t>
                    </w:r>
                    <w:r w:rsidRPr="00205B12">
                      <w:rPr>
                        <w:rFonts w:ascii="Times New Roman" w:hAnsi="Times New Roman"/>
                        <w:sz w:val="24"/>
                        <w:szCs w:val="24"/>
                      </w:rPr>
                      <w:t>гласованием места ра</w:t>
                    </w:r>
                    <w:r w:rsidRPr="00205B12">
                      <w:rPr>
                        <w:rFonts w:ascii="Times New Roman" w:hAnsi="Times New Roman"/>
                        <w:sz w:val="24"/>
                        <w:szCs w:val="24"/>
                      </w:rPr>
                      <w:t>з</w:t>
                    </w:r>
                    <w:r w:rsidRPr="00205B12">
                      <w:rPr>
                        <w:rFonts w:ascii="Times New Roman" w:hAnsi="Times New Roman"/>
                        <w:sz w:val="24"/>
                        <w:szCs w:val="24"/>
                      </w:rPr>
                      <w:t>мещения объекта</w:t>
                    </w:r>
                  </w:p>
                </w:txbxContent>
              </v:textbox>
            </v:shape>
            <v:shape id="Text Box 161" o:spid="_x0000_s1079" type="#_x0000_t202" style="position:absolute;left:41148;top:29610;width:18535;height:151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<v:textbox>
                <w:txbxContent>
                  <w:p w:rsidR="001C1F21" w:rsidRPr="00205B12" w:rsidRDefault="001C1F21" w:rsidP="008346BD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B457AC">
                      <w:rPr>
                        <w:rFonts w:ascii="Times New Roman" w:hAnsi="Times New Roman"/>
                        <w:sz w:val="24"/>
                        <w:szCs w:val="24"/>
                      </w:rPr>
                      <w:t>Выдача (направление)  заявителю</w:t>
                    </w:r>
                    <w:r w:rsidRPr="00A5064A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правового</w:t>
                    </w:r>
                    <w:r w:rsidRPr="00205B12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а</w:t>
                    </w:r>
                    <w:r w:rsidRPr="00205B12">
                      <w:rPr>
                        <w:rFonts w:ascii="Times New Roman" w:hAnsi="Times New Roman"/>
                        <w:sz w:val="24"/>
                        <w:szCs w:val="24"/>
                      </w:rPr>
                      <w:t>к</w:t>
                    </w:r>
                    <w:r w:rsidRPr="00205B12">
                      <w:rPr>
                        <w:rFonts w:ascii="Times New Roman" w:hAnsi="Times New Roman"/>
                        <w:sz w:val="24"/>
                        <w:szCs w:val="24"/>
                      </w:rPr>
                      <w:t>т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а</w:t>
                    </w:r>
                    <w:r w:rsidRPr="00205B12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о предоставлении з</w:t>
                    </w:r>
                    <w:r w:rsidRPr="00205B12">
                      <w:rPr>
                        <w:rFonts w:ascii="Times New Roman" w:hAnsi="Times New Roman"/>
                        <w:sz w:val="24"/>
                        <w:szCs w:val="24"/>
                      </w:rPr>
                      <w:t>е</w:t>
                    </w:r>
                    <w:r w:rsidRPr="00205B12">
                      <w:rPr>
                        <w:rFonts w:ascii="Times New Roman" w:hAnsi="Times New Roman"/>
                        <w:sz w:val="24"/>
                        <w:szCs w:val="24"/>
                      </w:rPr>
                      <w:t>мельного участка для строительства с предв</w:t>
                    </w:r>
                    <w:r w:rsidRPr="00205B12">
                      <w:rPr>
                        <w:rFonts w:ascii="Times New Roman" w:hAnsi="Times New Roman"/>
                        <w:sz w:val="24"/>
                        <w:szCs w:val="24"/>
                      </w:rPr>
                      <w:t>а</w:t>
                    </w:r>
                    <w:r w:rsidRPr="00205B12">
                      <w:rPr>
                        <w:rFonts w:ascii="Times New Roman" w:hAnsi="Times New Roman"/>
                        <w:sz w:val="24"/>
                        <w:szCs w:val="24"/>
                      </w:rPr>
                      <w:t>рительным согласован</w:t>
                    </w:r>
                    <w:r w:rsidRPr="00205B12">
                      <w:rPr>
                        <w:rFonts w:ascii="Times New Roman" w:hAnsi="Times New Roman"/>
                        <w:sz w:val="24"/>
                        <w:szCs w:val="24"/>
                      </w:rPr>
                      <w:t>и</w:t>
                    </w:r>
                    <w:r w:rsidRPr="00205B12">
                      <w:rPr>
                        <w:rFonts w:ascii="Times New Roman" w:hAnsi="Times New Roman"/>
                        <w:sz w:val="24"/>
                        <w:szCs w:val="24"/>
                      </w:rPr>
                      <w:t>ем места размещения объекта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</w:t>
                    </w:r>
                  </w:p>
                </w:txbxContent>
              </v:textbox>
            </v:shape>
            <v:shape id="Text Box 113" o:spid="_x0000_s1080" type="#_x0000_t202" style="position:absolute;left:20574;top:9144;width:40043;height:44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<v:textbox>
                <w:txbxContent>
                  <w:p w:rsidR="001C1F21" w:rsidRPr="00640CB9" w:rsidRDefault="001C1F21" w:rsidP="008346BD">
                    <w:pPr>
                      <w:pStyle w:val="ListParagraph"/>
                      <w:widowControl w:val="0"/>
                      <w:tabs>
                        <w:tab w:val="left" w:pos="1276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ind w:left="0"/>
                      <w:jc w:val="center"/>
                      <w:outlineLvl w:val="2"/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Принятие решения о предоставлении (об отказе в предо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с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тавлении) муниципальной услуги</w:t>
                    </w:r>
                  </w:p>
                </w:txbxContent>
              </v:textbox>
            </v:shape>
            <w10:anchorlock/>
          </v:group>
        </w:pict>
      </w:r>
    </w:p>
    <w:sectPr w:rsidR="001C1F21" w:rsidRPr="00C663A6" w:rsidSect="00D00947">
      <w:headerReference w:type="default" r:id="rId21"/>
      <w:pgSz w:w="11906" w:h="16838"/>
      <w:pgMar w:top="1134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F21" w:rsidRDefault="001C1F21" w:rsidP="001C0680">
      <w:pPr>
        <w:spacing w:after="0" w:line="240" w:lineRule="auto"/>
      </w:pPr>
      <w:r>
        <w:separator/>
      </w:r>
    </w:p>
  </w:endnote>
  <w:endnote w:type="continuationSeparator" w:id="0">
    <w:p w:rsidR="001C1F21" w:rsidRDefault="001C1F21" w:rsidP="001C0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ЎPs??c???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F21" w:rsidRDefault="001C1F21" w:rsidP="001C0680">
      <w:pPr>
        <w:spacing w:after="0" w:line="240" w:lineRule="auto"/>
      </w:pPr>
      <w:r>
        <w:separator/>
      </w:r>
    </w:p>
  </w:footnote>
  <w:footnote w:type="continuationSeparator" w:id="0">
    <w:p w:rsidR="001C1F21" w:rsidRDefault="001C1F21" w:rsidP="001C0680">
      <w:pPr>
        <w:spacing w:after="0" w:line="240" w:lineRule="auto"/>
      </w:pPr>
      <w:r>
        <w:continuationSeparator/>
      </w:r>
    </w:p>
  </w:footnote>
  <w:footnote w:id="1">
    <w:p w:rsidR="001C1F21" w:rsidRDefault="001C1F21" w:rsidP="006D02CF">
      <w:pPr>
        <w:widowControl w:val="0"/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jc w:val="both"/>
      </w:pPr>
      <w:r w:rsidRPr="002C6A5B">
        <w:rPr>
          <w:rStyle w:val="FootnoteReference"/>
          <w:rFonts w:ascii="Times New Roman" w:hAnsi="Times New Roman"/>
        </w:rPr>
        <w:footnoteRef/>
      </w:r>
      <w:r w:rsidRPr="002C6A5B">
        <w:rPr>
          <w:rFonts w:ascii="Times New Roman" w:hAnsi="Times New Roman"/>
        </w:rPr>
        <w:t xml:space="preserve"> </w:t>
      </w:r>
      <w:r w:rsidRPr="002C6A5B">
        <w:rPr>
          <w:rFonts w:ascii="Times New Roman" w:hAnsi="Times New Roman"/>
          <w:color w:val="000000"/>
        </w:rPr>
        <w:t>В Приложении указываются документы, указанные в пункт</w:t>
      </w:r>
      <w:r>
        <w:rPr>
          <w:rFonts w:ascii="Times New Roman" w:hAnsi="Times New Roman"/>
          <w:color w:val="000000"/>
        </w:rPr>
        <w:t>е</w:t>
      </w:r>
      <w:r w:rsidRPr="002C6A5B">
        <w:rPr>
          <w:rFonts w:ascii="Times New Roman" w:hAnsi="Times New Roman"/>
          <w:color w:val="000000"/>
        </w:rPr>
        <w:t xml:space="preserve"> 2</w:t>
      </w:r>
      <w:r>
        <w:rPr>
          <w:rFonts w:ascii="Times New Roman" w:hAnsi="Times New Roman"/>
          <w:color w:val="000000"/>
        </w:rPr>
        <w:t>8</w:t>
      </w:r>
      <w:r w:rsidRPr="002C6A5B">
        <w:rPr>
          <w:rFonts w:ascii="Times New Roman" w:hAnsi="Times New Roman"/>
          <w:color w:val="000000"/>
        </w:rPr>
        <w:t xml:space="preserve"> административного регламента, а также</w:t>
      </w:r>
      <w:r>
        <w:rPr>
          <w:rFonts w:ascii="Times New Roman" w:hAnsi="Times New Roman"/>
          <w:color w:val="000000"/>
        </w:rPr>
        <w:t xml:space="preserve"> документы, указанные в пункте 33</w:t>
      </w:r>
      <w:r w:rsidRPr="002C6A5B">
        <w:rPr>
          <w:rFonts w:ascii="Times New Roman" w:hAnsi="Times New Roman"/>
          <w:color w:val="000000"/>
        </w:rPr>
        <w:t xml:space="preserve"> административного регламента (если заявитель решил представить их по собственной инициативе).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F21" w:rsidRPr="007425A5" w:rsidRDefault="001C1F21">
    <w:pPr>
      <w:pStyle w:val="Header"/>
      <w:jc w:val="center"/>
      <w:rPr>
        <w:rFonts w:ascii="Times New Roman" w:hAnsi="Times New Roman"/>
        <w:sz w:val="24"/>
        <w:szCs w:val="24"/>
      </w:rPr>
    </w:pPr>
    <w:r w:rsidRPr="007425A5">
      <w:rPr>
        <w:rFonts w:ascii="Times New Roman" w:hAnsi="Times New Roman"/>
        <w:sz w:val="24"/>
        <w:szCs w:val="24"/>
      </w:rPr>
      <w:fldChar w:fldCharType="begin"/>
    </w:r>
    <w:r w:rsidRPr="007425A5">
      <w:rPr>
        <w:rFonts w:ascii="Times New Roman" w:hAnsi="Times New Roman"/>
        <w:sz w:val="24"/>
        <w:szCs w:val="24"/>
      </w:rPr>
      <w:instrText>PAGE   \* MERGEFORMAT</w:instrText>
    </w:r>
    <w:r w:rsidRPr="007425A5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55</w:t>
    </w:r>
    <w:r w:rsidRPr="007425A5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22ED7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08A42C8B"/>
    <w:multiLevelType w:val="hybridMultilevel"/>
    <w:tmpl w:val="098C810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542A92"/>
    <w:multiLevelType w:val="hybridMultilevel"/>
    <w:tmpl w:val="D6062CDE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12E805BD"/>
    <w:multiLevelType w:val="hybridMultilevel"/>
    <w:tmpl w:val="9E2EB596"/>
    <w:lvl w:ilvl="0" w:tplc="8294F04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351C3B"/>
    <w:multiLevelType w:val="hybridMultilevel"/>
    <w:tmpl w:val="720E022A"/>
    <w:lvl w:ilvl="0" w:tplc="F822CBDC">
      <w:start w:val="1"/>
      <w:numFmt w:val="decimal"/>
      <w:lvlText w:val="%1)"/>
      <w:lvlJc w:val="left"/>
      <w:pPr>
        <w:ind w:left="1084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2707690E"/>
    <w:multiLevelType w:val="hybridMultilevel"/>
    <w:tmpl w:val="0388ECC8"/>
    <w:lvl w:ilvl="0" w:tplc="27B6CA2A">
      <w:start w:val="1"/>
      <w:numFmt w:val="bullet"/>
      <w:lvlText w:val="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8A3428"/>
    <w:multiLevelType w:val="hybridMultilevel"/>
    <w:tmpl w:val="08E0FD66"/>
    <w:lvl w:ilvl="0" w:tplc="52F27C7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388574EC"/>
    <w:multiLevelType w:val="hybridMultilevel"/>
    <w:tmpl w:val="B4EC6B52"/>
    <w:lvl w:ilvl="0" w:tplc="0A965BDA">
      <w:start w:val="1"/>
      <w:numFmt w:val="bullet"/>
      <w:lvlText w:val="-"/>
      <w:lvlJc w:val="left"/>
      <w:pPr>
        <w:tabs>
          <w:tab w:val="num" w:pos="2282"/>
        </w:tabs>
        <w:ind w:left="2282" w:hanging="1005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4A79472F"/>
    <w:multiLevelType w:val="hybridMultilevel"/>
    <w:tmpl w:val="310846DA"/>
    <w:lvl w:ilvl="0" w:tplc="04190011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9">
    <w:nsid w:val="4AC52E43"/>
    <w:multiLevelType w:val="hybridMultilevel"/>
    <w:tmpl w:val="08E0FD66"/>
    <w:lvl w:ilvl="0" w:tplc="52F27C72">
      <w:start w:val="1"/>
      <w:numFmt w:val="decimal"/>
      <w:lvlText w:val="%1."/>
      <w:lvlJc w:val="left"/>
      <w:pPr>
        <w:tabs>
          <w:tab w:val="num" w:pos="2707"/>
        </w:tabs>
        <w:ind w:left="2707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502D0CDD"/>
    <w:multiLevelType w:val="hybridMultilevel"/>
    <w:tmpl w:val="3C8C1B96"/>
    <w:lvl w:ilvl="0" w:tplc="04190011">
      <w:start w:val="1"/>
      <w:numFmt w:val="decimal"/>
      <w:lvlText w:val="%1)"/>
      <w:lvlJc w:val="left"/>
      <w:pPr>
        <w:ind w:left="14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1">
    <w:nsid w:val="5A177E78"/>
    <w:multiLevelType w:val="hybridMultilevel"/>
    <w:tmpl w:val="0D78111C"/>
    <w:lvl w:ilvl="0" w:tplc="8294F04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69F8298C"/>
    <w:multiLevelType w:val="hybridMultilevel"/>
    <w:tmpl w:val="862A5E98"/>
    <w:lvl w:ilvl="0" w:tplc="DF740B5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6F22319E"/>
    <w:multiLevelType w:val="hybridMultilevel"/>
    <w:tmpl w:val="08E0FD66"/>
    <w:lvl w:ilvl="0" w:tplc="52F27C7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>
    <w:nsid w:val="6FE44EEC"/>
    <w:multiLevelType w:val="hybridMultilevel"/>
    <w:tmpl w:val="B26C66C8"/>
    <w:lvl w:ilvl="0" w:tplc="0A965BDA">
      <w:start w:val="1"/>
      <w:numFmt w:val="bullet"/>
      <w:lvlText w:val="-"/>
      <w:lvlJc w:val="left"/>
      <w:pPr>
        <w:tabs>
          <w:tab w:val="num" w:pos="1573"/>
        </w:tabs>
        <w:ind w:left="1573" w:hanging="1005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8"/>
        </w:tabs>
        <w:ind w:left="165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8"/>
        </w:tabs>
        <w:ind w:left="237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  <w:rPr>
        <w:rFonts w:cs="Times New Roman"/>
      </w:rPr>
    </w:lvl>
  </w:abstractNum>
  <w:abstractNum w:abstractNumId="15">
    <w:nsid w:val="72DD46F6"/>
    <w:multiLevelType w:val="hybridMultilevel"/>
    <w:tmpl w:val="F7DC4C34"/>
    <w:lvl w:ilvl="0" w:tplc="F67479D6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>
    <w:nsid w:val="75B876A3"/>
    <w:multiLevelType w:val="hybridMultilevel"/>
    <w:tmpl w:val="08E0FD66"/>
    <w:lvl w:ilvl="0" w:tplc="52F27C7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78C86DD0"/>
    <w:multiLevelType w:val="hybridMultilevel"/>
    <w:tmpl w:val="0E0C3AB8"/>
    <w:lvl w:ilvl="0" w:tplc="BCFEF1D6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D2D0DE1"/>
    <w:multiLevelType w:val="hybridMultilevel"/>
    <w:tmpl w:val="08E0FD66"/>
    <w:lvl w:ilvl="0" w:tplc="52F27C7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9"/>
  </w:num>
  <w:num w:numId="2">
    <w:abstractNumId w:val="1"/>
  </w:num>
  <w:num w:numId="3">
    <w:abstractNumId w:val="17"/>
  </w:num>
  <w:num w:numId="4">
    <w:abstractNumId w:val="11"/>
  </w:num>
  <w:num w:numId="5">
    <w:abstractNumId w:val="12"/>
  </w:num>
  <w:num w:numId="6">
    <w:abstractNumId w:val="16"/>
  </w:num>
  <w:num w:numId="7">
    <w:abstractNumId w:val="10"/>
  </w:num>
  <w:num w:numId="8">
    <w:abstractNumId w:val="3"/>
  </w:num>
  <w:num w:numId="9">
    <w:abstractNumId w:val="4"/>
  </w:num>
  <w:num w:numId="10">
    <w:abstractNumId w:val="6"/>
  </w:num>
  <w:num w:numId="11">
    <w:abstractNumId w:val="13"/>
  </w:num>
  <w:num w:numId="12">
    <w:abstractNumId w:val="18"/>
  </w:num>
  <w:num w:numId="13">
    <w:abstractNumId w:val="5"/>
  </w:num>
  <w:num w:numId="14">
    <w:abstractNumId w:val="2"/>
  </w:num>
  <w:num w:numId="15">
    <w:abstractNumId w:val="15"/>
  </w:num>
  <w:num w:numId="16">
    <w:abstractNumId w:val="8"/>
  </w:num>
  <w:num w:numId="17">
    <w:abstractNumId w:val="0"/>
  </w:num>
  <w:num w:numId="18">
    <w:abstractNumId w:val="7"/>
  </w:num>
  <w:num w:numId="19">
    <w:abstractNumId w:val="14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28E"/>
    <w:rsid w:val="00000155"/>
    <w:rsid w:val="000001CB"/>
    <w:rsid w:val="00001C1A"/>
    <w:rsid w:val="000026D3"/>
    <w:rsid w:val="00004E02"/>
    <w:rsid w:val="00006EA7"/>
    <w:rsid w:val="00010626"/>
    <w:rsid w:val="000110CB"/>
    <w:rsid w:val="00011E9D"/>
    <w:rsid w:val="00011FE7"/>
    <w:rsid w:val="00012C1E"/>
    <w:rsid w:val="00014D61"/>
    <w:rsid w:val="0002102E"/>
    <w:rsid w:val="00021D8E"/>
    <w:rsid w:val="00022A9C"/>
    <w:rsid w:val="0002364C"/>
    <w:rsid w:val="000244FC"/>
    <w:rsid w:val="00024B72"/>
    <w:rsid w:val="000269E4"/>
    <w:rsid w:val="00026C48"/>
    <w:rsid w:val="00031663"/>
    <w:rsid w:val="000340FA"/>
    <w:rsid w:val="00035616"/>
    <w:rsid w:val="00044F96"/>
    <w:rsid w:val="000507D4"/>
    <w:rsid w:val="00060241"/>
    <w:rsid w:val="00060F9F"/>
    <w:rsid w:val="00061861"/>
    <w:rsid w:val="00063525"/>
    <w:rsid w:val="0007186F"/>
    <w:rsid w:val="0007567A"/>
    <w:rsid w:val="000758E9"/>
    <w:rsid w:val="00075C84"/>
    <w:rsid w:val="0008002A"/>
    <w:rsid w:val="000838F2"/>
    <w:rsid w:val="00085494"/>
    <w:rsid w:val="0009218A"/>
    <w:rsid w:val="000A1D39"/>
    <w:rsid w:val="000A31F2"/>
    <w:rsid w:val="000A4561"/>
    <w:rsid w:val="000A5937"/>
    <w:rsid w:val="000A5EB9"/>
    <w:rsid w:val="000A5F51"/>
    <w:rsid w:val="000B225F"/>
    <w:rsid w:val="000B3E5E"/>
    <w:rsid w:val="000B6D2A"/>
    <w:rsid w:val="000C1A92"/>
    <w:rsid w:val="000C6C45"/>
    <w:rsid w:val="000D0B83"/>
    <w:rsid w:val="000D3C3C"/>
    <w:rsid w:val="000D76F1"/>
    <w:rsid w:val="000D79C0"/>
    <w:rsid w:val="000D7C0D"/>
    <w:rsid w:val="000E513B"/>
    <w:rsid w:val="000F0FAA"/>
    <w:rsid w:val="000F3B60"/>
    <w:rsid w:val="000F5D72"/>
    <w:rsid w:val="000F71F6"/>
    <w:rsid w:val="00105674"/>
    <w:rsid w:val="001109B0"/>
    <w:rsid w:val="00111F13"/>
    <w:rsid w:val="00121120"/>
    <w:rsid w:val="0012163E"/>
    <w:rsid w:val="00122249"/>
    <w:rsid w:val="00122928"/>
    <w:rsid w:val="00124122"/>
    <w:rsid w:val="00124579"/>
    <w:rsid w:val="001273E4"/>
    <w:rsid w:val="001277BF"/>
    <w:rsid w:val="001318BF"/>
    <w:rsid w:val="00131A89"/>
    <w:rsid w:val="00131C0E"/>
    <w:rsid w:val="00134FE8"/>
    <w:rsid w:val="001354D5"/>
    <w:rsid w:val="00137140"/>
    <w:rsid w:val="001373D3"/>
    <w:rsid w:val="00137B00"/>
    <w:rsid w:val="00140C5D"/>
    <w:rsid w:val="001416FF"/>
    <w:rsid w:val="0014577F"/>
    <w:rsid w:val="001477F0"/>
    <w:rsid w:val="0015063D"/>
    <w:rsid w:val="0015127B"/>
    <w:rsid w:val="001565A0"/>
    <w:rsid w:val="001570CD"/>
    <w:rsid w:val="00160032"/>
    <w:rsid w:val="00160265"/>
    <w:rsid w:val="0016050F"/>
    <w:rsid w:val="001605BC"/>
    <w:rsid w:val="001640FB"/>
    <w:rsid w:val="00165DBA"/>
    <w:rsid w:val="00165DD7"/>
    <w:rsid w:val="00166D1D"/>
    <w:rsid w:val="00172CB8"/>
    <w:rsid w:val="00173867"/>
    <w:rsid w:val="00174048"/>
    <w:rsid w:val="00174757"/>
    <w:rsid w:val="0018035C"/>
    <w:rsid w:val="00182318"/>
    <w:rsid w:val="00193085"/>
    <w:rsid w:val="0019478B"/>
    <w:rsid w:val="001971A2"/>
    <w:rsid w:val="001975B3"/>
    <w:rsid w:val="001A2CF1"/>
    <w:rsid w:val="001A4A89"/>
    <w:rsid w:val="001B0A22"/>
    <w:rsid w:val="001B2609"/>
    <w:rsid w:val="001B3014"/>
    <w:rsid w:val="001B5B99"/>
    <w:rsid w:val="001B6372"/>
    <w:rsid w:val="001C0680"/>
    <w:rsid w:val="001C1F21"/>
    <w:rsid w:val="001C3C80"/>
    <w:rsid w:val="001C5E57"/>
    <w:rsid w:val="001D0BA9"/>
    <w:rsid w:val="001D391A"/>
    <w:rsid w:val="001D6EBB"/>
    <w:rsid w:val="001E347C"/>
    <w:rsid w:val="001E3A00"/>
    <w:rsid w:val="001E502F"/>
    <w:rsid w:val="001E7817"/>
    <w:rsid w:val="001F23D6"/>
    <w:rsid w:val="001F3B54"/>
    <w:rsid w:val="001F3E71"/>
    <w:rsid w:val="001F5100"/>
    <w:rsid w:val="001F5A1C"/>
    <w:rsid w:val="001F5CAB"/>
    <w:rsid w:val="001F7AE4"/>
    <w:rsid w:val="002019AA"/>
    <w:rsid w:val="002021E8"/>
    <w:rsid w:val="00205B12"/>
    <w:rsid w:val="00206357"/>
    <w:rsid w:val="00210E94"/>
    <w:rsid w:val="002128CF"/>
    <w:rsid w:val="00212F83"/>
    <w:rsid w:val="00220D5F"/>
    <w:rsid w:val="00222029"/>
    <w:rsid w:val="0022208B"/>
    <w:rsid w:val="0022523E"/>
    <w:rsid w:val="00233D2E"/>
    <w:rsid w:val="002350EC"/>
    <w:rsid w:val="002357B3"/>
    <w:rsid w:val="00236248"/>
    <w:rsid w:val="002365FF"/>
    <w:rsid w:val="00236B10"/>
    <w:rsid w:val="00240C0F"/>
    <w:rsid w:val="00242934"/>
    <w:rsid w:val="00245A58"/>
    <w:rsid w:val="002577A4"/>
    <w:rsid w:val="002602C2"/>
    <w:rsid w:val="0026072E"/>
    <w:rsid w:val="00263422"/>
    <w:rsid w:val="00270048"/>
    <w:rsid w:val="002712D0"/>
    <w:rsid w:val="002716DA"/>
    <w:rsid w:val="00271E15"/>
    <w:rsid w:val="002736FB"/>
    <w:rsid w:val="00275F8E"/>
    <w:rsid w:val="00277B4E"/>
    <w:rsid w:val="002810B9"/>
    <w:rsid w:val="00282B03"/>
    <w:rsid w:val="00284A4A"/>
    <w:rsid w:val="00287499"/>
    <w:rsid w:val="002938BD"/>
    <w:rsid w:val="002948AC"/>
    <w:rsid w:val="002A0CA9"/>
    <w:rsid w:val="002A17BC"/>
    <w:rsid w:val="002A4B53"/>
    <w:rsid w:val="002A55A0"/>
    <w:rsid w:val="002A64C1"/>
    <w:rsid w:val="002A6E20"/>
    <w:rsid w:val="002A7C31"/>
    <w:rsid w:val="002B331B"/>
    <w:rsid w:val="002B34CB"/>
    <w:rsid w:val="002B4796"/>
    <w:rsid w:val="002B58E4"/>
    <w:rsid w:val="002B7E97"/>
    <w:rsid w:val="002C10FB"/>
    <w:rsid w:val="002C4776"/>
    <w:rsid w:val="002C6A5B"/>
    <w:rsid w:val="002E43F4"/>
    <w:rsid w:val="002E5581"/>
    <w:rsid w:val="002E600D"/>
    <w:rsid w:val="002E7906"/>
    <w:rsid w:val="002F1783"/>
    <w:rsid w:val="002F2693"/>
    <w:rsid w:val="002F2E5B"/>
    <w:rsid w:val="002F58FD"/>
    <w:rsid w:val="002F7FE9"/>
    <w:rsid w:val="0030107B"/>
    <w:rsid w:val="00302BBD"/>
    <w:rsid w:val="0030300F"/>
    <w:rsid w:val="00306BB8"/>
    <w:rsid w:val="00311327"/>
    <w:rsid w:val="003123FB"/>
    <w:rsid w:val="00315910"/>
    <w:rsid w:val="0032374E"/>
    <w:rsid w:val="00323E24"/>
    <w:rsid w:val="00324C2B"/>
    <w:rsid w:val="00334704"/>
    <w:rsid w:val="00335BBE"/>
    <w:rsid w:val="003360FB"/>
    <w:rsid w:val="003361EF"/>
    <w:rsid w:val="0033668B"/>
    <w:rsid w:val="0034125F"/>
    <w:rsid w:val="0034442F"/>
    <w:rsid w:val="003444F3"/>
    <w:rsid w:val="003458A9"/>
    <w:rsid w:val="00346016"/>
    <w:rsid w:val="0034701F"/>
    <w:rsid w:val="00350609"/>
    <w:rsid w:val="0035158F"/>
    <w:rsid w:val="003530A4"/>
    <w:rsid w:val="0035441A"/>
    <w:rsid w:val="00354AFD"/>
    <w:rsid w:val="003562AA"/>
    <w:rsid w:val="0036444B"/>
    <w:rsid w:val="003647B1"/>
    <w:rsid w:val="00365C94"/>
    <w:rsid w:val="00366A3C"/>
    <w:rsid w:val="00375903"/>
    <w:rsid w:val="00384018"/>
    <w:rsid w:val="00385D56"/>
    <w:rsid w:val="003915CC"/>
    <w:rsid w:val="003925DD"/>
    <w:rsid w:val="0039743A"/>
    <w:rsid w:val="003977FA"/>
    <w:rsid w:val="003A13EF"/>
    <w:rsid w:val="003A5D5F"/>
    <w:rsid w:val="003A6EB2"/>
    <w:rsid w:val="003B1AE3"/>
    <w:rsid w:val="003B403A"/>
    <w:rsid w:val="003B5AD1"/>
    <w:rsid w:val="003C153C"/>
    <w:rsid w:val="003C26C5"/>
    <w:rsid w:val="003D2084"/>
    <w:rsid w:val="003D4936"/>
    <w:rsid w:val="003E0745"/>
    <w:rsid w:val="003E23A1"/>
    <w:rsid w:val="003E3D92"/>
    <w:rsid w:val="003F0013"/>
    <w:rsid w:val="003F1CF9"/>
    <w:rsid w:val="003F2310"/>
    <w:rsid w:val="003F4DC1"/>
    <w:rsid w:val="003F6437"/>
    <w:rsid w:val="003F6EDC"/>
    <w:rsid w:val="004034EC"/>
    <w:rsid w:val="00404DA2"/>
    <w:rsid w:val="004067A4"/>
    <w:rsid w:val="00406A66"/>
    <w:rsid w:val="004073DA"/>
    <w:rsid w:val="004137E7"/>
    <w:rsid w:val="00420C05"/>
    <w:rsid w:val="00422DE4"/>
    <w:rsid w:val="00426D24"/>
    <w:rsid w:val="00427EF8"/>
    <w:rsid w:val="00430A87"/>
    <w:rsid w:val="00433D5E"/>
    <w:rsid w:val="00440E34"/>
    <w:rsid w:val="00442586"/>
    <w:rsid w:val="00442BFC"/>
    <w:rsid w:val="00443FDE"/>
    <w:rsid w:val="0044410F"/>
    <w:rsid w:val="00445052"/>
    <w:rsid w:val="0044574A"/>
    <w:rsid w:val="00446E9B"/>
    <w:rsid w:val="00450B51"/>
    <w:rsid w:val="0046183F"/>
    <w:rsid w:val="00461A48"/>
    <w:rsid w:val="00463550"/>
    <w:rsid w:val="00464229"/>
    <w:rsid w:val="00466507"/>
    <w:rsid w:val="0046790C"/>
    <w:rsid w:val="00467E19"/>
    <w:rsid w:val="004711E7"/>
    <w:rsid w:val="004722CF"/>
    <w:rsid w:val="00475A36"/>
    <w:rsid w:val="00481798"/>
    <w:rsid w:val="00482432"/>
    <w:rsid w:val="004843A4"/>
    <w:rsid w:val="0048758F"/>
    <w:rsid w:val="00487D48"/>
    <w:rsid w:val="00491C63"/>
    <w:rsid w:val="00493524"/>
    <w:rsid w:val="00494015"/>
    <w:rsid w:val="004A51FD"/>
    <w:rsid w:val="004B034D"/>
    <w:rsid w:val="004B7066"/>
    <w:rsid w:val="004B7CCE"/>
    <w:rsid w:val="004C0F3B"/>
    <w:rsid w:val="004C1119"/>
    <w:rsid w:val="004C3962"/>
    <w:rsid w:val="004C3B60"/>
    <w:rsid w:val="004C3D68"/>
    <w:rsid w:val="004C664C"/>
    <w:rsid w:val="004C7CF8"/>
    <w:rsid w:val="004C7F58"/>
    <w:rsid w:val="004D22AC"/>
    <w:rsid w:val="004D33A9"/>
    <w:rsid w:val="004D6596"/>
    <w:rsid w:val="004D74CB"/>
    <w:rsid w:val="004E0CDA"/>
    <w:rsid w:val="004E214C"/>
    <w:rsid w:val="004F072B"/>
    <w:rsid w:val="004F0891"/>
    <w:rsid w:val="004F14FB"/>
    <w:rsid w:val="004F1F74"/>
    <w:rsid w:val="00502018"/>
    <w:rsid w:val="00504EED"/>
    <w:rsid w:val="0050507D"/>
    <w:rsid w:val="005059A7"/>
    <w:rsid w:val="00505FA0"/>
    <w:rsid w:val="00507F51"/>
    <w:rsid w:val="00514F7B"/>
    <w:rsid w:val="0052003A"/>
    <w:rsid w:val="0052147D"/>
    <w:rsid w:val="00522DAD"/>
    <w:rsid w:val="00524C19"/>
    <w:rsid w:val="0052607D"/>
    <w:rsid w:val="00526EC3"/>
    <w:rsid w:val="00527FFA"/>
    <w:rsid w:val="00531ABE"/>
    <w:rsid w:val="00532362"/>
    <w:rsid w:val="00537CBD"/>
    <w:rsid w:val="005433BA"/>
    <w:rsid w:val="00550AC8"/>
    <w:rsid w:val="00551331"/>
    <w:rsid w:val="0055371F"/>
    <w:rsid w:val="0055675D"/>
    <w:rsid w:val="0055735E"/>
    <w:rsid w:val="00560359"/>
    <w:rsid w:val="005646A9"/>
    <w:rsid w:val="00572FA8"/>
    <w:rsid w:val="00573195"/>
    <w:rsid w:val="005749CD"/>
    <w:rsid w:val="005756EA"/>
    <w:rsid w:val="005815EA"/>
    <w:rsid w:val="00590AC3"/>
    <w:rsid w:val="005950FF"/>
    <w:rsid w:val="00595F22"/>
    <w:rsid w:val="005971B6"/>
    <w:rsid w:val="005A25B7"/>
    <w:rsid w:val="005A599E"/>
    <w:rsid w:val="005A7CCC"/>
    <w:rsid w:val="005B0A11"/>
    <w:rsid w:val="005B1283"/>
    <w:rsid w:val="005B2A30"/>
    <w:rsid w:val="005B460E"/>
    <w:rsid w:val="005C0202"/>
    <w:rsid w:val="005C36C2"/>
    <w:rsid w:val="005C3798"/>
    <w:rsid w:val="005C7D7F"/>
    <w:rsid w:val="005D0E07"/>
    <w:rsid w:val="005D22D7"/>
    <w:rsid w:val="005D3DCD"/>
    <w:rsid w:val="005D73CE"/>
    <w:rsid w:val="005E090F"/>
    <w:rsid w:val="005E0D58"/>
    <w:rsid w:val="005E2015"/>
    <w:rsid w:val="005E20B0"/>
    <w:rsid w:val="005F0258"/>
    <w:rsid w:val="005F0B5F"/>
    <w:rsid w:val="005F3D64"/>
    <w:rsid w:val="005F4E02"/>
    <w:rsid w:val="005F4F70"/>
    <w:rsid w:val="005F61DB"/>
    <w:rsid w:val="0060488A"/>
    <w:rsid w:val="006124B9"/>
    <w:rsid w:val="00612EFD"/>
    <w:rsid w:val="0061447A"/>
    <w:rsid w:val="00615ADB"/>
    <w:rsid w:val="0062496D"/>
    <w:rsid w:val="00627336"/>
    <w:rsid w:val="00630B8F"/>
    <w:rsid w:val="00631B48"/>
    <w:rsid w:val="00636034"/>
    <w:rsid w:val="0063683D"/>
    <w:rsid w:val="00640CB9"/>
    <w:rsid w:val="00640FE6"/>
    <w:rsid w:val="00647450"/>
    <w:rsid w:val="006478E2"/>
    <w:rsid w:val="006559BB"/>
    <w:rsid w:val="00656431"/>
    <w:rsid w:val="00656AD9"/>
    <w:rsid w:val="0065745D"/>
    <w:rsid w:val="006574EF"/>
    <w:rsid w:val="00660D5A"/>
    <w:rsid w:val="006633E7"/>
    <w:rsid w:val="00666E27"/>
    <w:rsid w:val="0066706A"/>
    <w:rsid w:val="006705AE"/>
    <w:rsid w:val="00671ABE"/>
    <w:rsid w:val="00671FCD"/>
    <w:rsid w:val="00674439"/>
    <w:rsid w:val="006767E3"/>
    <w:rsid w:val="0068173A"/>
    <w:rsid w:val="00682945"/>
    <w:rsid w:val="00684759"/>
    <w:rsid w:val="0068501B"/>
    <w:rsid w:val="00686385"/>
    <w:rsid w:val="00687067"/>
    <w:rsid w:val="00691FC3"/>
    <w:rsid w:val="006967A2"/>
    <w:rsid w:val="006A55E4"/>
    <w:rsid w:val="006A644D"/>
    <w:rsid w:val="006A6869"/>
    <w:rsid w:val="006A68B6"/>
    <w:rsid w:val="006B0828"/>
    <w:rsid w:val="006B789C"/>
    <w:rsid w:val="006C2C60"/>
    <w:rsid w:val="006C41BF"/>
    <w:rsid w:val="006C64FE"/>
    <w:rsid w:val="006D02CF"/>
    <w:rsid w:val="006D0D4E"/>
    <w:rsid w:val="006D321B"/>
    <w:rsid w:val="006D326C"/>
    <w:rsid w:val="006D3692"/>
    <w:rsid w:val="006D556A"/>
    <w:rsid w:val="006E1D8C"/>
    <w:rsid w:val="006E4171"/>
    <w:rsid w:val="006E5061"/>
    <w:rsid w:val="006F1E18"/>
    <w:rsid w:val="006F2EEF"/>
    <w:rsid w:val="006F5C3E"/>
    <w:rsid w:val="006F6C0B"/>
    <w:rsid w:val="006F7120"/>
    <w:rsid w:val="006F71B5"/>
    <w:rsid w:val="00701D1F"/>
    <w:rsid w:val="00701D71"/>
    <w:rsid w:val="00701F2C"/>
    <w:rsid w:val="00702257"/>
    <w:rsid w:val="00710856"/>
    <w:rsid w:val="00712281"/>
    <w:rsid w:val="00712600"/>
    <w:rsid w:val="00713727"/>
    <w:rsid w:val="00713C55"/>
    <w:rsid w:val="00715594"/>
    <w:rsid w:val="00716720"/>
    <w:rsid w:val="00716869"/>
    <w:rsid w:val="00716DBF"/>
    <w:rsid w:val="00717A52"/>
    <w:rsid w:val="00717B6B"/>
    <w:rsid w:val="00725D93"/>
    <w:rsid w:val="007278CE"/>
    <w:rsid w:val="007303A2"/>
    <w:rsid w:val="007316B7"/>
    <w:rsid w:val="0073297E"/>
    <w:rsid w:val="007350DD"/>
    <w:rsid w:val="007425A5"/>
    <w:rsid w:val="00743E62"/>
    <w:rsid w:val="00744C03"/>
    <w:rsid w:val="00744F10"/>
    <w:rsid w:val="007528AD"/>
    <w:rsid w:val="00753382"/>
    <w:rsid w:val="00770964"/>
    <w:rsid w:val="00771D19"/>
    <w:rsid w:val="00773161"/>
    <w:rsid w:val="00773FD9"/>
    <w:rsid w:val="00777302"/>
    <w:rsid w:val="0078396D"/>
    <w:rsid w:val="00785A1B"/>
    <w:rsid w:val="00785CD2"/>
    <w:rsid w:val="00790661"/>
    <w:rsid w:val="00794DAC"/>
    <w:rsid w:val="0079573A"/>
    <w:rsid w:val="00795EE1"/>
    <w:rsid w:val="007A06B9"/>
    <w:rsid w:val="007A0CDE"/>
    <w:rsid w:val="007A63D3"/>
    <w:rsid w:val="007A66A3"/>
    <w:rsid w:val="007B2438"/>
    <w:rsid w:val="007B5041"/>
    <w:rsid w:val="007B7486"/>
    <w:rsid w:val="007B7CD7"/>
    <w:rsid w:val="007C008D"/>
    <w:rsid w:val="007C122E"/>
    <w:rsid w:val="007C203F"/>
    <w:rsid w:val="007C217B"/>
    <w:rsid w:val="007C71B3"/>
    <w:rsid w:val="007D2E73"/>
    <w:rsid w:val="007D39EA"/>
    <w:rsid w:val="007D3F68"/>
    <w:rsid w:val="007D6DBE"/>
    <w:rsid w:val="007D7FC4"/>
    <w:rsid w:val="007E0D6A"/>
    <w:rsid w:val="007E0DDE"/>
    <w:rsid w:val="007E225D"/>
    <w:rsid w:val="007E442B"/>
    <w:rsid w:val="007F2F0E"/>
    <w:rsid w:val="007F7CC2"/>
    <w:rsid w:val="00802355"/>
    <w:rsid w:val="008034D5"/>
    <w:rsid w:val="00803C88"/>
    <w:rsid w:val="008043E0"/>
    <w:rsid w:val="008075C7"/>
    <w:rsid w:val="008075FD"/>
    <w:rsid w:val="008122B1"/>
    <w:rsid w:val="008135F5"/>
    <w:rsid w:val="008137CA"/>
    <w:rsid w:val="00820EB2"/>
    <w:rsid w:val="008249B6"/>
    <w:rsid w:val="0082504C"/>
    <w:rsid w:val="00826244"/>
    <w:rsid w:val="00832DD4"/>
    <w:rsid w:val="00833D8D"/>
    <w:rsid w:val="008346BD"/>
    <w:rsid w:val="00836AA7"/>
    <w:rsid w:val="008414A7"/>
    <w:rsid w:val="00842A1A"/>
    <w:rsid w:val="00842F24"/>
    <w:rsid w:val="0084659A"/>
    <w:rsid w:val="00846C5C"/>
    <w:rsid w:val="00847B0F"/>
    <w:rsid w:val="0085075D"/>
    <w:rsid w:val="00851216"/>
    <w:rsid w:val="00851E06"/>
    <w:rsid w:val="0086328E"/>
    <w:rsid w:val="008638D7"/>
    <w:rsid w:val="00867187"/>
    <w:rsid w:val="00870B70"/>
    <w:rsid w:val="0087448A"/>
    <w:rsid w:val="0087469A"/>
    <w:rsid w:val="00880F33"/>
    <w:rsid w:val="00881ACC"/>
    <w:rsid w:val="00886D7F"/>
    <w:rsid w:val="0088725B"/>
    <w:rsid w:val="00887870"/>
    <w:rsid w:val="00890969"/>
    <w:rsid w:val="00896DF8"/>
    <w:rsid w:val="008A251C"/>
    <w:rsid w:val="008A29B0"/>
    <w:rsid w:val="008A57F4"/>
    <w:rsid w:val="008B081F"/>
    <w:rsid w:val="008B293A"/>
    <w:rsid w:val="008B2C72"/>
    <w:rsid w:val="008B3989"/>
    <w:rsid w:val="008B43E4"/>
    <w:rsid w:val="008B710D"/>
    <w:rsid w:val="008B78DC"/>
    <w:rsid w:val="008C07B8"/>
    <w:rsid w:val="008C59CA"/>
    <w:rsid w:val="008C5FD6"/>
    <w:rsid w:val="008C659B"/>
    <w:rsid w:val="008C78F9"/>
    <w:rsid w:val="008D07A6"/>
    <w:rsid w:val="008D0CC8"/>
    <w:rsid w:val="008D1D19"/>
    <w:rsid w:val="008D3E94"/>
    <w:rsid w:val="008D3F99"/>
    <w:rsid w:val="008D6D4D"/>
    <w:rsid w:val="008D7BFE"/>
    <w:rsid w:val="008E06EB"/>
    <w:rsid w:val="008E3216"/>
    <w:rsid w:val="008E3798"/>
    <w:rsid w:val="008E6406"/>
    <w:rsid w:val="008E640C"/>
    <w:rsid w:val="008E70AC"/>
    <w:rsid w:val="008E7A9B"/>
    <w:rsid w:val="008E7F95"/>
    <w:rsid w:val="008F1F66"/>
    <w:rsid w:val="008F2479"/>
    <w:rsid w:val="008F31AF"/>
    <w:rsid w:val="008F707A"/>
    <w:rsid w:val="00902117"/>
    <w:rsid w:val="009022BF"/>
    <w:rsid w:val="009039F4"/>
    <w:rsid w:val="009045EB"/>
    <w:rsid w:val="00904E8D"/>
    <w:rsid w:val="0091783B"/>
    <w:rsid w:val="00920D1D"/>
    <w:rsid w:val="009217AD"/>
    <w:rsid w:val="00922B6D"/>
    <w:rsid w:val="00924362"/>
    <w:rsid w:val="009269FB"/>
    <w:rsid w:val="009309DC"/>
    <w:rsid w:val="0093373E"/>
    <w:rsid w:val="009352D1"/>
    <w:rsid w:val="009374BB"/>
    <w:rsid w:val="00941A62"/>
    <w:rsid w:val="009475AE"/>
    <w:rsid w:val="00952F87"/>
    <w:rsid w:val="00953D72"/>
    <w:rsid w:val="00954793"/>
    <w:rsid w:val="00961C56"/>
    <w:rsid w:val="0096599B"/>
    <w:rsid w:val="009710E0"/>
    <w:rsid w:val="00974474"/>
    <w:rsid w:val="00987ECB"/>
    <w:rsid w:val="00990341"/>
    <w:rsid w:val="00990A4E"/>
    <w:rsid w:val="009A248D"/>
    <w:rsid w:val="009A2C18"/>
    <w:rsid w:val="009A46A0"/>
    <w:rsid w:val="009A4CD9"/>
    <w:rsid w:val="009B085A"/>
    <w:rsid w:val="009B542B"/>
    <w:rsid w:val="009B59C5"/>
    <w:rsid w:val="009B7062"/>
    <w:rsid w:val="009C124B"/>
    <w:rsid w:val="009C1303"/>
    <w:rsid w:val="009C188A"/>
    <w:rsid w:val="009C4341"/>
    <w:rsid w:val="009C729E"/>
    <w:rsid w:val="009D30AB"/>
    <w:rsid w:val="009D4446"/>
    <w:rsid w:val="009D63F1"/>
    <w:rsid w:val="009D64BE"/>
    <w:rsid w:val="009E2FB3"/>
    <w:rsid w:val="009F23D6"/>
    <w:rsid w:val="009F67C4"/>
    <w:rsid w:val="00A009B1"/>
    <w:rsid w:val="00A01E6B"/>
    <w:rsid w:val="00A03D40"/>
    <w:rsid w:val="00A0412E"/>
    <w:rsid w:val="00A0420C"/>
    <w:rsid w:val="00A0542A"/>
    <w:rsid w:val="00A0654A"/>
    <w:rsid w:val="00A06C31"/>
    <w:rsid w:val="00A1062D"/>
    <w:rsid w:val="00A11ED1"/>
    <w:rsid w:val="00A14E47"/>
    <w:rsid w:val="00A15E3C"/>
    <w:rsid w:val="00A20845"/>
    <w:rsid w:val="00A21D62"/>
    <w:rsid w:val="00A2707C"/>
    <w:rsid w:val="00A4069C"/>
    <w:rsid w:val="00A409E9"/>
    <w:rsid w:val="00A40DA9"/>
    <w:rsid w:val="00A426CC"/>
    <w:rsid w:val="00A45312"/>
    <w:rsid w:val="00A46012"/>
    <w:rsid w:val="00A4621A"/>
    <w:rsid w:val="00A4637F"/>
    <w:rsid w:val="00A5064A"/>
    <w:rsid w:val="00A52E80"/>
    <w:rsid w:val="00A558B1"/>
    <w:rsid w:val="00A62322"/>
    <w:rsid w:val="00A623EE"/>
    <w:rsid w:val="00A661C1"/>
    <w:rsid w:val="00A67D2A"/>
    <w:rsid w:val="00A84A61"/>
    <w:rsid w:val="00A90931"/>
    <w:rsid w:val="00A92B14"/>
    <w:rsid w:val="00A93B76"/>
    <w:rsid w:val="00A97CEA"/>
    <w:rsid w:val="00AA16DD"/>
    <w:rsid w:val="00AB2E2F"/>
    <w:rsid w:val="00AB304C"/>
    <w:rsid w:val="00AB34FD"/>
    <w:rsid w:val="00AB593D"/>
    <w:rsid w:val="00AC0B1C"/>
    <w:rsid w:val="00AC0D42"/>
    <w:rsid w:val="00AC12AD"/>
    <w:rsid w:val="00AC4F27"/>
    <w:rsid w:val="00AC77E7"/>
    <w:rsid w:val="00AD0D2F"/>
    <w:rsid w:val="00AD0DCD"/>
    <w:rsid w:val="00AD2B28"/>
    <w:rsid w:val="00AD377D"/>
    <w:rsid w:val="00AD533E"/>
    <w:rsid w:val="00AD59F9"/>
    <w:rsid w:val="00AD5D4F"/>
    <w:rsid w:val="00AD7ADE"/>
    <w:rsid w:val="00AE1E69"/>
    <w:rsid w:val="00AE33B8"/>
    <w:rsid w:val="00AE43EF"/>
    <w:rsid w:val="00AE646E"/>
    <w:rsid w:val="00AE6883"/>
    <w:rsid w:val="00AE7CB3"/>
    <w:rsid w:val="00AE7F22"/>
    <w:rsid w:val="00AF2F56"/>
    <w:rsid w:val="00AF55F4"/>
    <w:rsid w:val="00B01AE8"/>
    <w:rsid w:val="00B03CAE"/>
    <w:rsid w:val="00B14CEF"/>
    <w:rsid w:val="00B1540B"/>
    <w:rsid w:val="00B15D4E"/>
    <w:rsid w:val="00B17990"/>
    <w:rsid w:val="00B221CF"/>
    <w:rsid w:val="00B233A3"/>
    <w:rsid w:val="00B23D6E"/>
    <w:rsid w:val="00B242F1"/>
    <w:rsid w:val="00B246DF"/>
    <w:rsid w:val="00B26F09"/>
    <w:rsid w:val="00B44221"/>
    <w:rsid w:val="00B457AC"/>
    <w:rsid w:val="00B457EB"/>
    <w:rsid w:val="00B45969"/>
    <w:rsid w:val="00B45E7C"/>
    <w:rsid w:val="00B47C18"/>
    <w:rsid w:val="00B51EAA"/>
    <w:rsid w:val="00B524D8"/>
    <w:rsid w:val="00B532E4"/>
    <w:rsid w:val="00B54E20"/>
    <w:rsid w:val="00B56440"/>
    <w:rsid w:val="00B56A99"/>
    <w:rsid w:val="00B57458"/>
    <w:rsid w:val="00B6071E"/>
    <w:rsid w:val="00B6283C"/>
    <w:rsid w:val="00B62C3A"/>
    <w:rsid w:val="00B633B0"/>
    <w:rsid w:val="00B64DA9"/>
    <w:rsid w:val="00B66B4A"/>
    <w:rsid w:val="00B75806"/>
    <w:rsid w:val="00B77C43"/>
    <w:rsid w:val="00B80C9E"/>
    <w:rsid w:val="00B826C6"/>
    <w:rsid w:val="00B8516A"/>
    <w:rsid w:val="00B91B4E"/>
    <w:rsid w:val="00B92AD3"/>
    <w:rsid w:val="00B93352"/>
    <w:rsid w:val="00B9551E"/>
    <w:rsid w:val="00BA320C"/>
    <w:rsid w:val="00BA3DD9"/>
    <w:rsid w:val="00BA5D3D"/>
    <w:rsid w:val="00BB4A98"/>
    <w:rsid w:val="00BB4D37"/>
    <w:rsid w:val="00BC0932"/>
    <w:rsid w:val="00BC1A8E"/>
    <w:rsid w:val="00BC1C40"/>
    <w:rsid w:val="00BC2AD6"/>
    <w:rsid w:val="00BC535A"/>
    <w:rsid w:val="00BC73F1"/>
    <w:rsid w:val="00BD17B8"/>
    <w:rsid w:val="00BD3B85"/>
    <w:rsid w:val="00BD3EA6"/>
    <w:rsid w:val="00BD4968"/>
    <w:rsid w:val="00BD4AC9"/>
    <w:rsid w:val="00BD58CB"/>
    <w:rsid w:val="00BE0315"/>
    <w:rsid w:val="00BE1C3C"/>
    <w:rsid w:val="00BE38F3"/>
    <w:rsid w:val="00BE6F3B"/>
    <w:rsid w:val="00BF0839"/>
    <w:rsid w:val="00BF4CEA"/>
    <w:rsid w:val="00C011C8"/>
    <w:rsid w:val="00C02AC6"/>
    <w:rsid w:val="00C1163D"/>
    <w:rsid w:val="00C13CAF"/>
    <w:rsid w:val="00C165D0"/>
    <w:rsid w:val="00C16906"/>
    <w:rsid w:val="00C16D2B"/>
    <w:rsid w:val="00C1736D"/>
    <w:rsid w:val="00C2015D"/>
    <w:rsid w:val="00C21457"/>
    <w:rsid w:val="00C21C71"/>
    <w:rsid w:val="00C24147"/>
    <w:rsid w:val="00C24FA6"/>
    <w:rsid w:val="00C26566"/>
    <w:rsid w:val="00C343B9"/>
    <w:rsid w:val="00C37239"/>
    <w:rsid w:val="00C400BA"/>
    <w:rsid w:val="00C42233"/>
    <w:rsid w:val="00C4296C"/>
    <w:rsid w:val="00C42D64"/>
    <w:rsid w:val="00C43706"/>
    <w:rsid w:val="00C44FBB"/>
    <w:rsid w:val="00C55185"/>
    <w:rsid w:val="00C55C8E"/>
    <w:rsid w:val="00C61B9A"/>
    <w:rsid w:val="00C61E2D"/>
    <w:rsid w:val="00C63AC2"/>
    <w:rsid w:val="00C663A6"/>
    <w:rsid w:val="00C66EA8"/>
    <w:rsid w:val="00C67A0A"/>
    <w:rsid w:val="00C74F49"/>
    <w:rsid w:val="00C927E9"/>
    <w:rsid w:val="00CA3611"/>
    <w:rsid w:val="00CA44DC"/>
    <w:rsid w:val="00CA57D6"/>
    <w:rsid w:val="00CB011A"/>
    <w:rsid w:val="00CB2C52"/>
    <w:rsid w:val="00CC1086"/>
    <w:rsid w:val="00CC5020"/>
    <w:rsid w:val="00CC7F8C"/>
    <w:rsid w:val="00CD4005"/>
    <w:rsid w:val="00CD4FE1"/>
    <w:rsid w:val="00CD5D72"/>
    <w:rsid w:val="00CD5DEC"/>
    <w:rsid w:val="00CD75BB"/>
    <w:rsid w:val="00CD7C08"/>
    <w:rsid w:val="00CE1051"/>
    <w:rsid w:val="00CE1497"/>
    <w:rsid w:val="00CE2AB1"/>
    <w:rsid w:val="00CE37B0"/>
    <w:rsid w:val="00CE4BFC"/>
    <w:rsid w:val="00CE4F32"/>
    <w:rsid w:val="00CE62AF"/>
    <w:rsid w:val="00CE655E"/>
    <w:rsid w:val="00CF0D0C"/>
    <w:rsid w:val="00CF2493"/>
    <w:rsid w:val="00CF40A6"/>
    <w:rsid w:val="00CF4F25"/>
    <w:rsid w:val="00CF7BBA"/>
    <w:rsid w:val="00D00947"/>
    <w:rsid w:val="00D0252C"/>
    <w:rsid w:val="00D031B9"/>
    <w:rsid w:val="00D03562"/>
    <w:rsid w:val="00D06939"/>
    <w:rsid w:val="00D109E7"/>
    <w:rsid w:val="00D139D7"/>
    <w:rsid w:val="00D1487D"/>
    <w:rsid w:val="00D171ED"/>
    <w:rsid w:val="00D1761F"/>
    <w:rsid w:val="00D24100"/>
    <w:rsid w:val="00D24652"/>
    <w:rsid w:val="00D25596"/>
    <w:rsid w:val="00D30012"/>
    <w:rsid w:val="00D33732"/>
    <w:rsid w:val="00D348B7"/>
    <w:rsid w:val="00D445B8"/>
    <w:rsid w:val="00D44C8A"/>
    <w:rsid w:val="00D51688"/>
    <w:rsid w:val="00D52E7F"/>
    <w:rsid w:val="00D52F8A"/>
    <w:rsid w:val="00D546A1"/>
    <w:rsid w:val="00D54DE7"/>
    <w:rsid w:val="00D61D92"/>
    <w:rsid w:val="00D6261B"/>
    <w:rsid w:val="00D652E8"/>
    <w:rsid w:val="00D66AB7"/>
    <w:rsid w:val="00D67D02"/>
    <w:rsid w:val="00D71135"/>
    <w:rsid w:val="00D75E1C"/>
    <w:rsid w:val="00D76C33"/>
    <w:rsid w:val="00D82E3F"/>
    <w:rsid w:val="00D84FFE"/>
    <w:rsid w:val="00D8768C"/>
    <w:rsid w:val="00D95EAA"/>
    <w:rsid w:val="00D96D6B"/>
    <w:rsid w:val="00DA06B7"/>
    <w:rsid w:val="00DA0CDD"/>
    <w:rsid w:val="00DB4599"/>
    <w:rsid w:val="00DB4FA5"/>
    <w:rsid w:val="00DC2CE6"/>
    <w:rsid w:val="00DC34CA"/>
    <w:rsid w:val="00DC4A85"/>
    <w:rsid w:val="00DC4FCA"/>
    <w:rsid w:val="00DC53FD"/>
    <w:rsid w:val="00DC7800"/>
    <w:rsid w:val="00DD34D4"/>
    <w:rsid w:val="00DD492B"/>
    <w:rsid w:val="00DD5B30"/>
    <w:rsid w:val="00DD690C"/>
    <w:rsid w:val="00DE2F36"/>
    <w:rsid w:val="00DE33CA"/>
    <w:rsid w:val="00DE7838"/>
    <w:rsid w:val="00DF0DF3"/>
    <w:rsid w:val="00DF184D"/>
    <w:rsid w:val="00DF30DC"/>
    <w:rsid w:val="00DF4AAF"/>
    <w:rsid w:val="00DF6683"/>
    <w:rsid w:val="00E05C00"/>
    <w:rsid w:val="00E13934"/>
    <w:rsid w:val="00E141DB"/>
    <w:rsid w:val="00E1714D"/>
    <w:rsid w:val="00E202A6"/>
    <w:rsid w:val="00E20A94"/>
    <w:rsid w:val="00E213C3"/>
    <w:rsid w:val="00E21D97"/>
    <w:rsid w:val="00E21EF4"/>
    <w:rsid w:val="00E21FFE"/>
    <w:rsid w:val="00E222D4"/>
    <w:rsid w:val="00E339CA"/>
    <w:rsid w:val="00E34D52"/>
    <w:rsid w:val="00E355F6"/>
    <w:rsid w:val="00E35EF2"/>
    <w:rsid w:val="00E444CE"/>
    <w:rsid w:val="00E46670"/>
    <w:rsid w:val="00E46FA4"/>
    <w:rsid w:val="00E51CD2"/>
    <w:rsid w:val="00E5568F"/>
    <w:rsid w:val="00E574F2"/>
    <w:rsid w:val="00E57DD2"/>
    <w:rsid w:val="00E6401E"/>
    <w:rsid w:val="00E66837"/>
    <w:rsid w:val="00E66929"/>
    <w:rsid w:val="00E67A3D"/>
    <w:rsid w:val="00E74195"/>
    <w:rsid w:val="00E7499E"/>
    <w:rsid w:val="00E7508F"/>
    <w:rsid w:val="00E75409"/>
    <w:rsid w:val="00E764AE"/>
    <w:rsid w:val="00E810F2"/>
    <w:rsid w:val="00E84591"/>
    <w:rsid w:val="00E92F9B"/>
    <w:rsid w:val="00E95831"/>
    <w:rsid w:val="00E97824"/>
    <w:rsid w:val="00EA0B78"/>
    <w:rsid w:val="00EA7A94"/>
    <w:rsid w:val="00EB2743"/>
    <w:rsid w:val="00EB2872"/>
    <w:rsid w:val="00EB2BCA"/>
    <w:rsid w:val="00EB3AC2"/>
    <w:rsid w:val="00EB3C4C"/>
    <w:rsid w:val="00EB4E9A"/>
    <w:rsid w:val="00EB7A67"/>
    <w:rsid w:val="00EC16A4"/>
    <w:rsid w:val="00EC1724"/>
    <w:rsid w:val="00EC533E"/>
    <w:rsid w:val="00EC618A"/>
    <w:rsid w:val="00ED0535"/>
    <w:rsid w:val="00ED4C88"/>
    <w:rsid w:val="00ED6C77"/>
    <w:rsid w:val="00EE16D5"/>
    <w:rsid w:val="00EE18D4"/>
    <w:rsid w:val="00EE2CA2"/>
    <w:rsid w:val="00EE5662"/>
    <w:rsid w:val="00EE6D8A"/>
    <w:rsid w:val="00EF0B82"/>
    <w:rsid w:val="00EF319E"/>
    <w:rsid w:val="00EF38E8"/>
    <w:rsid w:val="00EF3BEF"/>
    <w:rsid w:val="00EF42AE"/>
    <w:rsid w:val="00EF451D"/>
    <w:rsid w:val="00EF60C7"/>
    <w:rsid w:val="00F00772"/>
    <w:rsid w:val="00F03D82"/>
    <w:rsid w:val="00F06D90"/>
    <w:rsid w:val="00F10137"/>
    <w:rsid w:val="00F1257D"/>
    <w:rsid w:val="00F13645"/>
    <w:rsid w:val="00F158FB"/>
    <w:rsid w:val="00F178C4"/>
    <w:rsid w:val="00F22040"/>
    <w:rsid w:val="00F2237C"/>
    <w:rsid w:val="00F22816"/>
    <w:rsid w:val="00F26106"/>
    <w:rsid w:val="00F2622F"/>
    <w:rsid w:val="00F27498"/>
    <w:rsid w:val="00F35E8B"/>
    <w:rsid w:val="00F472F4"/>
    <w:rsid w:val="00F507B9"/>
    <w:rsid w:val="00F5304F"/>
    <w:rsid w:val="00F53A5B"/>
    <w:rsid w:val="00F56C6F"/>
    <w:rsid w:val="00F57934"/>
    <w:rsid w:val="00F616A8"/>
    <w:rsid w:val="00F63997"/>
    <w:rsid w:val="00F639CB"/>
    <w:rsid w:val="00F6648F"/>
    <w:rsid w:val="00F70AA9"/>
    <w:rsid w:val="00F70D8F"/>
    <w:rsid w:val="00F72838"/>
    <w:rsid w:val="00F72E92"/>
    <w:rsid w:val="00F773F3"/>
    <w:rsid w:val="00F801E1"/>
    <w:rsid w:val="00F8301D"/>
    <w:rsid w:val="00F84CBC"/>
    <w:rsid w:val="00F86512"/>
    <w:rsid w:val="00F905CC"/>
    <w:rsid w:val="00F93E53"/>
    <w:rsid w:val="00FA4A22"/>
    <w:rsid w:val="00FA5437"/>
    <w:rsid w:val="00FB13C3"/>
    <w:rsid w:val="00FB1759"/>
    <w:rsid w:val="00FB58FA"/>
    <w:rsid w:val="00FB592D"/>
    <w:rsid w:val="00FB721C"/>
    <w:rsid w:val="00FC2504"/>
    <w:rsid w:val="00FC4CCD"/>
    <w:rsid w:val="00FD13D4"/>
    <w:rsid w:val="00FD2642"/>
    <w:rsid w:val="00FD31A6"/>
    <w:rsid w:val="00FD33EF"/>
    <w:rsid w:val="00FD366F"/>
    <w:rsid w:val="00FD4F5B"/>
    <w:rsid w:val="00FD7287"/>
    <w:rsid w:val="00FE0476"/>
    <w:rsid w:val="00FE1157"/>
    <w:rsid w:val="00FE1FA9"/>
    <w:rsid w:val="00FE5EC4"/>
    <w:rsid w:val="00FF079C"/>
    <w:rsid w:val="00FF4BF4"/>
    <w:rsid w:val="00FF67D0"/>
    <w:rsid w:val="00FF7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28E"/>
    <w:pPr>
      <w:spacing w:after="200" w:line="276" w:lineRule="auto"/>
    </w:pPr>
    <w:rPr>
      <w:rFonts w:eastAsia="Times New Roman"/>
    </w:rPr>
  </w:style>
  <w:style w:type="paragraph" w:styleId="Heading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Normal"/>
    <w:link w:val="Heading1Char"/>
    <w:uiPriority w:val="99"/>
    <w:qFormat/>
    <w:rsid w:val="0086328E"/>
    <w:pPr>
      <w:spacing w:before="100" w:beforeAutospacing="1" w:after="100" w:afterAutospacing="1" w:line="240" w:lineRule="auto"/>
      <w:outlineLvl w:val="0"/>
    </w:pPr>
    <w:rPr>
      <w:rFonts w:ascii="Tahoma" w:hAnsi="Tahoma"/>
      <w:sz w:val="20"/>
      <w:szCs w:val="20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r"/>
    <w:basedOn w:val="DefaultParagraphFont"/>
    <w:link w:val="Heading1"/>
    <w:uiPriority w:val="99"/>
    <w:locked/>
    <w:rsid w:val="0086328E"/>
    <w:rPr>
      <w:rFonts w:ascii="Tahoma" w:hAnsi="Tahoma" w:cs="Times New Roman"/>
      <w:sz w:val="20"/>
      <w:szCs w:val="20"/>
      <w:lang w:val="en-US"/>
    </w:rPr>
  </w:style>
  <w:style w:type="character" w:customStyle="1" w:styleId="1">
    <w:name w:val="Заголовок 1 Знак"/>
    <w:basedOn w:val="DefaultParagraphFont"/>
    <w:uiPriority w:val="99"/>
    <w:rsid w:val="0086328E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ListParagraph">
    <w:name w:val="List Paragraph"/>
    <w:basedOn w:val="Normal"/>
    <w:uiPriority w:val="99"/>
    <w:qFormat/>
    <w:rsid w:val="00420C05"/>
    <w:pPr>
      <w:ind w:left="720"/>
      <w:contextualSpacing/>
    </w:pPr>
  </w:style>
  <w:style w:type="paragraph" w:customStyle="1" w:styleId="a">
    <w:name w:val="МУ Обычный стиль"/>
    <w:basedOn w:val="Normal"/>
    <w:autoRedefine/>
    <w:uiPriority w:val="99"/>
    <w:rsid w:val="00924362"/>
    <w:pPr>
      <w:widowControl w:val="0"/>
      <w:tabs>
        <w:tab w:val="left" w:pos="1134"/>
      </w:tabs>
      <w:autoSpaceDE w:val="0"/>
      <w:autoSpaceDN w:val="0"/>
      <w:adjustRightInd w:val="0"/>
      <w:spacing w:after="0" w:line="240" w:lineRule="auto"/>
      <w:ind w:firstLine="696"/>
      <w:jc w:val="both"/>
    </w:pPr>
    <w:rPr>
      <w:rFonts w:ascii="Times New Roman" w:hAnsi="Times New Roman"/>
      <w:spacing w:val="-4"/>
      <w:sz w:val="28"/>
      <w:szCs w:val="28"/>
    </w:rPr>
  </w:style>
  <w:style w:type="paragraph" w:customStyle="1" w:styleId="ConsPlusNormal">
    <w:name w:val="ConsPlusNormal"/>
    <w:link w:val="ConsPlusNormal0"/>
    <w:uiPriority w:val="99"/>
    <w:rsid w:val="00EE18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657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74EF"/>
    <w:rPr>
      <w:rFonts w:ascii="Tahoma" w:hAnsi="Tahoma" w:cs="Tahoma"/>
      <w:sz w:val="16"/>
      <w:szCs w:val="16"/>
      <w:lang w:eastAsia="ru-RU"/>
    </w:rPr>
  </w:style>
  <w:style w:type="character" w:styleId="CommentReference">
    <w:name w:val="annotation reference"/>
    <w:basedOn w:val="DefaultParagraphFont"/>
    <w:uiPriority w:val="99"/>
    <w:semiHidden/>
    <w:rsid w:val="006574E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574E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574EF"/>
    <w:rPr>
      <w:rFonts w:eastAsia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574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574EF"/>
    <w:rPr>
      <w:b/>
      <w:bCs/>
    </w:rPr>
  </w:style>
  <w:style w:type="character" w:customStyle="1" w:styleId="blk">
    <w:name w:val="blk"/>
    <w:basedOn w:val="DefaultParagraphFont"/>
    <w:uiPriority w:val="99"/>
    <w:rsid w:val="002021E8"/>
    <w:rPr>
      <w:rFonts w:cs="Times New Roman"/>
    </w:rPr>
  </w:style>
  <w:style w:type="character" w:customStyle="1" w:styleId="u">
    <w:name w:val="u"/>
    <w:basedOn w:val="DefaultParagraphFont"/>
    <w:uiPriority w:val="99"/>
    <w:rsid w:val="002021E8"/>
    <w:rPr>
      <w:rFonts w:cs="Times New Roman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3F0013"/>
    <w:rPr>
      <w:rFonts w:ascii="Arial" w:hAnsi="Arial" w:cs="Arial"/>
      <w:lang w:val="ru-RU" w:eastAsia="ru-RU" w:bidi="ar-SA"/>
    </w:rPr>
  </w:style>
  <w:style w:type="paragraph" w:styleId="Header">
    <w:name w:val="header"/>
    <w:basedOn w:val="Normal"/>
    <w:link w:val="HeaderChar"/>
    <w:uiPriority w:val="99"/>
    <w:rsid w:val="001C0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C0680"/>
    <w:rPr>
      <w:rFonts w:eastAsia="Times New Roman" w:cs="Times New Roman"/>
      <w:lang w:eastAsia="ru-RU"/>
    </w:rPr>
  </w:style>
  <w:style w:type="paragraph" w:styleId="Footer">
    <w:name w:val="footer"/>
    <w:basedOn w:val="Normal"/>
    <w:link w:val="FooterChar"/>
    <w:uiPriority w:val="99"/>
    <w:rsid w:val="001C0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C0680"/>
    <w:rPr>
      <w:rFonts w:eastAsia="Times New Roman" w:cs="Times New Roman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CE4BFC"/>
    <w:rPr>
      <w:rFonts w:cs="Times New Roman"/>
      <w:vertAlign w:val="superscript"/>
    </w:rPr>
  </w:style>
  <w:style w:type="character" w:customStyle="1" w:styleId="FontStyle28">
    <w:name w:val="Font Style28"/>
    <w:uiPriority w:val="99"/>
    <w:rsid w:val="00D06939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rsid w:val="004B70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12457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ep">
    <w:name w:val="ep"/>
    <w:basedOn w:val="DefaultParagraphFont"/>
    <w:uiPriority w:val="99"/>
    <w:rsid w:val="0046183F"/>
    <w:rPr>
      <w:rFonts w:cs="Times New Roman"/>
    </w:rPr>
  </w:style>
  <w:style w:type="character" w:customStyle="1" w:styleId="epm">
    <w:name w:val="epm"/>
    <w:basedOn w:val="DefaultParagraphFont"/>
    <w:uiPriority w:val="99"/>
    <w:rsid w:val="00E21FFE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B9551E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9551E"/>
    <w:rPr>
      <w:rFonts w:ascii="Times New Roman" w:hAnsi="Times New Roman" w:cs="Times New Roman"/>
      <w:sz w:val="20"/>
      <w:szCs w:val="20"/>
    </w:rPr>
  </w:style>
  <w:style w:type="paragraph" w:customStyle="1" w:styleId="10">
    <w:name w:val="Абзац списка1"/>
    <w:basedOn w:val="Normal"/>
    <w:uiPriority w:val="99"/>
    <w:rsid w:val="002E7906"/>
    <w:pPr>
      <w:ind w:left="720"/>
    </w:pPr>
    <w:rPr>
      <w:rFonts w:eastAsia="Calibri"/>
    </w:rPr>
  </w:style>
  <w:style w:type="character" w:styleId="Hyperlink">
    <w:name w:val="Hyperlink"/>
    <w:basedOn w:val="DefaultParagraphFont"/>
    <w:uiPriority w:val="99"/>
    <w:rsid w:val="00B45969"/>
    <w:rPr>
      <w:rFonts w:cs="Times New Roman"/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B45969"/>
    <w:pPr>
      <w:spacing w:after="0" w:line="240" w:lineRule="auto"/>
      <w:ind w:firstLine="540"/>
      <w:jc w:val="both"/>
    </w:pPr>
    <w:rPr>
      <w:rFonts w:ascii="Times New Roman" w:eastAsia="Calibri" w:hAnsi="Times New Roman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45969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locked/>
    <w:rsid w:val="00B45969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33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3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3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3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A70EDA55ACAB738CBC5A0A59FD95CA1604465B19ABB8344AE94F8208208026A4AFEB31B6B00C9CL9R5N" TargetMode="External"/><Relationship Id="rId13" Type="http://schemas.openxmlformats.org/officeDocument/2006/relationships/hyperlink" Target="consultantplus://offline/ref=D1307841A669489E1CDE300BA72382724C9432CCD279F1AF05AC94CDC1M63FF" TargetMode="External"/><Relationship Id="rId18" Type="http://schemas.openxmlformats.org/officeDocument/2006/relationships/hyperlink" Target="consultantplus://offline/ref=E315252BDC0AD0963268E7F8A7D7F72EF7C52E8EA0C4631B0D39E1D45D490E9D50F3EACF07C94F92tA3FJ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CDA70EDA55ACAB738CBC5A0A59FD95CA1604465B19ABB8344AE94F8208208026A4AFEB31B6B00C9CL9R5N" TargetMode="External"/><Relationship Id="rId12" Type="http://schemas.openxmlformats.org/officeDocument/2006/relationships/hyperlink" Target="consultantplus://offline/ref=3AEC703C373AEC410465177D3B4CBACA1CA6A2ED71E498F42F917E1C43vAN3M" TargetMode="External"/><Relationship Id="rId17" Type="http://schemas.openxmlformats.org/officeDocument/2006/relationships/hyperlink" Target="consultantplus://offline/ref=03AC36D128BC8DD6D9884E51C1455B1BF40CD0F61DCE83C4FC298CA79AD19334207FE50BD8024A3CkEL" TargetMode="External"/><Relationship Id="rId2" Type="http://schemas.openxmlformats.org/officeDocument/2006/relationships/styles" Target="styles.xml"/><Relationship Id="rId16" Type="http://schemas.openxmlformats.org/officeDocument/2006/relationships/hyperlink" Target="http://yandex.ru/clck/jsredir?from=yandex.ru%3Byandsearch%3Bweb%3B%3B&amp;text=152-%D1%84%D0%B7&amp;uuid=&amp;state=AiuY0DBWFJ4ePaEse6rgeAjgs2pI3DW99KUdgowt9XvoT-twMUKrgIlqcQ8fVL94I13XZfMblT1WAVoAnfArJfzBJ4vCIE0yHm-rS2yBITKk9JmmR_TnGZu4H5sA20_pTmsJ09KUhzrdn_AAMu8L-oGbIW3rzwZYduRGipab0WprUbBT_mlvooHPiqhxoGGbsk3RHSn_XqqlP0F7WazZ21KBxjbWNuAwYAmP_U_f6iKqLEdC3-SyRYNj95TTLqPB-P4vRl3TiHjtjZikz5TkvmV-u32ohNaGTwLAitr1jqA&amp;data=UlNrNmk5WktYejR0eWJFYk1LdmtxaEhOSDNtZ0gtX25fT3FFamtyaEZqZXJlUUZQTkhDWnc1UGdVdnRCVmt4bXZ0N1ROWWhOb2ZJTzZYd3BYS0VwYndaNE1VcnpJR0wyRDdfZXEtZXRfY24zSGFCaWhQVUgxdw&amp;b64e=2&amp;sign=f74cb365e59fc0c67f732592232cdfc1&amp;keyno=0&amp;l10n=ru&amp;mc=5.331501565219546" TargetMode="External"/><Relationship Id="rId20" Type="http://schemas.openxmlformats.org/officeDocument/2006/relationships/hyperlink" Target="mailto:mfc-korolev@yandex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E321873C87A824524F0375F664ECBC51129FFDC67EF7A33CE853516D1u2TFN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yandex.ru/clck/jsredir?from=yandex.ru%3Byandsearch%3Bweb%3B%3B&amp;text=63-%D1%84%D0%B7%20%D0%BE%D0%B1%20%D1%8D%D0%BB%D0%B5%D0%BA%D1%82%D1%80%D0%BE%D0%BD%D0%BD%D0%BE%D0%B9%20%D0%BF%D0%BE%D0%B4%D0%BF%D0%B8%D1%81%D0%B8&amp;uuid=&amp;state=AiuY0DBWFJ4ePaEse6rgeAjgs2pI3DW99KUdgowt9XtO8xHuNro5yZmnfAM-5RtYXpjSkoKP1r9B7ahS6Fz9VuSkO1w2XfwZpyMVgc4DEfm5A0XV6dwX_Lq1T4tX9E0ofTKrgBBx2W3fCrwW5MAUOU5UVDjiPyXp-coMJm_xNvsGMQGRosgnTtlFX8gvudFt13t6R55vhQPS4pAnK3_MYQEwTh05hWDRhacbrVC8887aJKnytg8CEKw2dcSm6xKx0s-Oco9Y8VuLLaZV77d7Q4sHGfflsHZn&amp;data=UlNrNmk5WktYejR0eWJFYk1LdmtxaEhOSDNtZ0gtX25fT3FFamtyaEZqZUFod21qa2Nsanc4Q3BZZG9MTVQ3ZFFiQjhMSXB5S0ttWm1xcnJ6aWFYeTBBQVVKZkhqLUNrMDFrNVZPdlI5M1V6bVlqUmVlZnd6QQ&amp;b64e=2&amp;sign=01adf505064993239e098c215f725f33&amp;keyno=0&amp;l10n=ru&amp;mc=4.7536172247853905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913DA85F84408EB41D507008F3C22275FC37807EEB7EB5DBFF51579698Q1mAN" TargetMode="External"/><Relationship Id="rId19" Type="http://schemas.openxmlformats.org/officeDocument/2006/relationships/hyperlink" Target="http://www.mu-korole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13DA85F84408EB41D507008F3C22275FC368479EF74B5DBFF51579698Q1mAN" TargetMode="External"/><Relationship Id="rId14" Type="http://schemas.openxmlformats.org/officeDocument/2006/relationships/hyperlink" Target="consultantplus://offline/ref=FFCF61B1203897002AE1EBBDD6BF3825CCC242D70BB300727A0349900Bw5JB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612</TotalTime>
  <Pages>56</Pages>
  <Words>18654</Words>
  <Characters>-32766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subject/>
  <dc:creator>Тимченко Анатолий Евгеньевич</dc:creator>
  <cp:keywords/>
  <dc:description/>
  <cp:lastModifiedBy>Анфимочева</cp:lastModifiedBy>
  <cp:revision>91</cp:revision>
  <cp:lastPrinted>2014-07-01T12:36:00Z</cp:lastPrinted>
  <dcterms:created xsi:type="dcterms:W3CDTF">2014-06-04T11:21:00Z</dcterms:created>
  <dcterms:modified xsi:type="dcterms:W3CDTF">2014-07-08T13:13:00Z</dcterms:modified>
</cp:coreProperties>
</file>