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8A9" w:rsidRPr="00A83492" w:rsidRDefault="00C568A9" w:rsidP="00A83492">
      <w:pPr>
        <w:pStyle w:val="NormalWeb"/>
        <w:jc w:val="center"/>
        <w:rPr>
          <w:rStyle w:val="Strong"/>
          <w:b w:val="0"/>
          <w:sz w:val="28"/>
          <w:szCs w:val="28"/>
        </w:rPr>
      </w:pPr>
      <w:r w:rsidRPr="00A83492">
        <w:rPr>
          <w:b/>
          <w:sz w:val="28"/>
          <w:szCs w:val="28"/>
        </w:rPr>
        <w:t>Устав Общероссийской общественной организации инвалидов «Всероссийское Общество Глухих», ОООИ ВОГ.</w:t>
      </w:r>
    </w:p>
    <w:p w:rsidR="00C568A9" w:rsidRDefault="00C568A9" w:rsidP="00A83492">
      <w:pPr>
        <w:pStyle w:val="NormalWeb"/>
        <w:jc w:val="center"/>
      </w:pPr>
      <w:r>
        <w:rPr>
          <w:rStyle w:val="Strong"/>
        </w:rPr>
        <w:t>Глава 1. Общие положения</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w:t>
      </w:r>
      <w:r>
        <w:t xml:space="preserve"> </w:t>
      </w:r>
    </w:p>
    <w:p w:rsidR="00C568A9" w:rsidRDefault="00C568A9" w:rsidP="00A83492">
      <w:pPr>
        <w:pStyle w:val="NormalWeb"/>
      </w:pPr>
      <w:r>
        <w:t xml:space="preserve">Общероссийская общественная организация инвалидов "Всероссийское общество глухих" - добровольное, самоуправляемое, основанное на членстве общественное объединение граждан Российской Федерации с нарушением слуха, являющихся инвалидами (далее по тексту глухие). </w:t>
      </w:r>
    </w:p>
    <w:p w:rsidR="00C568A9" w:rsidRDefault="00C568A9" w:rsidP="00A83492">
      <w:pPr>
        <w:pStyle w:val="NormalWeb"/>
      </w:pPr>
      <w:r>
        <w:t xml:space="preserve">Полное наименование: Общероссийская общественная организация инвалидов "Всероссийское общество глухих". </w:t>
      </w:r>
    </w:p>
    <w:p w:rsidR="00C568A9" w:rsidRDefault="00C568A9" w:rsidP="00A83492">
      <w:pPr>
        <w:pStyle w:val="NormalWeb"/>
      </w:pPr>
      <w:r>
        <w:t xml:space="preserve">Сокращенное наименование: ОООИ ВОГ. </w:t>
      </w:r>
    </w:p>
    <w:p w:rsidR="00C568A9" w:rsidRDefault="00C568A9" w:rsidP="00A83492">
      <w:pPr>
        <w:pStyle w:val="NormalWeb"/>
      </w:pPr>
      <w:r>
        <w:t xml:space="preserve">Фирменное наименование: Всероссийское общество глухих (ВОГ). </w:t>
      </w:r>
    </w:p>
    <w:p w:rsidR="00C568A9" w:rsidRDefault="00C568A9" w:rsidP="00A83492">
      <w:pPr>
        <w:pStyle w:val="NormalWeb"/>
      </w:pPr>
      <w:r>
        <w:br/>
      </w:r>
      <w:r>
        <w:rPr>
          <w:rStyle w:val="Strong"/>
        </w:rPr>
        <w:t>Статья 2</w:t>
      </w:r>
      <w:r>
        <w:t xml:space="preserve"> </w:t>
      </w:r>
    </w:p>
    <w:p w:rsidR="00C568A9" w:rsidRDefault="00C568A9" w:rsidP="00A83492">
      <w:pPr>
        <w:pStyle w:val="NormalWeb"/>
      </w:pPr>
      <w:r>
        <w:t xml:space="preserve">ВОГ является продолжателем традиций Всероссийского объединения глухонемых, созданного на Первом Учредительном Всероссийском съезде глухонемых 21-25 сентября 1926 года, проходившем в г. Москве. Устав Всероссийского объединения глухонемых был утвержден 19 октября 1926 года Коллегией Народного Комиссариата социального обеспечения РСФСР (протокол № 34, пункт 4). </w:t>
      </w:r>
    </w:p>
    <w:p w:rsidR="00C568A9" w:rsidRDefault="00C568A9" w:rsidP="00A83492">
      <w:pPr>
        <w:pStyle w:val="NormalWeb"/>
      </w:pPr>
      <w:r>
        <w:t xml:space="preserve">Всероссийское объединение глухонемых было переименовано: </w:t>
      </w:r>
    </w:p>
    <w:p w:rsidR="00C568A9" w:rsidRDefault="00C568A9" w:rsidP="00A83492">
      <w:pPr>
        <w:numPr>
          <w:ilvl w:val="0"/>
          <w:numId w:val="1"/>
        </w:numPr>
        <w:spacing w:before="100" w:beforeAutospacing="1" w:after="100" w:afterAutospacing="1" w:line="240" w:lineRule="auto"/>
      </w:pPr>
      <w:r>
        <w:t>в 1932 году - во Всероссийское общество глухонемых;</w:t>
      </w:r>
    </w:p>
    <w:p w:rsidR="00C568A9" w:rsidRDefault="00C568A9" w:rsidP="00A83492">
      <w:pPr>
        <w:numPr>
          <w:ilvl w:val="0"/>
          <w:numId w:val="1"/>
        </w:numPr>
        <w:spacing w:before="100" w:beforeAutospacing="1" w:after="100" w:afterAutospacing="1" w:line="240" w:lineRule="auto"/>
      </w:pPr>
      <w:r>
        <w:t>в 1959 году - во Всероссийское общество глухих;</w:t>
      </w:r>
    </w:p>
    <w:p w:rsidR="00C568A9" w:rsidRDefault="00C568A9" w:rsidP="00A83492">
      <w:pPr>
        <w:numPr>
          <w:ilvl w:val="0"/>
          <w:numId w:val="1"/>
        </w:numPr>
        <w:spacing w:before="100" w:beforeAutospacing="1" w:after="100" w:afterAutospacing="1" w:line="240" w:lineRule="auto"/>
      </w:pPr>
      <w:r>
        <w:t>в 1980 году - во Всероссийское ордена "Знак Почета" общество глухих;</w:t>
      </w:r>
    </w:p>
    <w:p w:rsidR="00C568A9" w:rsidRDefault="00C568A9" w:rsidP="00A83492">
      <w:pPr>
        <w:numPr>
          <w:ilvl w:val="0"/>
          <w:numId w:val="1"/>
        </w:numPr>
        <w:spacing w:before="100" w:beforeAutospacing="1" w:after="100" w:afterAutospacing="1" w:line="240" w:lineRule="auto"/>
      </w:pPr>
      <w:r>
        <w:t>в 1990 году - во Всероссийское общество глухих;</w:t>
      </w:r>
    </w:p>
    <w:p w:rsidR="00C568A9" w:rsidRDefault="00C568A9" w:rsidP="00A83492">
      <w:pPr>
        <w:numPr>
          <w:ilvl w:val="0"/>
          <w:numId w:val="1"/>
        </w:numPr>
        <w:spacing w:before="100" w:beforeAutospacing="1" w:after="100" w:afterAutospacing="1" w:line="240" w:lineRule="auto"/>
      </w:pPr>
      <w:r>
        <w:t>в 1995 году - в общественную организацию "Всероссийское общество глухих";</w:t>
      </w:r>
    </w:p>
    <w:p w:rsidR="00C568A9" w:rsidRDefault="00C568A9" w:rsidP="00A83492">
      <w:pPr>
        <w:numPr>
          <w:ilvl w:val="0"/>
          <w:numId w:val="1"/>
        </w:numPr>
        <w:spacing w:before="100" w:beforeAutospacing="1" w:after="100" w:afterAutospacing="1" w:line="240" w:lineRule="auto"/>
      </w:pPr>
      <w:r>
        <w:t>в 2003 году - в Общероссийскую общественную организацию инвалидов "Всероссийское общество глухих".</w:t>
      </w:r>
    </w:p>
    <w:p w:rsidR="00C568A9" w:rsidRDefault="00C568A9" w:rsidP="00A83492">
      <w:pPr>
        <w:pStyle w:val="NormalWeb"/>
      </w:pPr>
      <w:r>
        <w:br/>
      </w:r>
      <w:r>
        <w:rPr>
          <w:rStyle w:val="Strong"/>
        </w:rPr>
        <w:t>Статья 3</w:t>
      </w:r>
      <w:r>
        <w:t xml:space="preserve"> </w:t>
      </w:r>
    </w:p>
    <w:p w:rsidR="00C568A9" w:rsidRDefault="00C568A9" w:rsidP="00A83492">
      <w:pPr>
        <w:pStyle w:val="NormalWeb"/>
      </w:pPr>
      <w:r>
        <w:t xml:space="preserve">ВОГ имеет свои структурные подразделения на территории более половины субъектов Российской Федерации. </w:t>
      </w:r>
    </w:p>
    <w:p w:rsidR="00C568A9" w:rsidRDefault="00C568A9" w:rsidP="00A83492">
      <w:pPr>
        <w:pStyle w:val="NormalWeb"/>
      </w:pPr>
      <w:r>
        <w:t xml:space="preserve">  </w:t>
      </w:r>
    </w:p>
    <w:p w:rsidR="00C568A9" w:rsidRDefault="00C568A9" w:rsidP="00A83492">
      <w:pPr>
        <w:pStyle w:val="NormalWeb"/>
      </w:pPr>
      <w:r>
        <w:rPr>
          <w:rStyle w:val="Strong"/>
        </w:rPr>
        <w:t>Статья 4</w:t>
      </w:r>
      <w:r>
        <w:t xml:space="preserve"> </w:t>
      </w:r>
    </w:p>
    <w:p w:rsidR="00C568A9" w:rsidRDefault="00C568A9" w:rsidP="00A83492">
      <w:pPr>
        <w:pStyle w:val="NormalWeb"/>
      </w:pPr>
      <w:r>
        <w:t xml:space="preserve">ВОГ осуществляет свою деятельность в соответствии с законодательством Российской Федерации, а также общепризнанными принципами и нормами международного права, международными договорами Российской Федерации и настоящим Уставом на основе принципов добровольности, самоуправления, законности, гласности, равноправия. </w:t>
      </w:r>
    </w:p>
    <w:p w:rsidR="00C568A9" w:rsidRDefault="00C568A9" w:rsidP="00A83492">
      <w:pPr>
        <w:pStyle w:val="NormalWeb"/>
      </w:pPr>
      <w:r>
        <w:t xml:space="preserve">Все структурные подразделения ВОГ действуют на основании единого Устава ВОГ. </w:t>
      </w:r>
    </w:p>
    <w:p w:rsidR="00C568A9" w:rsidRDefault="00C568A9" w:rsidP="00A83492">
      <w:pPr>
        <w:pStyle w:val="NormalWeb"/>
      </w:pPr>
      <w:r>
        <w:br/>
      </w:r>
      <w:r>
        <w:rPr>
          <w:rStyle w:val="Strong"/>
        </w:rPr>
        <w:t>Статья 5</w:t>
      </w:r>
      <w:r>
        <w:t xml:space="preserve"> </w:t>
      </w:r>
    </w:p>
    <w:p w:rsidR="00C568A9" w:rsidRDefault="00C568A9" w:rsidP="00A83492">
      <w:pPr>
        <w:pStyle w:val="NormalWeb"/>
      </w:pPr>
      <w:r>
        <w:t xml:space="preserve">ВОГ является юридическим лицом с момента его государственной регистрации, обладает обособленным имуществом, имеет самостоятельный баланс, может от своего имени приобретать имущественные и личные неимущественные права и нести обязанности, заключать договоры, соглашения, быть истцом и ответчиком в суде, открывать расчетные и иные счета в банковских учреждениях в российской и иностранной валюте. </w:t>
      </w:r>
    </w:p>
    <w:p w:rsidR="00C568A9" w:rsidRDefault="00C568A9" w:rsidP="00A83492">
      <w:pPr>
        <w:pStyle w:val="NormalWeb"/>
      </w:pPr>
      <w:r>
        <w:br/>
      </w:r>
      <w:r>
        <w:rPr>
          <w:rStyle w:val="Strong"/>
        </w:rPr>
        <w:t>Статья 6</w:t>
      </w:r>
      <w:r>
        <w:t xml:space="preserve"> </w:t>
      </w:r>
    </w:p>
    <w:p w:rsidR="00C568A9" w:rsidRDefault="00C568A9" w:rsidP="00A83492">
      <w:pPr>
        <w:pStyle w:val="NormalWeb"/>
      </w:pPr>
      <w:r>
        <w:t xml:space="preserve">ВОГ имеет круглую печать, штамп, бланки со своим наименованием, эмблему, флаг, иную символику, а также иные реквизиты, утвержденные и зарегистрированные в порядке, установленном действующим законодательством. </w:t>
      </w:r>
    </w:p>
    <w:p w:rsidR="00C568A9" w:rsidRDefault="00C568A9" w:rsidP="00A83492">
      <w:pPr>
        <w:pStyle w:val="NormalWeb"/>
      </w:pPr>
      <w:r>
        <w:br/>
      </w:r>
      <w:r>
        <w:rPr>
          <w:rStyle w:val="Strong"/>
        </w:rPr>
        <w:t>Статья 7</w:t>
      </w:r>
      <w:r>
        <w:t xml:space="preserve"> </w:t>
      </w:r>
    </w:p>
    <w:p w:rsidR="00C568A9" w:rsidRDefault="00C568A9" w:rsidP="00A83492">
      <w:pPr>
        <w:pStyle w:val="NormalWeb"/>
      </w:pPr>
      <w:r>
        <w:t xml:space="preserve">Эмблема ВОГ представляет собой графические изображения букв "В", "О", "Г" русской пальцевой (дактильной) азбуки глухих, обозначающих аббревиатуру "Всероссийское общество глухих". Графические изображения букв изменяются по цвету от темно-голубого до светло-голубого. Графические изображения букв расположены в центре круга белого цвета, окаймленного по окружности: сверху - надпись "Всероссийское общество глухих" темно-голубого цвета, снизу - лентой белого, синего и красного цвета, по центру которой темно-голубым цветом указан год образования ВОГ. </w:t>
      </w:r>
    </w:p>
    <w:p w:rsidR="00C568A9" w:rsidRDefault="00C568A9" w:rsidP="00A83492">
      <w:pPr>
        <w:pStyle w:val="NormalWeb"/>
      </w:pPr>
      <w:r>
        <w:br/>
      </w:r>
      <w:r>
        <w:rPr>
          <w:rStyle w:val="Strong"/>
        </w:rPr>
        <w:t>Статья 8</w:t>
      </w:r>
      <w:r>
        <w:t xml:space="preserve"> </w:t>
      </w:r>
    </w:p>
    <w:p w:rsidR="00C568A9" w:rsidRDefault="00C568A9" w:rsidP="00A83492">
      <w:pPr>
        <w:pStyle w:val="NormalWeb"/>
      </w:pPr>
      <w:r>
        <w:t xml:space="preserve">Флаг ВОГ представляет собой горизонтально расположенное прямоугольное полотнище бирюзового цвета с соотношением сторон 2/3, окаймленное по периметру золотистой лентой (или бахромой) шириной 1/20 высоты флага, в центре которого изображена эмблема ВОГ с диаметром окружности 1/3 высоты флага. </w:t>
      </w:r>
    </w:p>
    <w:p w:rsidR="00C568A9" w:rsidRDefault="00C568A9" w:rsidP="00A83492">
      <w:pPr>
        <w:pStyle w:val="NormalWeb"/>
      </w:pPr>
      <w:r>
        <w:t xml:space="preserve">  </w:t>
      </w:r>
    </w:p>
    <w:p w:rsidR="00C568A9" w:rsidRDefault="00C568A9" w:rsidP="00A83492">
      <w:pPr>
        <w:pStyle w:val="NormalWeb"/>
      </w:pPr>
      <w:r>
        <w:rPr>
          <w:rStyle w:val="Strong"/>
        </w:rPr>
        <w:t>Статья 9</w:t>
      </w:r>
      <w:r>
        <w:t xml:space="preserve"> </w:t>
      </w:r>
    </w:p>
    <w:p w:rsidR="00C568A9" w:rsidRDefault="00C568A9" w:rsidP="00A83492">
      <w:pPr>
        <w:pStyle w:val="NormalWeb"/>
      </w:pPr>
      <w:r>
        <w:t>ВОГ несет ответственность по своим обязательствам всем принадлежащим ему имуществом, на которое в соответствии с действующим законодательством может быть обращено взыскание.</w:t>
      </w:r>
      <w:r>
        <w:br/>
        <w:t xml:space="preserve">ВОГ не несет ответственность по обязательствам государства и своих членов, а государство и члены ВОГ не несут ответственность по обязательствам ВОГ. </w:t>
      </w:r>
    </w:p>
    <w:p w:rsidR="00C568A9" w:rsidRDefault="00C568A9" w:rsidP="00A83492">
      <w:pPr>
        <w:pStyle w:val="NormalWeb"/>
      </w:pPr>
      <w:r>
        <w:t xml:space="preserve">  </w:t>
      </w:r>
    </w:p>
    <w:p w:rsidR="00C568A9" w:rsidRDefault="00C568A9" w:rsidP="00A83492">
      <w:pPr>
        <w:pStyle w:val="NormalWeb"/>
      </w:pPr>
      <w:r>
        <w:rPr>
          <w:rStyle w:val="Strong"/>
        </w:rPr>
        <w:t>Статья 10</w:t>
      </w:r>
      <w:r>
        <w:t xml:space="preserve"> </w:t>
      </w:r>
    </w:p>
    <w:p w:rsidR="00C568A9" w:rsidRDefault="00C568A9" w:rsidP="00A83492">
      <w:pPr>
        <w:pStyle w:val="NormalWeb"/>
      </w:pPr>
      <w:r>
        <w:t xml:space="preserve">ВОГ свободно в определении внутренней структуры, форм и методов своей деятельности. </w:t>
      </w:r>
    </w:p>
    <w:p w:rsidR="00C568A9" w:rsidRDefault="00C568A9" w:rsidP="00A83492">
      <w:pPr>
        <w:pStyle w:val="NormalWeb"/>
      </w:pPr>
      <w:r>
        <w:t xml:space="preserve">Вмешательство органов государственной власти и их должностных лиц в деятельность ВОГ, равно как и вмешательство ВОГ в деятельность органов государственной власти и их должностных лиц не допускается, за исключением случаев, предусмотренных действующим законодательством. </w:t>
      </w:r>
    </w:p>
    <w:p w:rsidR="00C568A9" w:rsidRDefault="00C568A9" w:rsidP="00A83492">
      <w:pPr>
        <w:pStyle w:val="NormalWeb"/>
      </w:pPr>
      <w:r>
        <w:t xml:space="preserve">Вопросы, затрагивающие интересы ВОГ, в предусмотренных законом случаях решаются органами государственной власти и органами местного самоуправления с участием ВОГ или по согласованию с ВОГ. </w:t>
      </w:r>
    </w:p>
    <w:p w:rsidR="00C568A9" w:rsidRDefault="00C568A9" w:rsidP="00A83492">
      <w:pPr>
        <w:pStyle w:val="NormalWeb"/>
      </w:pPr>
      <w:r>
        <w:t xml:space="preserve">  </w:t>
      </w:r>
    </w:p>
    <w:p w:rsidR="00C568A9" w:rsidRDefault="00C568A9" w:rsidP="00A83492">
      <w:pPr>
        <w:pStyle w:val="NormalWeb"/>
      </w:pPr>
      <w:r>
        <w:rPr>
          <w:rStyle w:val="Strong"/>
        </w:rPr>
        <w:t>Статья 11</w:t>
      </w:r>
      <w:r>
        <w:t xml:space="preserve"> </w:t>
      </w:r>
    </w:p>
    <w:p w:rsidR="00C568A9" w:rsidRDefault="00C568A9" w:rsidP="00A83492">
      <w:pPr>
        <w:pStyle w:val="NormalWeb"/>
      </w:pPr>
      <w:r>
        <w:t xml:space="preserve">Местонахождение постоянно действующего руководящего коллегиального органа ВОГ - Центрального правления ВОГ: г. Москва, улица 1905 года, дом 10А, строение 1. </w:t>
      </w:r>
    </w:p>
    <w:p w:rsidR="00C568A9" w:rsidRDefault="00C568A9" w:rsidP="00A83492">
      <w:pPr>
        <w:pStyle w:val="NormalWeb"/>
      </w:pPr>
      <w:r>
        <w:t xml:space="preserve">  </w:t>
      </w:r>
    </w:p>
    <w:p w:rsidR="00C568A9" w:rsidRDefault="00C568A9" w:rsidP="00A83492">
      <w:pPr>
        <w:pStyle w:val="NormalWeb"/>
        <w:jc w:val="center"/>
      </w:pPr>
      <w:r>
        <w:rPr>
          <w:rStyle w:val="Strong"/>
        </w:rPr>
        <w:t>Глава 2. Цели и задачи ВОГ</w:t>
      </w:r>
      <w:r>
        <w:t xml:space="preserve"> </w:t>
      </w:r>
    </w:p>
    <w:p w:rsidR="00C568A9" w:rsidRDefault="00C568A9" w:rsidP="00A83492">
      <w:pPr>
        <w:pStyle w:val="NormalWeb"/>
        <w:jc w:val="center"/>
      </w:pPr>
      <w:r>
        <w:rPr>
          <w:rStyle w:val="Strong"/>
        </w:rPr>
        <w:t>Права и обязанности ВОГ</w:t>
      </w:r>
      <w:r>
        <w:t xml:space="preserve"> </w:t>
      </w:r>
    </w:p>
    <w:p w:rsidR="00C568A9" w:rsidRDefault="00C568A9" w:rsidP="00A83492">
      <w:pPr>
        <w:pStyle w:val="NormalWeb"/>
        <w:jc w:val="center"/>
      </w:pPr>
      <w:r>
        <w:t xml:space="preserve">  </w:t>
      </w:r>
    </w:p>
    <w:p w:rsidR="00C568A9" w:rsidRDefault="00C568A9" w:rsidP="00A83492">
      <w:pPr>
        <w:pStyle w:val="NormalWeb"/>
      </w:pPr>
      <w:r>
        <w:rPr>
          <w:rStyle w:val="Strong"/>
        </w:rPr>
        <w:t>Статья 12</w:t>
      </w:r>
      <w:r>
        <w:t xml:space="preserve"> </w:t>
      </w:r>
    </w:p>
    <w:p w:rsidR="00C568A9" w:rsidRDefault="00C568A9" w:rsidP="00A83492">
      <w:pPr>
        <w:pStyle w:val="NormalWeb"/>
      </w:pPr>
      <w:r>
        <w:t xml:space="preserve">Целями ВОГ являются: </w:t>
      </w:r>
    </w:p>
    <w:p w:rsidR="00C568A9" w:rsidRDefault="00C568A9" w:rsidP="00A83492">
      <w:pPr>
        <w:pStyle w:val="NormalWeb"/>
      </w:pPr>
      <w:r>
        <w:t xml:space="preserve">12.1 выражение    и    защита    законных    прав    и    интересов   членов </w:t>
      </w:r>
    </w:p>
    <w:p w:rsidR="00C568A9" w:rsidRDefault="00C568A9" w:rsidP="00A83492">
      <w:pPr>
        <w:pStyle w:val="NormalWeb"/>
      </w:pPr>
      <w:r>
        <w:t xml:space="preserve">ВОГ; </w:t>
      </w:r>
    </w:p>
    <w:p w:rsidR="00C568A9" w:rsidRDefault="00C568A9" w:rsidP="00A83492">
      <w:pPr>
        <w:pStyle w:val="NormalWeb"/>
      </w:pPr>
      <w:r>
        <w:t xml:space="preserve">12.2 социальная  реабилитация  глухих,  их  интеграция  в  современное </w:t>
      </w:r>
    </w:p>
    <w:p w:rsidR="00C568A9" w:rsidRDefault="00C568A9" w:rsidP="00A83492">
      <w:pPr>
        <w:pStyle w:val="NormalWeb"/>
      </w:pPr>
      <w:r>
        <w:t xml:space="preserve">общество; </w:t>
      </w:r>
    </w:p>
    <w:p w:rsidR="00C568A9" w:rsidRDefault="00C568A9" w:rsidP="00A83492">
      <w:pPr>
        <w:pStyle w:val="NormalWeb"/>
      </w:pPr>
      <w:r>
        <w:t xml:space="preserve">12.3 обеспечение глухим равных с другими гражданами Российской  Федерации возможностей. </w:t>
      </w:r>
    </w:p>
    <w:p w:rsidR="00C568A9" w:rsidRDefault="00C568A9" w:rsidP="00A83492">
      <w:pPr>
        <w:pStyle w:val="NormalWeb"/>
      </w:pPr>
      <w:r>
        <w:t xml:space="preserve">  </w:t>
      </w:r>
    </w:p>
    <w:p w:rsidR="00C568A9" w:rsidRDefault="00C568A9" w:rsidP="00A83492">
      <w:pPr>
        <w:pStyle w:val="NormalWeb"/>
      </w:pPr>
      <w:r>
        <w:rPr>
          <w:rStyle w:val="Strong"/>
        </w:rPr>
        <w:t>Статья 13</w:t>
      </w:r>
      <w:r>
        <w:t xml:space="preserve"> </w:t>
      </w:r>
    </w:p>
    <w:p w:rsidR="00C568A9" w:rsidRDefault="00C568A9" w:rsidP="00A83492">
      <w:pPr>
        <w:pStyle w:val="NormalWeb"/>
      </w:pPr>
      <w:r>
        <w:t xml:space="preserve">Для достижения уставных целей ВОГ в соответствии с действующим законодательством решает следующие задачи: </w:t>
      </w:r>
    </w:p>
    <w:p w:rsidR="00C568A9" w:rsidRDefault="00C568A9" w:rsidP="00A83492">
      <w:pPr>
        <w:pStyle w:val="NormalWeb"/>
      </w:pPr>
      <w:r>
        <w:t xml:space="preserve">13.1 принимает участие в формировании государственной политики в отношении к проблемам инвалидов в соответствии со Стандартными правилами обеспечения равных возможностей для инвалидов, принятыми в 1993 году Генеральной Ассамблеей ООН; </w:t>
      </w:r>
    </w:p>
    <w:p w:rsidR="00C568A9" w:rsidRDefault="00C568A9" w:rsidP="00A83492">
      <w:pPr>
        <w:pStyle w:val="NormalWeb"/>
      </w:pPr>
      <w:r>
        <w:t xml:space="preserve">13.2 взаимодействует с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общественными объединениями инвалидов, организациями, учреждениями, занимающимися проблемами инвалидов; </w:t>
      </w:r>
    </w:p>
    <w:p w:rsidR="00C568A9" w:rsidRDefault="00C568A9" w:rsidP="00A83492">
      <w:pPr>
        <w:pStyle w:val="NormalWeb"/>
      </w:pPr>
      <w:r>
        <w:t xml:space="preserve">13.3  разрабатывает и реализует проекты и программы, направленные на решение проблем глухих в области профессиональной подготовки, трудоустройства, образования и социального обеспечения; </w:t>
      </w:r>
    </w:p>
    <w:p w:rsidR="00C568A9" w:rsidRDefault="00C568A9" w:rsidP="00A83492">
      <w:pPr>
        <w:pStyle w:val="NormalWeb"/>
      </w:pPr>
      <w:r>
        <w:t xml:space="preserve">13.4 участвует в формировании доступной для глухих среды жизнедеятельности и обеспечении глухим беспрепятственного доступа к социальной инфраструктуре; </w:t>
      </w:r>
    </w:p>
    <w:p w:rsidR="00C568A9" w:rsidRDefault="00C568A9" w:rsidP="00A83492">
      <w:pPr>
        <w:pStyle w:val="NormalWeb"/>
      </w:pPr>
      <w:r>
        <w:t xml:space="preserve">13.5 участвует в выработке эффективных механизмов социальной защиты глухих; </w:t>
      </w:r>
    </w:p>
    <w:p w:rsidR="00C568A9" w:rsidRDefault="00C568A9" w:rsidP="00A83492">
      <w:pPr>
        <w:pStyle w:val="NormalWeb"/>
      </w:pPr>
      <w:r>
        <w:t xml:space="preserve">13.6 содействует деятельности государственных, общественных организаций и учреждений по культурному, нравственному, эстетическому воспитанию, экономическому и правовому образованию глухих; </w:t>
      </w:r>
    </w:p>
    <w:p w:rsidR="00C568A9" w:rsidRDefault="00C568A9" w:rsidP="00A83492">
      <w:pPr>
        <w:pStyle w:val="NormalWeb"/>
      </w:pPr>
      <w:r>
        <w:t xml:space="preserve">13.7 содействует разработке и внедрению современных технических приборов и специальных приспособлений, облегчающих труд, улучшающих социально-бытовые условия жизни глухих, их информационное обеспечение и коммуникацию; </w:t>
      </w:r>
    </w:p>
    <w:p w:rsidR="00C568A9" w:rsidRDefault="00C568A9" w:rsidP="00A83492">
      <w:pPr>
        <w:pStyle w:val="NormalWeb"/>
      </w:pPr>
      <w:r>
        <w:t xml:space="preserve">13.8 содействует глухим в приобретении сурдотехнических средств и приборов; </w:t>
      </w:r>
    </w:p>
    <w:p w:rsidR="00C568A9" w:rsidRDefault="00C568A9" w:rsidP="00A83492">
      <w:pPr>
        <w:pStyle w:val="NormalWeb"/>
      </w:pPr>
      <w:r>
        <w:t xml:space="preserve">13.9 разрабатывает, осуществляет собственные и совместные с государственными, другими юридическими лицами комплексные программы реабилитации глухих; </w:t>
      </w:r>
    </w:p>
    <w:p w:rsidR="00C568A9" w:rsidRDefault="00C568A9" w:rsidP="00A83492">
      <w:pPr>
        <w:pStyle w:val="NormalWeb"/>
      </w:pPr>
      <w:r>
        <w:t xml:space="preserve">13.10 содействует государственным органам здравоохранения и образования в выявлении детей с нарушениями слуха и речи, способствует их устройству в дошкольные детские учреждения и школы, созданию специальных и специализации действующих учреждений здравоохранения и образования для глухих; </w:t>
      </w:r>
    </w:p>
    <w:p w:rsidR="00C568A9" w:rsidRDefault="00C568A9" w:rsidP="00A83492">
      <w:pPr>
        <w:pStyle w:val="NormalWeb"/>
      </w:pPr>
      <w:r>
        <w:t xml:space="preserve">13.11 поддерживает постоянные связи с детскими дошкольным и школьными учебными заведениями для глухих и слабослышащих, высшими и средними учебными заведениями, где обучаются лица с нарушениями слуха и речи, принимает участие в организации групп глухих в массовых школах, высших и средних специальных учебных заведениях, при необходимости оказывает шефскую помощь школам-интернатам для глухих и слабослышащих детей; </w:t>
      </w:r>
    </w:p>
    <w:p w:rsidR="00C568A9" w:rsidRDefault="00C568A9" w:rsidP="00A83492">
      <w:pPr>
        <w:pStyle w:val="NormalWeb"/>
      </w:pPr>
      <w:r>
        <w:t xml:space="preserve">13.12 содействует профессиональной ориентации, профессиональной подготовке, трудоустройству и повышению квалификации глухих, в соответствии с медицинскими рекомендациями; </w:t>
      </w:r>
    </w:p>
    <w:p w:rsidR="00C568A9" w:rsidRDefault="00C568A9" w:rsidP="00A83492">
      <w:pPr>
        <w:pStyle w:val="NormalWeb"/>
      </w:pPr>
      <w:r>
        <w:t xml:space="preserve">13.13 оказывает содействие индивидуальной трудовой и творческой деятельности глухих; </w:t>
      </w:r>
    </w:p>
    <w:p w:rsidR="00C568A9" w:rsidRDefault="00C568A9" w:rsidP="00A83492">
      <w:pPr>
        <w:pStyle w:val="NormalWeb"/>
      </w:pPr>
      <w:r>
        <w:t xml:space="preserve">13.14 занимается социально-трудовой реабилитацией глухих на предприятиях ВОГ при поддержке государственных органов субъектов Российской Федерации; </w:t>
      </w:r>
    </w:p>
    <w:p w:rsidR="00C568A9" w:rsidRDefault="00C568A9" w:rsidP="00A83492">
      <w:pPr>
        <w:pStyle w:val="NormalWeb"/>
      </w:pPr>
      <w:r>
        <w:t xml:space="preserve">13.15 взаимодействует с органами государственной власти в проведении культурно-просветительных программ на базе культучреждений ВОГ; </w:t>
      </w:r>
    </w:p>
    <w:p w:rsidR="00C568A9" w:rsidRDefault="00C568A9" w:rsidP="00A83492">
      <w:pPr>
        <w:pStyle w:val="NormalWeb"/>
      </w:pPr>
      <w:r>
        <w:t xml:space="preserve">13.16 содействует организации научных исследований по проблемам глухих, в том числе по речевой и жестовой коммуникации, изучению и овладению гражданами, а также должностными лицами соответствующих государственных учреждений и иных юридических лиц языка жестов глухих, содействует подготовке сурдопереводчиков (переводчиков жестового языка глухих) и повышению их квалификации; осуществляет аттестацию сурдопереводчиков, работающих в системе ВОГ; </w:t>
      </w:r>
    </w:p>
    <w:p w:rsidR="00C568A9" w:rsidRDefault="00C568A9" w:rsidP="00A83492">
      <w:pPr>
        <w:pStyle w:val="NormalWeb"/>
      </w:pPr>
      <w:r>
        <w:t xml:space="preserve">13.17 оказывает поддержку позднооглохшим гражданам, способствует их обучению чтению речи с губ, языку жестов глухих и дактилологии; </w:t>
      </w:r>
    </w:p>
    <w:p w:rsidR="00C568A9" w:rsidRDefault="00C568A9" w:rsidP="00A83492">
      <w:pPr>
        <w:pStyle w:val="NormalWeb"/>
      </w:pPr>
      <w:r>
        <w:t xml:space="preserve">13.18 содействует информационному обеспечению членов ВОГ и организаций, решающих проблемы инвалидов по слуху; </w:t>
      </w:r>
    </w:p>
    <w:p w:rsidR="00C568A9" w:rsidRDefault="00C568A9" w:rsidP="00A83492">
      <w:pPr>
        <w:pStyle w:val="NormalWeb"/>
      </w:pPr>
      <w:r>
        <w:t xml:space="preserve">13.19 содействует заинтересованным организациям в проведении физкультурно-оздоровительной работы среди глухих; </w:t>
      </w:r>
    </w:p>
    <w:p w:rsidR="00C568A9" w:rsidRDefault="00C568A9" w:rsidP="00A83492">
      <w:pPr>
        <w:pStyle w:val="NormalWeb"/>
      </w:pPr>
      <w:r>
        <w:t xml:space="preserve">13.20 оказывает социальную поддержку малообеспеченным членам ВОГ; </w:t>
      </w:r>
    </w:p>
    <w:p w:rsidR="00C568A9" w:rsidRDefault="00C568A9" w:rsidP="00A83492">
      <w:pPr>
        <w:pStyle w:val="NormalWeb"/>
      </w:pPr>
      <w:r>
        <w:t xml:space="preserve">13.21 содействует производству и распространению кинофильмов, видеофильмов, телевизионных программ с сурдопереводом и субтитрами для глухих; </w:t>
      </w:r>
    </w:p>
    <w:p w:rsidR="00C568A9" w:rsidRDefault="00C568A9" w:rsidP="00A83492">
      <w:pPr>
        <w:pStyle w:val="NormalWeb"/>
      </w:pPr>
      <w:r>
        <w:t xml:space="preserve">13.22 устанавливает и развивает контакты и связи ВОГ с ассоциациями (союзами), обществами и иными объединениями глухих зарубежных стран, международными организациями, работающими над проблемами глухих; </w:t>
      </w:r>
    </w:p>
    <w:p w:rsidR="00C568A9" w:rsidRDefault="00C568A9" w:rsidP="00A83492">
      <w:pPr>
        <w:pStyle w:val="NormalWeb"/>
      </w:pPr>
      <w:r>
        <w:t xml:space="preserve">13.23 вовлекает глухих в члены ВОГ и пропагандирует деятельность ВОГ; </w:t>
      </w:r>
    </w:p>
    <w:p w:rsidR="00C568A9" w:rsidRDefault="00C568A9" w:rsidP="00A83492">
      <w:pPr>
        <w:pStyle w:val="NormalWeb"/>
      </w:pPr>
      <w:r>
        <w:t xml:space="preserve">13.24 привлекает членов ВОГ к общественной жизни; </w:t>
      </w:r>
    </w:p>
    <w:p w:rsidR="00C568A9" w:rsidRDefault="00C568A9" w:rsidP="00A83492">
      <w:pPr>
        <w:pStyle w:val="NormalWeb"/>
      </w:pPr>
      <w:r>
        <w:t xml:space="preserve">13.25 содействует объединению усилий граждан и юридических лиц, направленных на решение социально-бытовых проблем глухих и их реабилитацию; </w:t>
      </w:r>
    </w:p>
    <w:p w:rsidR="00C568A9" w:rsidRDefault="00C568A9" w:rsidP="00A83492">
      <w:pPr>
        <w:pStyle w:val="NormalWeb"/>
      </w:pPr>
      <w:r>
        <w:t xml:space="preserve">13.26 способствует организации санаторно-курортного лечения и отдыха членов ВОГ; </w:t>
      </w:r>
    </w:p>
    <w:p w:rsidR="00C568A9" w:rsidRDefault="00C568A9" w:rsidP="00A83492">
      <w:pPr>
        <w:pStyle w:val="NormalWeb"/>
      </w:pPr>
      <w:r>
        <w:t xml:space="preserve">13.27 поддерживает и реализует благотворительные программы и мероприятия в Российской Федерации; </w:t>
      </w:r>
    </w:p>
    <w:p w:rsidR="00C568A9" w:rsidRDefault="00C568A9" w:rsidP="00A83492">
      <w:pPr>
        <w:pStyle w:val="NormalWeb"/>
      </w:pPr>
      <w:r>
        <w:t xml:space="preserve">13.28 учреждает почетные звания, награды, знаки отличия ВОГ, премии, стипендии, дипломы ВОГ; </w:t>
      </w:r>
    </w:p>
    <w:p w:rsidR="00C568A9" w:rsidRDefault="00C568A9" w:rsidP="00A83492">
      <w:pPr>
        <w:pStyle w:val="NormalWeb"/>
      </w:pPr>
      <w:r>
        <w:t xml:space="preserve">13.29 устанавливает памятные даты ВОГ. </w:t>
      </w:r>
    </w:p>
    <w:p w:rsidR="00C568A9" w:rsidRDefault="00C568A9" w:rsidP="00A83492">
      <w:pPr>
        <w:pStyle w:val="NormalWeb"/>
      </w:pPr>
      <w:r>
        <w:t xml:space="preserve">  </w:t>
      </w:r>
    </w:p>
    <w:p w:rsidR="00C568A9" w:rsidRDefault="00C568A9" w:rsidP="00A83492">
      <w:pPr>
        <w:pStyle w:val="NormalWeb"/>
      </w:pPr>
      <w:r>
        <w:rPr>
          <w:rStyle w:val="Strong"/>
        </w:rPr>
        <w:t>Статья 14</w:t>
      </w:r>
      <w:r>
        <w:t xml:space="preserve"> </w:t>
      </w:r>
    </w:p>
    <w:p w:rsidR="00C568A9" w:rsidRDefault="00C568A9" w:rsidP="00A83492">
      <w:pPr>
        <w:pStyle w:val="NormalWeb"/>
      </w:pPr>
      <w:r>
        <w:t xml:space="preserve">14.1 Для обеспечения своей деятельности в соответствии с действующим законодательством ВОГ имеет право: </w:t>
      </w:r>
    </w:p>
    <w:p w:rsidR="00C568A9" w:rsidRDefault="00C568A9" w:rsidP="00A83492">
      <w:pPr>
        <w:pStyle w:val="NormalWeb"/>
      </w:pPr>
      <w:r>
        <w:t xml:space="preserve">14.1.1 выступать с инициативами по различным вопросам общественной жизни, вносить предложения в органы государственной власти и органы местного самоуправления по проблемам глухих; </w:t>
      </w:r>
    </w:p>
    <w:p w:rsidR="00C568A9" w:rsidRDefault="00C568A9" w:rsidP="00A83492">
      <w:pPr>
        <w:pStyle w:val="NormalWeb"/>
      </w:pPr>
      <w:r>
        <w:t xml:space="preserve">14.1.2 участвовать в выработке решений органов государственной власти  и органов местного самоуправления в порядке и объеме, предусмотренными законом; </w:t>
      </w:r>
    </w:p>
    <w:p w:rsidR="00C568A9" w:rsidRDefault="00C568A9" w:rsidP="00A83492">
      <w:pPr>
        <w:pStyle w:val="NormalWeb"/>
      </w:pPr>
      <w:r>
        <w:t xml:space="preserve">14.1.3 свободно распространять информацию о своей деятельности; </w:t>
      </w:r>
    </w:p>
    <w:p w:rsidR="00C568A9" w:rsidRDefault="00C568A9" w:rsidP="00A83492">
      <w:pPr>
        <w:pStyle w:val="NormalWeb"/>
      </w:pPr>
      <w:r>
        <w:t xml:space="preserve">14.1.4 представлять и защищать свои права, законные интересы своих членов, а также других граждан с нарушением слуха в органах государственной власти, органах местного самоуправления и общественных объединениях; </w:t>
      </w:r>
    </w:p>
    <w:p w:rsidR="00C568A9" w:rsidRDefault="00C568A9" w:rsidP="00A83492">
      <w:pPr>
        <w:pStyle w:val="NormalWeb"/>
      </w:pPr>
      <w:r>
        <w:t xml:space="preserve">14.1.5 совершать любые, не противоречащие действующему законодательству и настоящему Уставу сделки, иные юридические акты с физическими и юридическими лицами, как на территории России, так и за ее пределами; </w:t>
      </w:r>
    </w:p>
    <w:p w:rsidR="00C568A9" w:rsidRDefault="00C568A9" w:rsidP="00A83492">
      <w:pPr>
        <w:pStyle w:val="NormalWeb"/>
      </w:pPr>
      <w:r>
        <w:t xml:space="preserve">14.1.6 участвовать в строительстве зданий социально-культурного и производственного назначения, а также реабилитационных центров, жилых домов с целью осуществления уставной деятельности ВОГ; </w:t>
      </w:r>
    </w:p>
    <w:p w:rsidR="00C568A9" w:rsidRDefault="00C568A9" w:rsidP="00A83492">
      <w:pPr>
        <w:pStyle w:val="NormalWeb"/>
      </w:pPr>
      <w:r>
        <w:t xml:space="preserve">14.1.7 осуществлять в установленном порядке редакционно-издательскую деятельность, создавать свои печатные органы, иные средства массовой информации; </w:t>
      </w:r>
    </w:p>
    <w:p w:rsidR="00C568A9" w:rsidRDefault="00C568A9" w:rsidP="00A83492">
      <w:pPr>
        <w:pStyle w:val="NormalWeb"/>
      </w:pPr>
      <w:r>
        <w:t xml:space="preserve">14.1.8 осуществлять предпринимательскую, внешнеэкономическую, информационную, культурно-просветительскую, спортивно-оздоровительную, рекламную, образовательную деятельность в порядке, установленном законом, и иные виды деятельности, не запрещенные законодательством для общественных объединений. </w:t>
      </w:r>
    </w:p>
    <w:p w:rsidR="00C568A9" w:rsidRDefault="00C568A9" w:rsidP="00A83492">
      <w:pPr>
        <w:pStyle w:val="NormalWeb"/>
      </w:pPr>
      <w:r>
        <w:t xml:space="preserve">Предпринимательская деятельность может осуществляться только для достижения уставных целей ВОГ. Лицензируемые виды деятельности могут осуществляться ВОГ только после получения лицензии в порядке, установленном законом; </w:t>
      </w:r>
    </w:p>
    <w:p w:rsidR="00C568A9" w:rsidRDefault="00C568A9" w:rsidP="00A83492">
      <w:pPr>
        <w:pStyle w:val="NormalWeb"/>
      </w:pPr>
      <w:r>
        <w:t xml:space="preserve">14.1.9 создавать хозяйственные общества и хозяйственные товарищества с правами юридического лица; </w:t>
      </w:r>
    </w:p>
    <w:p w:rsidR="00C568A9" w:rsidRDefault="00C568A9" w:rsidP="00A83492">
      <w:pPr>
        <w:pStyle w:val="NormalWeb"/>
      </w:pPr>
      <w:r>
        <w:t xml:space="preserve">14.1.10        создавать региональные и местные отделения ВОГ; </w:t>
      </w:r>
    </w:p>
    <w:p w:rsidR="00C568A9" w:rsidRDefault="00C568A9" w:rsidP="00A83492">
      <w:pPr>
        <w:pStyle w:val="NormalWeb"/>
      </w:pPr>
      <w:r>
        <w:t xml:space="preserve">14.1.11 создавать некоммерческие организации, в том числе научные, культурные, образовательные учреждения; </w:t>
      </w:r>
    </w:p>
    <w:p w:rsidR="00C568A9" w:rsidRDefault="00C568A9" w:rsidP="00A83492">
      <w:pPr>
        <w:pStyle w:val="NormalWeb"/>
      </w:pPr>
      <w:r>
        <w:t xml:space="preserve">14.1.12        учреждать общественные объединения, их союзы и ассоциации, в том числе международные; </w:t>
      </w:r>
    </w:p>
    <w:p w:rsidR="00C568A9" w:rsidRDefault="00C568A9" w:rsidP="00A83492">
      <w:pPr>
        <w:pStyle w:val="NormalWeb"/>
      </w:pPr>
      <w:r>
        <w:t xml:space="preserve">14.1.13 вступать и выходить из общественных объединений; </w:t>
      </w:r>
    </w:p>
    <w:p w:rsidR="00C568A9" w:rsidRDefault="00C568A9" w:rsidP="00A83492">
      <w:pPr>
        <w:pStyle w:val="NormalWeb"/>
      </w:pPr>
      <w:r>
        <w:t xml:space="preserve">14.1.14 участвовать в избирательных кампаниях в соответствии с федеральными законами и законами субъектов РФ о выборах; </w:t>
      </w:r>
    </w:p>
    <w:p w:rsidR="00C568A9" w:rsidRDefault="00C568A9" w:rsidP="00A83492">
      <w:pPr>
        <w:pStyle w:val="NormalWeb"/>
      </w:pPr>
      <w:r>
        <w:t xml:space="preserve">14.1.15 осуществлять иные полномочия в соответствии с действующим законодательством. </w:t>
      </w:r>
    </w:p>
    <w:p w:rsidR="00C568A9" w:rsidRDefault="00C568A9" w:rsidP="00A83492">
      <w:pPr>
        <w:pStyle w:val="NormalWeb"/>
      </w:pPr>
      <w:r>
        <w:t xml:space="preserve">14.2 Обязанности ВОГ: </w:t>
      </w:r>
    </w:p>
    <w:p w:rsidR="00C568A9" w:rsidRDefault="00C568A9" w:rsidP="00A83492">
      <w:pPr>
        <w:pStyle w:val="NormalWeb"/>
      </w:pPr>
      <w:r>
        <w:t xml:space="preserve">14.2.1 соблюдать законодательство Российской Федерации, общепризнанные принципы и нормы международного права, касающиеся сферы его деятельности, а также нормы, предусмотренные Уставом ВОГ; </w:t>
      </w:r>
    </w:p>
    <w:p w:rsidR="00C568A9" w:rsidRDefault="00C568A9" w:rsidP="00A83492">
      <w:pPr>
        <w:pStyle w:val="NormalWeb"/>
      </w:pPr>
      <w:r>
        <w:t xml:space="preserve">14.2.2 ежегодно публиковать отчет об использовании своего имущества или обеспечивать доступность ознакомления с указанным отчетом; </w:t>
      </w:r>
    </w:p>
    <w:p w:rsidR="00C568A9" w:rsidRDefault="00C568A9" w:rsidP="00A83492">
      <w:pPr>
        <w:pStyle w:val="NormalWeb"/>
      </w:pPr>
      <w:r>
        <w:t xml:space="preserve">14.2.3 ежегодно информировать уполномоченный федеральный орган о продолжении своей деятельности с указанием действительного места нахождения постоянно действующего руководящего органа, его названия и данных о руководителях общественного объединения в объеме сведений, включаемых в единый государственный реестр юридических лиц; представлять по запросу уполномоченного федерального органа решения руководящих органов и должностных лиц ВОГ, а также годовые и квартальные отчеты о своей деятельности в объеме сведений, представляемых в налоговые органы; </w:t>
      </w:r>
    </w:p>
    <w:p w:rsidR="00C568A9" w:rsidRDefault="00C568A9" w:rsidP="00A83492">
      <w:pPr>
        <w:pStyle w:val="NormalWeb"/>
      </w:pPr>
      <w:r>
        <w:t xml:space="preserve">14.2.4 допускать представителей уполномоченного федерального органа на проводимые ВОГ мероприятия; </w:t>
      </w:r>
    </w:p>
    <w:p w:rsidR="00C568A9" w:rsidRDefault="00C568A9" w:rsidP="00A83492">
      <w:pPr>
        <w:pStyle w:val="NormalWeb"/>
      </w:pPr>
      <w:r>
        <w:t xml:space="preserve">14.2.5 оказывать содействие представителям уполномоченного федерального органа в ознакомлении с деятельностью ВОГ в связи с достижением Уставных целей и соблюдением законодательства Российской Федерации. </w:t>
      </w:r>
    </w:p>
    <w:p w:rsidR="00C568A9" w:rsidRDefault="00C568A9" w:rsidP="00A83492">
      <w:pPr>
        <w:pStyle w:val="Heading3"/>
        <w:jc w:val="center"/>
      </w:pPr>
      <w:r>
        <w:t>Глава 3. Членство в ВОГ</w:t>
      </w:r>
    </w:p>
    <w:p w:rsidR="00C568A9" w:rsidRDefault="00C568A9" w:rsidP="00A83492">
      <w:pPr>
        <w:pStyle w:val="NormalWeb"/>
        <w:jc w:val="center"/>
      </w:pPr>
      <w:r>
        <w:t xml:space="preserve">  </w:t>
      </w:r>
    </w:p>
    <w:p w:rsidR="00C568A9" w:rsidRDefault="00C568A9" w:rsidP="00A83492">
      <w:pPr>
        <w:pStyle w:val="Heading3"/>
        <w:jc w:val="center"/>
      </w:pPr>
      <w:r>
        <w:rPr>
          <w:rStyle w:val="Emphasis"/>
        </w:rPr>
        <w:t>Права и обязанности членов ВОГ</w:t>
      </w:r>
    </w:p>
    <w:p w:rsidR="00C568A9" w:rsidRDefault="00C568A9" w:rsidP="00A83492">
      <w:pPr>
        <w:pStyle w:val="NormalWeb"/>
      </w:pPr>
      <w:r>
        <w:t xml:space="preserve">  </w:t>
      </w:r>
    </w:p>
    <w:p w:rsidR="00C568A9" w:rsidRDefault="00C568A9" w:rsidP="00A83492">
      <w:pPr>
        <w:pStyle w:val="NormalWeb"/>
      </w:pPr>
      <w:r>
        <w:rPr>
          <w:rStyle w:val="Strong"/>
        </w:rPr>
        <w:t>Статья 15</w:t>
      </w:r>
      <w:r>
        <w:t xml:space="preserve"> </w:t>
      </w:r>
    </w:p>
    <w:p w:rsidR="00C568A9" w:rsidRDefault="00C568A9" w:rsidP="00A83492">
      <w:pPr>
        <w:pStyle w:val="NormalWeb"/>
      </w:pPr>
      <w:r>
        <w:t xml:space="preserve">Членство в ВОГ является добровольным. </w:t>
      </w:r>
    </w:p>
    <w:p w:rsidR="00C568A9" w:rsidRDefault="00C568A9" w:rsidP="00A83492">
      <w:pPr>
        <w:pStyle w:val="NormalWeb"/>
      </w:pPr>
      <w:r>
        <w:t xml:space="preserve">Членами ВОГ могут быть граждане Российской Федерации с нарушением слуха, являющиеся инвалидами, достигшие 18 лет, а также их законные представители, признающие и выполняющие Устав ВОГ, уплачивающие членские взносы, участвующие в деятельности ВОГ. </w:t>
      </w:r>
    </w:p>
    <w:p w:rsidR="00C568A9" w:rsidRDefault="00C568A9" w:rsidP="00A83492">
      <w:pPr>
        <w:pStyle w:val="NormalWeb"/>
      </w:pPr>
      <w:r>
        <w:t xml:space="preserve">  </w:t>
      </w:r>
    </w:p>
    <w:p w:rsidR="00C568A9" w:rsidRDefault="00C568A9" w:rsidP="00A83492">
      <w:pPr>
        <w:pStyle w:val="NormalWeb"/>
      </w:pPr>
      <w:r>
        <w:rPr>
          <w:rStyle w:val="Strong"/>
        </w:rPr>
        <w:t>Статья 16</w:t>
      </w:r>
      <w:r>
        <w:t xml:space="preserve"> </w:t>
      </w:r>
    </w:p>
    <w:p w:rsidR="00C568A9" w:rsidRDefault="00C568A9" w:rsidP="00A83492">
      <w:pPr>
        <w:pStyle w:val="NormalWeb"/>
      </w:pPr>
      <w:r>
        <w:t xml:space="preserve">В порядке исключения членами ВОГ, не являющимися инвалидами или их законными представителями, могут быть граждане Российской Федерации, достигшие 18 лет, выполняющие Устав ВОГ и активно работающие в ВОГ, оказывающие помощь ВОГ. </w:t>
      </w:r>
    </w:p>
    <w:p w:rsidR="00C568A9" w:rsidRDefault="00C568A9" w:rsidP="00A83492">
      <w:pPr>
        <w:pStyle w:val="NormalWeb"/>
      </w:pPr>
      <w:r>
        <w:t xml:space="preserve">Количество членов ВОГ, не являющихся инвалидами или их законными представителями, в целом по ВОГ и в каждом из отделений ВОГ не должно превышать нормы, установленной законодательством Российской Федерации.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17</w:t>
      </w:r>
      <w:r>
        <w:t xml:space="preserve"> </w:t>
      </w:r>
    </w:p>
    <w:p w:rsidR="00C568A9" w:rsidRDefault="00C568A9" w:rsidP="00A83492">
      <w:pPr>
        <w:pStyle w:val="NormalWeb"/>
      </w:pPr>
      <w:r>
        <w:t xml:space="preserve">Прием в члены ВОГ осуществляется на основании письменного заявления гражданина решением Общего собрания или решением Бюро местного отделения ВОГ, решением Правления регионального отделения ВОГ. </w:t>
      </w:r>
    </w:p>
    <w:p w:rsidR="00C568A9" w:rsidRDefault="00C568A9" w:rsidP="00A83492">
      <w:pPr>
        <w:pStyle w:val="NormalWeb"/>
      </w:pPr>
      <w:r>
        <w:t xml:space="preserve">Права и обязанности члена ВОГ возникают с момента принятия решения вышеназванными уполномоченными органами. </w:t>
      </w:r>
    </w:p>
    <w:p w:rsidR="00C568A9" w:rsidRDefault="00C568A9" w:rsidP="00A83492">
      <w:pPr>
        <w:pStyle w:val="NormalWeb"/>
      </w:pPr>
      <w:r>
        <w:t xml:space="preserve">  </w:t>
      </w:r>
    </w:p>
    <w:p w:rsidR="00C568A9" w:rsidRDefault="00C568A9" w:rsidP="00A83492">
      <w:pPr>
        <w:pStyle w:val="NormalWeb"/>
      </w:pPr>
      <w:r>
        <w:rPr>
          <w:rStyle w:val="Strong"/>
        </w:rPr>
        <w:t>Статья 18</w:t>
      </w:r>
      <w:r>
        <w:t xml:space="preserve"> </w:t>
      </w:r>
    </w:p>
    <w:p w:rsidR="00C568A9" w:rsidRDefault="00C568A9" w:rsidP="00A83492">
      <w:pPr>
        <w:pStyle w:val="NormalWeb"/>
      </w:pPr>
      <w:r>
        <w:t xml:space="preserve">Аппараты председателей региональных отделений ВОГ, Президента ВОГ ведут учет членов ВОГ в соответствии с Положением, утвержденным ЦП ВОГ. </w:t>
      </w:r>
    </w:p>
    <w:p w:rsidR="00C568A9" w:rsidRDefault="00C568A9" w:rsidP="00A83492">
      <w:pPr>
        <w:pStyle w:val="NormalWeb"/>
      </w:pPr>
      <w:r>
        <w:t xml:space="preserve">  </w:t>
      </w:r>
    </w:p>
    <w:p w:rsidR="00C568A9" w:rsidRDefault="00C568A9" w:rsidP="00A83492">
      <w:pPr>
        <w:pStyle w:val="NormalWeb"/>
      </w:pPr>
      <w:r>
        <w:rPr>
          <w:rStyle w:val="Strong"/>
        </w:rPr>
        <w:t>Статья 19</w:t>
      </w:r>
      <w:r>
        <w:t xml:space="preserve"> </w:t>
      </w:r>
    </w:p>
    <w:p w:rsidR="00C568A9" w:rsidRDefault="00C568A9" w:rsidP="00A83492">
      <w:pPr>
        <w:pStyle w:val="NormalWeb"/>
      </w:pPr>
      <w:r>
        <w:t xml:space="preserve">Членам ВОГ выдаются членские билеты ВОГ единого образца. Порядок выдачи членских билетов ВОГ, учета членов ВОГ устанавливаются Положением, утверждаемым ЦП ВОГ. </w:t>
      </w:r>
    </w:p>
    <w:p w:rsidR="00C568A9" w:rsidRDefault="00C568A9" w:rsidP="00A83492">
      <w:pPr>
        <w:pStyle w:val="NormalWeb"/>
      </w:pPr>
      <w:r>
        <w:t xml:space="preserve">  </w:t>
      </w:r>
    </w:p>
    <w:p w:rsidR="00C568A9" w:rsidRDefault="00C568A9" w:rsidP="00A83492">
      <w:pPr>
        <w:pStyle w:val="NormalWeb"/>
      </w:pPr>
      <w:r>
        <w:rPr>
          <w:rStyle w:val="Strong"/>
        </w:rPr>
        <w:t>Статья 20</w:t>
      </w:r>
      <w:r>
        <w:t xml:space="preserve"> </w:t>
      </w:r>
    </w:p>
    <w:p w:rsidR="00C568A9" w:rsidRDefault="00C568A9" w:rsidP="00A83492">
      <w:pPr>
        <w:pStyle w:val="NormalWeb"/>
      </w:pPr>
      <w:r>
        <w:t xml:space="preserve">Члены ВОГ уплачивают вступительный и ежегодные членские взносы. Размер этих взносов определяется решением Правлений региональных отделений ВОГ; порядок уплаты взносов и освобождения от их уплаты отдельных категорий членов ВОГ, а также целевое направление и порядок использования взносов определяются Положением, утверждаемым  ЦП ВОГ. </w:t>
      </w:r>
    </w:p>
    <w:p w:rsidR="00C568A9" w:rsidRDefault="00C568A9" w:rsidP="00A83492">
      <w:pPr>
        <w:pStyle w:val="NormalWeb"/>
      </w:pPr>
      <w:r>
        <w:t xml:space="preserve">  </w:t>
      </w:r>
    </w:p>
    <w:p w:rsidR="00C568A9" w:rsidRDefault="00C568A9" w:rsidP="00A83492">
      <w:pPr>
        <w:pStyle w:val="NormalWeb"/>
      </w:pPr>
      <w:r>
        <w:rPr>
          <w:rStyle w:val="Strong"/>
        </w:rPr>
        <w:t>Статья 21</w:t>
      </w:r>
      <w:r>
        <w:t xml:space="preserve"> </w:t>
      </w:r>
    </w:p>
    <w:p w:rsidR="00C568A9" w:rsidRDefault="00C568A9" w:rsidP="00A83492">
      <w:pPr>
        <w:pStyle w:val="NormalWeb"/>
      </w:pPr>
      <w:r>
        <w:t xml:space="preserve">Члены ВОГ имеют равные права и равные обязанности. </w:t>
      </w:r>
    </w:p>
    <w:p w:rsidR="00C568A9" w:rsidRDefault="00C568A9" w:rsidP="00A83492">
      <w:pPr>
        <w:pStyle w:val="NormalWeb"/>
      </w:pPr>
      <w:r>
        <w:t xml:space="preserve">  </w:t>
      </w:r>
    </w:p>
    <w:p w:rsidR="00C568A9" w:rsidRDefault="00C568A9" w:rsidP="00A83492">
      <w:pPr>
        <w:pStyle w:val="NormalWeb"/>
      </w:pPr>
      <w:r>
        <w:rPr>
          <w:rStyle w:val="Strong"/>
        </w:rPr>
        <w:t>Статья 22</w:t>
      </w:r>
      <w:r>
        <w:t xml:space="preserve"> </w:t>
      </w:r>
    </w:p>
    <w:p w:rsidR="00C568A9" w:rsidRDefault="00C568A9" w:rsidP="00A83492">
      <w:pPr>
        <w:pStyle w:val="NormalWeb"/>
      </w:pPr>
      <w:r>
        <w:t xml:space="preserve">Члены ВОГ имеют право: </w:t>
      </w:r>
    </w:p>
    <w:p w:rsidR="00C568A9" w:rsidRDefault="00C568A9" w:rsidP="00A83492">
      <w:pPr>
        <w:pStyle w:val="NormalWeb"/>
      </w:pPr>
      <w:r>
        <w:t xml:space="preserve">22.1 в установленном порядке избирать и быть избранными во все выборные органы ВОГ; </w:t>
      </w:r>
    </w:p>
    <w:p w:rsidR="00C568A9" w:rsidRDefault="00C568A9" w:rsidP="00A83492">
      <w:pPr>
        <w:pStyle w:val="NormalWeb"/>
      </w:pPr>
      <w:r>
        <w:t xml:space="preserve">22.2 получать в установленном порядке информацию о деятельности органов ВОГ; </w:t>
      </w:r>
    </w:p>
    <w:p w:rsidR="00C568A9" w:rsidRDefault="00C568A9" w:rsidP="00A83492">
      <w:pPr>
        <w:pStyle w:val="NormalWeb"/>
      </w:pPr>
      <w:r>
        <w:t xml:space="preserve">22.3 участвовать в работе отделений ВОГ; </w:t>
      </w:r>
    </w:p>
    <w:p w:rsidR="00C568A9" w:rsidRDefault="00C568A9" w:rsidP="00A83492">
      <w:pPr>
        <w:pStyle w:val="NormalWeb"/>
      </w:pPr>
      <w:r>
        <w:t xml:space="preserve">22.4 вносить в органы ВОГ и его структурные подразделения предложения, проекты, заявления и получать ответы по существу вопроса в пределах компетенции органов; </w:t>
      </w:r>
    </w:p>
    <w:p w:rsidR="00C568A9" w:rsidRDefault="00C568A9" w:rsidP="00A83492">
      <w:pPr>
        <w:pStyle w:val="NormalWeb"/>
      </w:pPr>
      <w:r>
        <w:t xml:space="preserve">22.5 обращаться в вышестоящие органы ВОГ с жалобами на решения нижестоящих органов ВОГ или должностных лиц ВОГ; </w:t>
      </w:r>
    </w:p>
    <w:p w:rsidR="00C568A9" w:rsidRDefault="00C568A9" w:rsidP="00A83492">
      <w:pPr>
        <w:pStyle w:val="NormalWeb"/>
      </w:pPr>
      <w:r>
        <w:t xml:space="preserve">22.6 свободно обсуждать все вопросы деятельности ВОГ; </w:t>
      </w:r>
    </w:p>
    <w:p w:rsidR="00C568A9" w:rsidRDefault="00C568A9" w:rsidP="00A83492">
      <w:pPr>
        <w:pStyle w:val="NormalWeb"/>
      </w:pPr>
      <w:r>
        <w:t xml:space="preserve">22.7 получать содействие со стороны ВОГ, его региональных и местных отделений в защите прав и законных интересов членов ВОГ; </w:t>
      </w:r>
    </w:p>
    <w:p w:rsidR="00C568A9" w:rsidRDefault="00C568A9" w:rsidP="00A83492">
      <w:pPr>
        <w:pStyle w:val="NormalWeb"/>
      </w:pPr>
      <w:r>
        <w:t xml:space="preserve">22.8  свободно выйти из членов ВОГ. </w:t>
      </w:r>
    </w:p>
    <w:p w:rsidR="00C568A9" w:rsidRDefault="00C568A9" w:rsidP="00A83492">
      <w:pPr>
        <w:pStyle w:val="NormalWeb"/>
      </w:pPr>
      <w:r>
        <w:t xml:space="preserve">  </w:t>
      </w:r>
    </w:p>
    <w:p w:rsidR="00C568A9" w:rsidRDefault="00C568A9" w:rsidP="00A83492">
      <w:pPr>
        <w:pStyle w:val="NormalWeb"/>
      </w:pPr>
      <w:r>
        <w:rPr>
          <w:rStyle w:val="Strong"/>
        </w:rPr>
        <w:t>Статья 23</w:t>
      </w:r>
      <w:r>
        <w:t xml:space="preserve"> </w:t>
      </w:r>
    </w:p>
    <w:p w:rsidR="00C568A9" w:rsidRDefault="00C568A9" w:rsidP="00A83492">
      <w:pPr>
        <w:pStyle w:val="NormalWeb"/>
      </w:pPr>
      <w:r>
        <w:t xml:space="preserve">Члены ВОГ обязаны: </w:t>
      </w:r>
    </w:p>
    <w:p w:rsidR="00C568A9" w:rsidRDefault="00C568A9" w:rsidP="00A83492">
      <w:pPr>
        <w:pStyle w:val="NormalWeb"/>
      </w:pPr>
      <w:r>
        <w:t xml:space="preserve">23.1 соблюдать Устав ВОГ; </w:t>
      </w:r>
    </w:p>
    <w:p w:rsidR="00C568A9" w:rsidRDefault="00C568A9" w:rsidP="00A83492">
      <w:pPr>
        <w:pStyle w:val="NormalWeb"/>
      </w:pPr>
      <w:r>
        <w:t xml:space="preserve">23.2 состоять на учете в ВОГ, соблюдать порядок учета членов ВОГ; </w:t>
      </w:r>
    </w:p>
    <w:p w:rsidR="00C568A9" w:rsidRDefault="00C568A9" w:rsidP="00A83492">
      <w:pPr>
        <w:pStyle w:val="NormalWeb"/>
      </w:pPr>
      <w:r>
        <w:t xml:space="preserve">23.3 уважать права и законные интересы членов ВОГ, интересы ВОГ, отделений ВОГ; </w:t>
      </w:r>
    </w:p>
    <w:p w:rsidR="00C568A9" w:rsidRDefault="00C568A9" w:rsidP="00A83492">
      <w:pPr>
        <w:pStyle w:val="NormalWeb"/>
      </w:pPr>
      <w:r>
        <w:t xml:space="preserve">23.4 укреплять единство ВОГ; </w:t>
      </w:r>
    </w:p>
    <w:p w:rsidR="00C568A9" w:rsidRDefault="00C568A9" w:rsidP="00A83492">
      <w:pPr>
        <w:pStyle w:val="NormalWeb"/>
      </w:pPr>
      <w:r>
        <w:t xml:space="preserve">23.5 своевременно уплачивать в установленном порядке членские взносы; </w:t>
      </w:r>
    </w:p>
    <w:p w:rsidR="00C568A9" w:rsidRDefault="00C568A9" w:rsidP="00A83492">
      <w:pPr>
        <w:pStyle w:val="NormalWeb"/>
      </w:pPr>
      <w:r>
        <w:t xml:space="preserve">23.6 беречь и приумножать собственность ВОГ; </w:t>
      </w:r>
    </w:p>
    <w:p w:rsidR="00C568A9" w:rsidRDefault="00C568A9" w:rsidP="00A83492">
      <w:pPr>
        <w:pStyle w:val="NormalWeb"/>
      </w:pPr>
      <w:r>
        <w:t xml:space="preserve">23.7 выполнять решения руководящих органов ВОГ, отделений ВОГ. </w:t>
      </w:r>
    </w:p>
    <w:p w:rsidR="00C568A9" w:rsidRDefault="00C568A9" w:rsidP="00A83492">
      <w:pPr>
        <w:pStyle w:val="NormalWeb"/>
      </w:pPr>
      <w:r>
        <w:t xml:space="preserve">  </w:t>
      </w:r>
    </w:p>
    <w:p w:rsidR="00C568A9" w:rsidRDefault="00C568A9" w:rsidP="00A83492">
      <w:pPr>
        <w:pStyle w:val="NormalWeb"/>
      </w:pPr>
      <w:r>
        <w:rPr>
          <w:rStyle w:val="Strong"/>
        </w:rPr>
        <w:t>Статья 24</w:t>
      </w:r>
      <w:r>
        <w:t xml:space="preserve"> </w:t>
      </w:r>
    </w:p>
    <w:p w:rsidR="00C568A9" w:rsidRDefault="00C568A9" w:rsidP="00A83492">
      <w:pPr>
        <w:pStyle w:val="NormalWeb"/>
      </w:pPr>
      <w:r>
        <w:t xml:space="preserve">Граждане, имеющие особые заслуги перед ВОГ, могут быть удостоены почетных званий ВОГ и знаков отличия ВОГ. Положения о почетных званиях ВОГ и знаках отличия ВОГ утверждаются ЦП ВОГ. Решение о присвоении почетных званий ВОГ и знаков отличия ВОГ принимает ЦП ВОГ по представлению Правлений региональных отделений ВОГ, по представлению Президента ВОГ. </w:t>
      </w:r>
    </w:p>
    <w:p w:rsidR="00C568A9" w:rsidRDefault="00C568A9" w:rsidP="00A83492">
      <w:pPr>
        <w:pStyle w:val="NormalWeb"/>
      </w:pPr>
      <w:r>
        <w:t xml:space="preserve">Региональные отделения ВОГ вправе учреждать другие виды награждения и поощрения членов ВОГ в порядке, устанавливаемом Правлениями соответствующих РО ВОГ по согласованию с ЦП ВОГ. </w:t>
      </w:r>
    </w:p>
    <w:p w:rsidR="00C568A9" w:rsidRDefault="00C568A9" w:rsidP="00A83492">
      <w:pPr>
        <w:pStyle w:val="NormalWeb"/>
      </w:pPr>
      <w:r>
        <w:t xml:space="preserve">Члены ВОГ, имеющие особые заслуги, по решению ЦП ВОГ могут быть представлены к награждению государственными и ведомственными наградами Российской Федерации. </w:t>
      </w:r>
    </w:p>
    <w:p w:rsidR="00C568A9" w:rsidRDefault="00C568A9" w:rsidP="00A83492">
      <w:pPr>
        <w:pStyle w:val="NormalWeb"/>
      </w:pPr>
      <w:r>
        <w:t xml:space="preserve">  </w:t>
      </w:r>
    </w:p>
    <w:p w:rsidR="00C568A9" w:rsidRDefault="00C568A9" w:rsidP="00A83492">
      <w:pPr>
        <w:pStyle w:val="NormalWeb"/>
      </w:pPr>
      <w:r>
        <w:rPr>
          <w:rStyle w:val="Strong"/>
        </w:rPr>
        <w:t>Статья 25</w:t>
      </w:r>
      <w:r>
        <w:t xml:space="preserve"> </w:t>
      </w:r>
    </w:p>
    <w:p w:rsidR="00C568A9" w:rsidRDefault="00C568A9" w:rsidP="00A83492">
      <w:pPr>
        <w:pStyle w:val="NormalWeb"/>
      </w:pPr>
      <w:r>
        <w:t xml:space="preserve">За нарушения Устава ВОГ к членам ВОГ могут быть применены взыскания в виде замечания, предупреждения, исключения из членов ВОГ. Решения о наложении взысканий принимается постановлениями Бюро местных отделений ВОГ, Правлений региональных отделений, а также решениями ЦП ВОГ. </w:t>
      </w:r>
    </w:p>
    <w:p w:rsidR="00C568A9" w:rsidRDefault="00C568A9" w:rsidP="00A83492">
      <w:pPr>
        <w:pStyle w:val="NormalWeb"/>
      </w:pPr>
      <w:r>
        <w:t xml:space="preserve">  </w:t>
      </w:r>
    </w:p>
    <w:p w:rsidR="00C568A9" w:rsidRDefault="00C568A9" w:rsidP="00A83492">
      <w:pPr>
        <w:pStyle w:val="NormalWeb"/>
      </w:pPr>
      <w:r>
        <w:rPr>
          <w:rStyle w:val="Strong"/>
        </w:rPr>
        <w:t>Статья 26</w:t>
      </w:r>
      <w:r>
        <w:t xml:space="preserve"> </w:t>
      </w:r>
    </w:p>
    <w:p w:rsidR="00C568A9" w:rsidRDefault="00C568A9" w:rsidP="00A83492">
      <w:pPr>
        <w:pStyle w:val="NormalWeb"/>
      </w:pPr>
      <w:r>
        <w:t xml:space="preserve">Члены выборных органов ВОГ могут быть исключены из членов ВОГ на общих основаниях, а Президент ВОГ, Вице-президенты ВОГ, Председатель (заместитель председателя) ЦКРК, председатели (заместители председателя) региональных и местных отделений, КРК ВОГ могут быть исключены из членов ВОГ после решения вопроса о прекращении их полномочий по выборной должности.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27</w:t>
      </w:r>
      <w:r>
        <w:t xml:space="preserve"> </w:t>
      </w:r>
    </w:p>
    <w:p w:rsidR="00C568A9" w:rsidRDefault="00C568A9" w:rsidP="00A83492">
      <w:pPr>
        <w:pStyle w:val="NormalWeb"/>
      </w:pPr>
      <w:r>
        <w:t xml:space="preserve">Правления РО ВОГ, Общие собрания или Бюро местных отделений ВОГ принимают решения об исключении из членов ВОГ в случаях: </w:t>
      </w:r>
    </w:p>
    <w:p w:rsidR="00C568A9" w:rsidRDefault="00C568A9" w:rsidP="00A83492">
      <w:pPr>
        <w:pStyle w:val="NormalWeb"/>
      </w:pPr>
      <w:r>
        <w:t xml:space="preserve">27.1 представления членом ВОГ личного письменного заявления о выходе из ВОГ; </w:t>
      </w:r>
    </w:p>
    <w:p w:rsidR="00C568A9" w:rsidRDefault="00C568A9" w:rsidP="00A83492">
      <w:pPr>
        <w:pStyle w:val="NormalWeb"/>
      </w:pPr>
      <w:r>
        <w:t xml:space="preserve">27.2 неоднократных нарушений Устава ВОГ; </w:t>
      </w:r>
    </w:p>
    <w:p w:rsidR="00C568A9" w:rsidRDefault="00C568A9" w:rsidP="00A83492">
      <w:pPr>
        <w:pStyle w:val="NormalWeb"/>
      </w:pPr>
      <w:r>
        <w:t xml:space="preserve">27.3 за неуплату в течение 2 лет подряд без уважительной причины членских взносов; </w:t>
      </w:r>
    </w:p>
    <w:p w:rsidR="00C568A9" w:rsidRDefault="00C568A9" w:rsidP="00A83492">
      <w:pPr>
        <w:pStyle w:val="NormalWeb"/>
      </w:pPr>
      <w:r>
        <w:t xml:space="preserve">27.4 за неисполнение обязанностей члена ВОГ. </w:t>
      </w:r>
    </w:p>
    <w:p w:rsidR="00C568A9" w:rsidRDefault="00C568A9" w:rsidP="00A83492">
      <w:pPr>
        <w:pStyle w:val="NormalWeb"/>
      </w:pPr>
      <w:r>
        <w:t xml:space="preserve">  </w:t>
      </w:r>
    </w:p>
    <w:p w:rsidR="00C568A9" w:rsidRDefault="00C568A9" w:rsidP="00A83492">
      <w:pPr>
        <w:pStyle w:val="NormalWeb"/>
      </w:pPr>
      <w:r>
        <w:rPr>
          <w:rStyle w:val="Strong"/>
        </w:rPr>
        <w:t>Статья 28</w:t>
      </w:r>
      <w:r>
        <w:t xml:space="preserve"> </w:t>
      </w:r>
    </w:p>
    <w:p w:rsidR="00C568A9" w:rsidRDefault="00C568A9" w:rsidP="00A83492">
      <w:pPr>
        <w:pStyle w:val="NormalWeb"/>
      </w:pPr>
      <w:r>
        <w:t xml:space="preserve">Решение об исключении из членов ВОГ может быть обжаловано в вышестоящие руководящие органы ВОГ и контрольно-ревизионные органы ВОГ, которые обязаны рассмотреть жалобу в течение месяца и принять по ней решение. </w:t>
      </w:r>
    </w:p>
    <w:p w:rsidR="00C568A9" w:rsidRDefault="00C568A9" w:rsidP="00A83492">
      <w:pPr>
        <w:pStyle w:val="NormalWeb"/>
      </w:pPr>
      <w:r>
        <w:t xml:space="preserve">Решение об исключении из членов ВОГ вступает в силу с момента вынесения решения уполномоченными органами или с момента вынесения решения уполномоченными органами по жалобе члена ВОГ. </w:t>
      </w:r>
    </w:p>
    <w:p w:rsidR="00C568A9" w:rsidRDefault="00C568A9" w:rsidP="00A83492">
      <w:pPr>
        <w:pStyle w:val="NormalWeb"/>
      </w:pPr>
      <w:r>
        <w:t xml:space="preserve">  </w:t>
      </w:r>
    </w:p>
    <w:p w:rsidR="00C568A9" w:rsidRDefault="00C568A9" w:rsidP="00A83492">
      <w:pPr>
        <w:pStyle w:val="Heading3"/>
        <w:jc w:val="center"/>
      </w:pPr>
      <w:r>
        <w:t>Глава 4. Руководящие органы ВОГ</w:t>
      </w:r>
    </w:p>
    <w:p w:rsidR="00C568A9" w:rsidRDefault="00C568A9" w:rsidP="00A83492">
      <w:pPr>
        <w:pStyle w:val="NormalWeb"/>
      </w:pPr>
      <w:r>
        <w:t xml:space="preserve">  </w:t>
      </w:r>
    </w:p>
    <w:p w:rsidR="00C568A9" w:rsidRDefault="00C568A9" w:rsidP="00A83492">
      <w:pPr>
        <w:pStyle w:val="NormalWeb"/>
      </w:pPr>
      <w:r>
        <w:rPr>
          <w:rStyle w:val="Strong"/>
        </w:rPr>
        <w:t>Статья 29</w:t>
      </w:r>
      <w:r>
        <w:t xml:space="preserve"> </w:t>
      </w:r>
    </w:p>
    <w:p w:rsidR="00C568A9" w:rsidRDefault="00C568A9" w:rsidP="00A83492">
      <w:pPr>
        <w:pStyle w:val="NormalWeb"/>
      </w:pPr>
      <w:r>
        <w:t xml:space="preserve">Руководящими органами ВОГ являются: </w:t>
      </w:r>
    </w:p>
    <w:p w:rsidR="00C568A9" w:rsidRDefault="00C568A9" w:rsidP="00A83492">
      <w:pPr>
        <w:pStyle w:val="NormalWeb"/>
      </w:pPr>
      <w:r>
        <w:t xml:space="preserve">- Съезд, </w:t>
      </w:r>
    </w:p>
    <w:p w:rsidR="00C568A9" w:rsidRDefault="00C568A9" w:rsidP="00A83492">
      <w:pPr>
        <w:pStyle w:val="NormalWeb"/>
      </w:pPr>
      <w:r>
        <w:t xml:space="preserve">- Центральное правление. </w:t>
      </w:r>
    </w:p>
    <w:p w:rsidR="00C568A9" w:rsidRDefault="00C568A9" w:rsidP="00A83492">
      <w:pPr>
        <w:pStyle w:val="NormalWeb"/>
      </w:pPr>
      <w:r>
        <w:t xml:space="preserve">  </w:t>
      </w:r>
    </w:p>
    <w:p w:rsidR="00C568A9" w:rsidRDefault="00C568A9" w:rsidP="00A83492">
      <w:pPr>
        <w:pStyle w:val="NormalWeb"/>
        <w:jc w:val="center"/>
      </w:pPr>
      <w:r>
        <w:rPr>
          <w:rStyle w:val="Emphasis"/>
          <w:b/>
          <w:bCs/>
        </w:rPr>
        <w:t>Съезд</w:t>
      </w:r>
      <w:r>
        <w:t xml:space="preserve"> </w:t>
      </w:r>
    </w:p>
    <w:p w:rsidR="00C568A9" w:rsidRDefault="00C568A9" w:rsidP="00A83492">
      <w:pPr>
        <w:pStyle w:val="NormalWeb"/>
        <w:jc w:val="center"/>
      </w:pPr>
      <w:r>
        <w:t xml:space="preserve">  </w:t>
      </w:r>
    </w:p>
    <w:p w:rsidR="00C568A9" w:rsidRDefault="00C568A9" w:rsidP="00A83492">
      <w:pPr>
        <w:pStyle w:val="NormalWeb"/>
      </w:pPr>
      <w:r>
        <w:rPr>
          <w:rStyle w:val="Strong"/>
        </w:rPr>
        <w:t>Статья 30</w:t>
      </w:r>
      <w:r>
        <w:t xml:space="preserve"> </w:t>
      </w:r>
    </w:p>
    <w:p w:rsidR="00C568A9" w:rsidRDefault="00C568A9" w:rsidP="00A83492">
      <w:pPr>
        <w:pStyle w:val="NormalWeb"/>
      </w:pPr>
      <w:r>
        <w:t xml:space="preserve">Высшим руководящим органом ВОГ является Съезд ВОГ, созываемый решением Центрального правления ВОГ. </w:t>
      </w:r>
    </w:p>
    <w:p w:rsidR="00C568A9" w:rsidRDefault="00C568A9" w:rsidP="00A83492">
      <w:pPr>
        <w:pStyle w:val="NormalWeb"/>
      </w:pPr>
      <w:r>
        <w:t xml:space="preserve">Очередные съезды ВОГ созываются не реже одного раза в 5 лет. </w:t>
      </w:r>
    </w:p>
    <w:p w:rsidR="00C568A9" w:rsidRDefault="00C568A9" w:rsidP="00A83492">
      <w:pPr>
        <w:pStyle w:val="NormalWeb"/>
      </w:pPr>
      <w:r>
        <w:t xml:space="preserve">  </w:t>
      </w:r>
    </w:p>
    <w:p w:rsidR="00C568A9" w:rsidRDefault="00C568A9" w:rsidP="00A83492">
      <w:pPr>
        <w:pStyle w:val="NormalWeb"/>
      </w:pPr>
      <w:r>
        <w:rPr>
          <w:rStyle w:val="Strong"/>
        </w:rPr>
        <w:t>Статья 31</w:t>
      </w:r>
      <w:r>
        <w:t xml:space="preserve"> </w:t>
      </w:r>
    </w:p>
    <w:p w:rsidR="00C568A9" w:rsidRDefault="00C568A9" w:rsidP="00A83492">
      <w:pPr>
        <w:pStyle w:val="NormalWeb"/>
      </w:pPr>
      <w:r>
        <w:t xml:space="preserve">Внеочередной Съезд ВОГ по решению Центрального правления ВОГ созывается: </w:t>
      </w:r>
    </w:p>
    <w:p w:rsidR="00C568A9" w:rsidRDefault="00C568A9" w:rsidP="00A83492">
      <w:pPr>
        <w:pStyle w:val="NormalWeb"/>
      </w:pPr>
      <w:r>
        <w:t xml:space="preserve">31.1 по инициативе Центрального правления ВОГ в связи с необходимостью   внесения изменений и дополнений в Устав ВОГ; </w:t>
      </w:r>
    </w:p>
    <w:p w:rsidR="00C568A9" w:rsidRDefault="00C568A9" w:rsidP="00A83492">
      <w:pPr>
        <w:pStyle w:val="NormalWeb"/>
      </w:pPr>
      <w:r>
        <w:t xml:space="preserve">31.2 по письменному требованию не менее 2/3 региональных отделений ВОГ; </w:t>
      </w:r>
    </w:p>
    <w:p w:rsidR="00C568A9" w:rsidRDefault="00C568A9" w:rsidP="00A83492">
      <w:pPr>
        <w:pStyle w:val="NormalWeb"/>
      </w:pPr>
      <w:r>
        <w:t xml:space="preserve">31.3 при необходимости досрочного освобождении от должности Президента ВОГ на основании статьи 50 данного Устава; </w:t>
      </w:r>
    </w:p>
    <w:p w:rsidR="00C568A9" w:rsidRDefault="00C568A9" w:rsidP="00A83492">
      <w:pPr>
        <w:pStyle w:val="NormalWeb"/>
      </w:pPr>
      <w:r>
        <w:t xml:space="preserve">31.4 по письменному требованию ЦКРК ВОГ; </w:t>
      </w:r>
    </w:p>
    <w:p w:rsidR="00C568A9" w:rsidRDefault="00C568A9" w:rsidP="00A83492">
      <w:pPr>
        <w:pStyle w:val="NormalWeb"/>
      </w:pPr>
      <w:r>
        <w:t xml:space="preserve">31.5 при необходимости решения других вопросов, относящихся к компетенции Съезда ВОГ. </w:t>
      </w:r>
    </w:p>
    <w:p w:rsidR="00C568A9" w:rsidRDefault="00C568A9" w:rsidP="00A83492">
      <w:pPr>
        <w:pStyle w:val="NormalWeb"/>
      </w:pPr>
      <w:r>
        <w:t xml:space="preserve">  </w:t>
      </w:r>
    </w:p>
    <w:p w:rsidR="00C568A9" w:rsidRDefault="00C568A9" w:rsidP="00A83492">
      <w:pPr>
        <w:pStyle w:val="NormalWeb"/>
      </w:pPr>
      <w:r>
        <w:rPr>
          <w:rStyle w:val="Strong"/>
        </w:rPr>
        <w:t>Статья 32</w:t>
      </w:r>
      <w:r>
        <w:t xml:space="preserve"> </w:t>
      </w:r>
    </w:p>
    <w:p w:rsidR="00C568A9" w:rsidRDefault="00C568A9" w:rsidP="00A83492">
      <w:pPr>
        <w:pStyle w:val="NormalWeb"/>
      </w:pPr>
      <w:r>
        <w:t xml:space="preserve">Дата, место проведения Съезда ВОГ, норма представительства на Съезд ВОГ устанавливаются решением Центрального правления ВОГ и письменно доводятся до сведения региональных отделений ВОГ. </w:t>
      </w:r>
    </w:p>
    <w:p w:rsidR="00C568A9" w:rsidRDefault="00C568A9" w:rsidP="00A83492">
      <w:pPr>
        <w:pStyle w:val="NormalWeb"/>
      </w:pPr>
      <w:r>
        <w:t xml:space="preserve">  </w:t>
      </w:r>
    </w:p>
    <w:p w:rsidR="00C568A9" w:rsidRDefault="00C568A9" w:rsidP="00A83492">
      <w:pPr>
        <w:pStyle w:val="NormalWeb"/>
      </w:pPr>
      <w:r>
        <w:rPr>
          <w:rStyle w:val="Strong"/>
        </w:rPr>
        <w:t>Статья 33</w:t>
      </w:r>
      <w:r>
        <w:t xml:space="preserve"> </w:t>
      </w:r>
    </w:p>
    <w:p w:rsidR="00C568A9" w:rsidRDefault="00C568A9" w:rsidP="00A83492">
      <w:pPr>
        <w:pStyle w:val="NormalWeb"/>
      </w:pPr>
      <w:r>
        <w:t xml:space="preserve">В случае проведения внеочередного Съезда ВОГ сохраняется норма представительства делегатов предыдущего очередного Съезда ВОГ. В работе внеочередного Съезда ВОГ принимают участие делегаты предыдущего очередного Съезда ВОГ или, в случае их отсутствия, длительной болезни, смерти, - вновь избранные делегаты. </w:t>
      </w:r>
    </w:p>
    <w:p w:rsidR="00C568A9" w:rsidRDefault="00C568A9" w:rsidP="00A83492">
      <w:pPr>
        <w:pStyle w:val="NormalWeb"/>
      </w:pPr>
      <w:r>
        <w:t xml:space="preserve">  </w:t>
      </w:r>
    </w:p>
    <w:p w:rsidR="00C568A9" w:rsidRDefault="00C568A9" w:rsidP="00A83492">
      <w:pPr>
        <w:pStyle w:val="NormalWeb"/>
      </w:pPr>
      <w:r>
        <w:rPr>
          <w:rStyle w:val="Strong"/>
        </w:rPr>
        <w:t>Статья 34</w:t>
      </w:r>
      <w:r>
        <w:t xml:space="preserve"> </w:t>
      </w:r>
    </w:p>
    <w:p w:rsidR="00C568A9" w:rsidRDefault="00C568A9" w:rsidP="00A83492">
      <w:pPr>
        <w:pStyle w:val="NormalWeb"/>
      </w:pPr>
      <w:r>
        <w:t xml:space="preserve">Президент ВОГ, Вице-президенты ВОГ, Председатель Центральной контрольно-ревизионной комиссии, не избранные делегатами Съезда ВОГ, участвуют в его работе с правом совещательного голоса. </w:t>
      </w:r>
    </w:p>
    <w:p w:rsidR="00C568A9" w:rsidRDefault="00C568A9" w:rsidP="00A83492">
      <w:pPr>
        <w:pStyle w:val="NormalWeb"/>
      </w:pPr>
      <w:r>
        <w:t xml:space="preserve">  </w:t>
      </w:r>
    </w:p>
    <w:p w:rsidR="00C568A9" w:rsidRDefault="00C568A9" w:rsidP="00A83492">
      <w:pPr>
        <w:pStyle w:val="NormalWeb"/>
      </w:pPr>
      <w:r>
        <w:rPr>
          <w:rStyle w:val="Strong"/>
        </w:rPr>
        <w:t>Статья 35</w:t>
      </w:r>
      <w:r>
        <w:t xml:space="preserve"> </w:t>
      </w:r>
    </w:p>
    <w:p w:rsidR="00C568A9" w:rsidRDefault="00C568A9" w:rsidP="00A83492">
      <w:pPr>
        <w:pStyle w:val="NormalWeb"/>
      </w:pPr>
      <w:r>
        <w:t xml:space="preserve">Съезд ВОГ правомочен принимать решения при наличии избранных делегатов, представляющих более половины региональных отделений ВОГ. </w:t>
      </w:r>
    </w:p>
    <w:p w:rsidR="00C568A9" w:rsidRDefault="00C568A9" w:rsidP="00A83492">
      <w:pPr>
        <w:pStyle w:val="NormalWeb"/>
      </w:pPr>
      <w:r>
        <w:t xml:space="preserve">Кроме случаев, предусмотренных настоящим Уставом и действующим законодательством, решения принимаются простым большинством (более 50%) голосов делегатов при наличии указанного кворума. </w:t>
      </w:r>
    </w:p>
    <w:p w:rsidR="00C568A9" w:rsidRDefault="00C568A9" w:rsidP="00A83492">
      <w:pPr>
        <w:pStyle w:val="NormalWeb"/>
      </w:pPr>
      <w:r>
        <w:t xml:space="preserve">Решения об избрании руководящих и контрольных органов ВОГ и досрочном прекращении их полномочий, создании, ликвидации или реорганизация ВОГ, внесении изменений и дополнений в Устав ВОГ принимаются съездом ВОГ двумя третями голосов делегатов съезда ВОГ при наличии указанного кворума. </w:t>
      </w:r>
    </w:p>
    <w:p w:rsidR="00C568A9" w:rsidRDefault="00C568A9" w:rsidP="00A83492">
      <w:pPr>
        <w:pStyle w:val="NormalWeb"/>
      </w:pPr>
      <w:r>
        <w:t xml:space="preserve">Форма голосования определяется Съездом ВОГ. </w:t>
      </w:r>
    </w:p>
    <w:p w:rsidR="00C568A9" w:rsidRDefault="00C568A9" w:rsidP="00A83492">
      <w:pPr>
        <w:pStyle w:val="NormalWeb"/>
      </w:pPr>
      <w:r>
        <w:t xml:space="preserve">Решения (постановления) Съезда ВОГ подписываются Президентом ВОГ. Протоколы Съезда подписываются Президентом или Вице-президентом ВОГ и секретарем, ведущим протокол. </w:t>
      </w:r>
    </w:p>
    <w:p w:rsidR="00C568A9" w:rsidRDefault="00C568A9" w:rsidP="00A83492">
      <w:pPr>
        <w:pStyle w:val="NormalWeb"/>
      </w:pPr>
      <w:r>
        <w:t xml:space="preserve">  </w:t>
      </w:r>
    </w:p>
    <w:p w:rsidR="00C568A9" w:rsidRDefault="00C568A9" w:rsidP="00A83492">
      <w:pPr>
        <w:pStyle w:val="NormalWeb"/>
      </w:pPr>
      <w:r>
        <w:rPr>
          <w:rStyle w:val="Strong"/>
        </w:rPr>
        <w:t>Статья 36</w:t>
      </w:r>
      <w:r>
        <w:t xml:space="preserve"> </w:t>
      </w:r>
    </w:p>
    <w:p w:rsidR="00C568A9" w:rsidRDefault="00C568A9" w:rsidP="00A83492">
      <w:pPr>
        <w:pStyle w:val="NormalWeb"/>
      </w:pPr>
      <w:r>
        <w:t xml:space="preserve">Съезд вправе на основании настоящего Устава принять к своему рассмотрению любой вопрос деятельности ВОГ и вынести по нему решение, обязательное для исполнения всеми органами, структурными подразделениями, должностными лицами ВОГ, РО ВОГ, МО ВОГ и членами ВОГ. </w:t>
      </w:r>
    </w:p>
    <w:p w:rsidR="00C568A9" w:rsidRDefault="00C568A9" w:rsidP="00A83492">
      <w:pPr>
        <w:pStyle w:val="NormalWeb"/>
      </w:pPr>
      <w:r>
        <w:t xml:space="preserve">  </w:t>
      </w:r>
    </w:p>
    <w:p w:rsidR="00C568A9" w:rsidRDefault="00C568A9" w:rsidP="00A83492">
      <w:pPr>
        <w:pStyle w:val="NormalWeb"/>
      </w:pPr>
      <w:r>
        <w:rPr>
          <w:rStyle w:val="Strong"/>
        </w:rPr>
        <w:t>Статья 37</w:t>
      </w:r>
      <w:r>
        <w:t xml:space="preserve"> </w:t>
      </w:r>
    </w:p>
    <w:p w:rsidR="00C568A9" w:rsidRDefault="00C568A9" w:rsidP="00A83492">
      <w:pPr>
        <w:pStyle w:val="NormalWeb"/>
      </w:pPr>
      <w:r>
        <w:t xml:space="preserve">Съезд ВОГ в соответствии со своей компетенцией: </w:t>
      </w:r>
    </w:p>
    <w:p w:rsidR="00C568A9" w:rsidRDefault="00C568A9" w:rsidP="00A83492">
      <w:pPr>
        <w:pStyle w:val="NormalWeb"/>
      </w:pPr>
      <w:r>
        <w:t xml:space="preserve">37.1 утверждает Устав ВОГ, вносит в Устав ВОГ изменения и дополнения; </w:t>
      </w:r>
    </w:p>
    <w:p w:rsidR="00C568A9" w:rsidRDefault="00C568A9" w:rsidP="00A83492">
      <w:pPr>
        <w:pStyle w:val="NormalWeb"/>
      </w:pPr>
      <w:r>
        <w:t xml:space="preserve">37.2 избирает Президента ВОГ сроком на 5 лет и принимает решение о досрочном прекращении его полномочий; </w:t>
      </w:r>
    </w:p>
    <w:p w:rsidR="00C568A9" w:rsidRDefault="00C568A9" w:rsidP="00A83492">
      <w:pPr>
        <w:pStyle w:val="NormalWeb"/>
      </w:pPr>
      <w:r>
        <w:t xml:space="preserve">37.3 избирает Центральное правление ВОГ сроком на 5 лет, определяет его количественный состав, принимает решение о досрочном прекращении его полномочий, о доизбрании и замене членов Центрального правления, но не более 1/3 его состава; </w:t>
      </w:r>
    </w:p>
    <w:p w:rsidR="00C568A9" w:rsidRDefault="00C568A9" w:rsidP="00A83492">
      <w:pPr>
        <w:pStyle w:val="NormalWeb"/>
      </w:pPr>
      <w:r>
        <w:t xml:space="preserve">37.4 избирает Центральную контрольно-ревизионную комиссию сроком на 5 лет, определяет ее количественный состав, принимает решение о досрочном прекращении ее полномочий, о доизбрании и замене членов Центральной контрольно-ревизионной комиссии, но не более 1/3 ее состава; </w:t>
      </w:r>
    </w:p>
    <w:p w:rsidR="00C568A9" w:rsidRDefault="00C568A9" w:rsidP="00A83492">
      <w:pPr>
        <w:pStyle w:val="NormalWeb"/>
      </w:pPr>
      <w:r>
        <w:t xml:space="preserve">37.5 утверждает Положение о Контрольно-ревизионных комиссиях ВОГ; </w:t>
      </w:r>
    </w:p>
    <w:p w:rsidR="00C568A9" w:rsidRDefault="00C568A9" w:rsidP="00A83492">
      <w:pPr>
        <w:pStyle w:val="NormalWeb"/>
      </w:pPr>
      <w:r>
        <w:t xml:space="preserve">37.6 определяет принципы формирования и использования имущества ВОГ; </w:t>
      </w:r>
    </w:p>
    <w:p w:rsidR="00C568A9" w:rsidRDefault="00C568A9" w:rsidP="00A83492">
      <w:pPr>
        <w:pStyle w:val="NormalWeb"/>
      </w:pPr>
      <w:r>
        <w:t xml:space="preserve">37.7 утверждает отчеты Центрального правления ВОГ, Центральной контрольно - ревизионной комиссии ВОГ; </w:t>
      </w:r>
    </w:p>
    <w:p w:rsidR="00C568A9" w:rsidRDefault="00C568A9" w:rsidP="00A83492">
      <w:pPr>
        <w:pStyle w:val="NormalWeb"/>
      </w:pPr>
      <w:r>
        <w:t xml:space="preserve">37.8 определяет основные направления дальнейшего развития ВОГ; </w:t>
      </w:r>
    </w:p>
    <w:p w:rsidR="00C568A9" w:rsidRDefault="00C568A9" w:rsidP="00A83492">
      <w:pPr>
        <w:pStyle w:val="NormalWeb"/>
      </w:pPr>
      <w:r>
        <w:t xml:space="preserve">37.9 принимает решение о реорганизации или ликвидации ВОГ. </w:t>
      </w:r>
    </w:p>
    <w:p w:rsidR="00C568A9" w:rsidRDefault="00C568A9" w:rsidP="00A83492">
      <w:pPr>
        <w:pStyle w:val="NormalWeb"/>
      </w:pPr>
      <w:r>
        <w:t xml:space="preserve">  </w:t>
      </w:r>
    </w:p>
    <w:p w:rsidR="00C568A9" w:rsidRDefault="00C568A9" w:rsidP="00A83492">
      <w:pPr>
        <w:pStyle w:val="NormalWeb"/>
        <w:jc w:val="center"/>
      </w:pPr>
      <w:r>
        <w:rPr>
          <w:rStyle w:val="Emphasis"/>
          <w:b/>
          <w:bCs/>
        </w:rPr>
        <w:t>Центральное правление ВОГ</w:t>
      </w:r>
      <w:r>
        <w:t xml:space="preserve"> </w:t>
      </w:r>
    </w:p>
    <w:p w:rsidR="00C568A9" w:rsidRDefault="00C568A9" w:rsidP="00A83492">
      <w:pPr>
        <w:pStyle w:val="NormalWeb"/>
      </w:pPr>
      <w:r>
        <w:rPr>
          <w:rStyle w:val="Strong"/>
        </w:rPr>
        <w:t>Статья 38</w:t>
      </w:r>
      <w:r>
        <w:t xml:space="preserve"> </w:t>
      </w:r>
    </w:p>
    <w:p w:rsidR="00C568A9" w:rsidRDefault="00C568A9" w:rsidP="00A83492">
      <w:pPr>
        <w:pStyle w:val="NormalWeb"/>
      </w:pPr>
      <w:r>
        <w:t>Центральное правление ВОГ (ЦП ВОГ) является постоянно действующим руководящим коллегиальным органом ВОГ.</w:t>
      </w:r>
      <w:r>
        <w:br/>
        <w:t xml:space="preserve">Деятельность ЦП ВОГ осуществляется в форме Пленумов (пленарных заседаний). </w:t>
      </w:r>
    </w:p>
    <w:p w:rsidR="00C568A9" w:rsidRDefault="00C568A9" w:rsidP="00A83492">
      <w:pPr>
        <w:pStyle w:val="NormalWeb"/>
      </w:pPr>
      <w:r>
        <w:t xml:space="preserve">  </w:t>
      </w:r>
    </w:p>
    <w:p w:rsidR="00C568A9" w:rsidRDefault="00C568A9" w:rsidP="00A83492">
      <w:pPr>
        <w:pStyle w:val="NormalWeb"/>
      </w:pPr>
      <w:r>
        <w:rPr>
          <w:rStyle w:val="Strong"/>
        </w:rPr>
        <w:t>Статья 39</w:t>
      </w:r>
      <w:r>
        <w:t xml:space="preserve"> </w:t>
      </w:r>
    </w:p>
    <w:p w:rsidR="00C568A9" w:rsidRDefault="00C568A9" w:rsidP="00A83492">
      <w:pPr>
        <w:pStyle w:val="NormalWeb"/>
      </w:pPr>
      <w:r>
        <w:t xml:space="preserve">Центральное правление ВОГ осуществляет права юридического лица и исполняет обязанности ВОГ в соответствии с Уставом ВОГ. </w:t>
      </w:r>
    </w:p>
    <w:p w:rsidR="00C568A9" w:rsidRDefault="00C568A9" w:rsidP="00A83492">
      <w:pPr>
        <w:pStyle w:val="NormalWeb"/>
      </w:pPr>
      <w:r>
        <w:t xml:space="preserve">  </w:t>
      </w:r>
    </w:p>
    <w:p w:rsidR="00C568A9" w:rsidRDefault="00C568A9" w:rsidP="00A83492">
      <w:pPr>
        <w:pStyle w:val="NormalWeb"/>
      </w:pPr>
      <w:r>
        <w:rPr>
          <w:rStyle w:val="Strong"/>
        </w:rPr>
        <w:t>Статья 40</w:t>
      </w:r>
      <w:r>
        <w:t xml:space="preserve"> </w:t>
      </w:r>
    </w:p>
    <w:p w:rsidR="00C568A9" w:rsidRDefault="00C568A9" w:rsidP="00A83492">
      <w:pPr>
        <w:pStyle w:val="NormalWeb"/>
      </w:pPr>
      <w:r>
        <w:t xml:space="preserve">Количественный состав, порядок избрания и отзыва членов ЦП ВОГ определяется Съездом ВОГ. </w:t>
      </w:r>
    </w:p>
    <w:p w:rsidR="00C568A9" w:rsidRDefault="00C568A9" w:rsidP="00A83492">
      <w:pPr>
        <w:pStyle w:val="NormalWeb"/>
      </w:pPr>
      <w:r>
        <w:t xml:space="preserve">Членами ЦП ВОГ должны являться представители разных региональных отделений. </w:t>
      </w:r>
    </w:p>
    <w:p w:rsidR="00C568A9" w:rsidRDefault="00C568A9" w:rsidP="00A83492">
      <w:pPr>
        <w:pStyle w:val="NormalWeb"/>
      </w:pPr>
      <w:r>
        <w:t xml:space="preserve">Членом ЦП ВОГ по должности является Президент ВОГ. </w:t>
      </w:r>
    </w:p>
    <w:p w:rsidR="00C568A9" w:rsidRDefault="00C568A9" w:rsidP="00A83492">
      <w:pPr>
        <w:pStyle w:val="NormalWeb"/>
      </w:pPr>
      <w:r>
        <w:t xml:space="preserve">  </w:t>
      </w:r>
    </w:p>
    <w:p w:rsidR="00C568A9" w:rsidRDefault="00C568A9" w:rsidP="00A83492">
      <w:pPr>
        <w:pStyle w:val="NormalWeb"/>
      </w:pPr>
      <w:r>
        <w:rPr>
          <w:rStyle w:val="Strong"/>
        </w:rPr>
        <w:t>Статья 41</w:t>
      </w:r>
      <w:r>
        <w:t xml:space="preserve"> </w:t>
      </w:r>
    </w:p>
    <w:p w:rsidR="00C568A9" w:rsidRDefault="00C568A9" w:rsidP="00A83492">
      <w:pPr>
        <w:pStyle w:val="NormalWeb"/>
      </w:pPr>
      <w:r>
        <w:t xml:space="preserve">Пленумы ЦП ВОГ созываются решением Президента ВОГ  не реже одного раза  в квартал. Внеочередной Пленум ЦП ВОГ может быть созван по решению Президента ВОГ, по письменному требованию не менее 2/3 членов ЦП ВОГ, по решению правлений более половины региональных отделений ВОГ, по предложению ЦКРК ВОГ. </w:t>
      </w:r>
    </w:p>
    <w:p w:rsidR="00C568A9" w:rsidRDefault="00C568A9" w:rsidP="00A83492">
      <w:pPr>
        <w:pStyle w:val="NormalWeb"/>
      </w:pPr>
      <w:r>
        <w:t xml:space="preserve">  </w:t>
      </w:r>
    </w:p>
    <w:p w:rsidR="00C568A9" w:rsidRDefault="00C568A9" w:rsidP="00A83492">
      <w:pPr>
        <w:pStyle w:val="NormalWeb"/>
      </w:pPr>
      <w:r>
        <w:rPr>
          <w:rStyle w:val="Strong"/>
        </w:rPr>
        <w:t>Статья 42</w:t>
      </w:r>
      <w:r>
        <w:t xml:space="preserve"> </w:t>
      </w:r>
    </w:p>
    <w:p w:rsidR="00C568A9" w:rsidRDefault="00C568A9" w:rsidP="00A83492">
      <w:pPr>
        <w:pStyle w:val="NormalWeb"/>
      </w:pPr>
      <w:r>
        <w:t xml:space="preserve">Пленумы ЦП ВОГ являются правомочными при участии в их работе более половины членов ЦП ВОГ. Решения (постановления) ЦП ВОГ принимаются большинством голосов членов ЦП ВОГ при наличии кворума. Форма голосования определяется ЦП ВОГ. </w:t>
      </w:r>
    </w:p>
    <w:p w:rsidR="00C568A9" w:rsidRDefault="00C568A9" w:rsidP="00A83492">
      <w:pPr>
        <w:pStyle w:val="NormalWeb"/>
      </w:pPr>
      <w:r>
        <w:t xml:space="preserve">Пленумы ЦП ВОГ ведет Президент ВОГ или один из Вице-президентов по поручению Президента ВОГ. </w:t>
      </w:r>
    </w:p>
    <w:p w:rsidR="00C568A9" w:rsidRDefault="00C568A9" w:rsidP="00A83492">
      <w:pPr>
        <w:pStyle w:val="NormalWeb"/>
      </w:pPr>
      <w:r>
        <w:t xml:space="preserve">Решения (постановления) ЦП ВОГ подписываются Президентом ВОГ. Протоколы пленумов ЦП ВОГ подписываются Президентом или Вице-президентом ВОГ и секретарем, ведущим протокол. </w:t>
      </w:r>
    </w:p>
    <w:p w:rsidR="00C568A9" w:rsidRDefault="00C568A9" w:rsidP="00A83492">
      <w:pPr>
        <w:pStyle w:val="NormalWeb"/>
      </w:pPr>
      <w:r>
        <w:t xml:space="preserve">  </w:t>
      </w:r>
    </w:p>
    <w:p w:rsidR="00C568A9" w:rsidRDefault="00C568A9" w:rsidP="00A83492">
      <w:pPr>
        <w:pStyle w:val="NormalWeb"/>
      </w:pPr>
      <w:r>
        <w:rPr>
          <w:rStyle w:val="Strong"/>
        </w:rPr>
        <w:t>Статья 43</w:t>
      </w:r>
      <w:r>
        <w:t xml:space="preserve"> </w:t>
      </w:r>
    </w:p>
    <w:p w:rsidR="00C568A9" w:rsidRDefault="00C568A9" w:rsidP="00A83492">
      <w:pPr>
        <w:pStyle w:val="NormalWeb"/>
      </w:pPr>
      <w:r>
        <w:t xml:space="preserve">Центральное правление ВОГ в соответствии со своей компетенцией: </w:t>
      </w:r>
    </w:p>
    <w:p w:rsidR="00C568A9" w:rsidRDefault="00C568A9" w:rsidP="00A83492">
      <w:pPr>
        <w:pStyle w:val="NormalWeb"/>
      </w:pPr>
      <w:r>
        <w:t xml:space="preserve">43.1 обеспечивает выполнение решений Съездов ВОГ; </w:t>
      </w:r>
    </w:p>
    <w:p w:rsidR="00C568A9" w:rsidRDefault="00C568A9" w:rsidP="00A83492">
      <w:pPr>
        <w:pStyle w:val="NormalWeb"/>
      </w:pPr>
      <w:r>
        <w:t xml:space="preserve">43.2 утверждает программы социально-экономического развития ВОГ; </w:t>
      </w:r>
    </w:p>
    <w:p w:rsidR="00C568A9" w:rsidRDefault="00C568A9" w:rsidP="00A83492">
      <w:pPr>
        <w:pStyle w:val="NormalWeb"/>
      </w:pPr>
      <w:r>
        <w:t xml:space="preserve">43.3 готовит и выносит для принятия Съездом ВОГ изменения и дополнения в Устав ВОГ; </w:t>
      </w:r>
    </w:p>
    <w:p w:rsidR="00C568A9" w:rsidRDefault="00C568A9" w:rsidP="00A83492">
      <w:pPr>
        <w:pStyle w:val="NormalWeb"/>
      </w:pPr>
      <w:r>
        <w:t xml:space="preserve">43.4 осуществляет права юридического лица от имени ВОГ; </w:t>
      </w:r>
    </w:p>
    <w:p w:rsidR="00C568A9" w:rsidRDefault="00C568A9" w:rsidP="00A83492">
      <w:pPr>
        <w:pStyle w:val="NormalWeb"/>
      </w:pPr>
      <w:r>
        <w:t xml:space="preserve">43.5 утверждает бюджет ВОГ и отчет об исполнении бюджета ВОГ; </w:t>
      </w:r>
    </w:p>
    <w:p w:rsidR="00C568A9" w:rsidRDefault="00C568A9" w:rsidP="00A83492">
      <w:pPr>
        <w:pStyle w:val="NormalWeb"/>
      </w:pPr>
      <w:r>
        <w:t xml:space="preserve">43.6 принимает решение о создании, ликвидации или реорганизации отделений ВОГ; </w:t>
      </w:r>
    </w:p>
    <w:p w:rsidR="00C568A9" w:rsidRDefault="00C568A9" w:rsidP="00A83492">
      <w:pPr>
        <w:pStyle w:val="NormalWeb"/>
      </w:pPr>
      <w:r>
        <w:t xml:space="preserve">43.7 отменяет решения руководящих органов региональных отделений ВОГ в случае их противоречия действующему законодательству или Уставу ВОГ; </w:t>
      </w:r>
    </w:p>
    <w:p w:rsidR="00C568A9" w:rsidRDefault="00C568A9" w:rsidP="00A83492">
      <w:pPr>
        <w:pStyle w:val="NormalWeb"/>
      </w:pPr>
      <w:r>
        <w:t xml:space="preserve">43.8 устанавливает для хозяйственных товариществ и хозяйственных обществ,   созданных ВОГ, нормативы и сроки отчислений в Централизованный фонд ВОГ и его региональным отделениям; </w:t>
      </w:r>
    </w:p>
    <w:p w:rsidR="00C568A9" w:rsidRDefault="00C568A9" w:rsidP="00A83492">
      <w:pPr>
        <w:pStyle w:val="NormalWeb"/>
      </w:pPr>
      <w:r>
        <w:t xml:space="preserve">43.9  принимает решения о созыве Съездов ВОГ; </w:t>
      </w:r>
    </w:p>
    <w:p w:rsidR="00C568A9" w:rsidRDefault="00C568A9" w:rsidP="00A83492">
      <w:pPr>
        <w:pStyle w:val="NormalWeb"/>
      </w:pPr>
      <w:r>
        <w:t xml:space="preserve">43.10 по представлению Президента ВОГ избирает из состава Центрального правления ВОГ Вице-президентов ВОГ сроком на 5 лет, определяет их количественный состав, принимает решения о досрочном прекращении их полномочий, о доизбрании или замене Вице-президентов ВОГ; </w:t>
      </w:r>
    </w:p>
    <w:p w:rsidR="00C568A9" w:rsidRDefault="00C568A9" w:rsidP="00A83492">
      <w:pPr>
        <w:pStyle w:val="NormalWeb"/>
      </w:pPr>
      <w:r>
        <w:t xml:space="preserve">43.11 рассматривает состояние и определяет задачи по улучшению реабилитации, профессионального обучения, трудового устройства, жилищно-бытовых условий, материального положения, организации культурного досуга и оздоровительных мероприятий членов ВОГ; </w:t>
      </w:r>
    </w:p>
    <w:p w:rsidR="00C568A9" w:rsidRDefault="00C568A9" w:rsidP="00A83492">
      <w:pPr>
        <w:pStyle w:val="NormalWeb"/>
      </w:pPr>
      <w:r>
        <w:t xml:space="preserve">43.12 изучает состояние дел в региональных отделениях ВОГ, определяет меры по совершенствованию их работы; </w:t>
      </w:r>
    </w:p>
    <w:p w:rsidR="00C568A9" w:rsidRDefault="00C568A9" w:rsidP="00A83492">
      <w:pPr>
        <w:pStyle w:val="NormalWeb"/>
      </w:pPr>
      <w:r>
        <w:t xml:space="preserve">43.13 принимает решение о создании хозяйственных обществ и хозяйственных товариществ с правами юридического лица; </w:t>
      </w:r>
    </w:p>
    <w:p w:rsidR="00C568A9" w:rsidRDefault="00C568A9" w:rsidP="00A83492">
      <w:pPr>
        <w:pStyle w:val="NormalWeb"/>
      </w:pPr>
      <w:r>
        <w:t xml:space="preserve">43.14 принимает решение о создании некоммерческих организаций; </w:t>
      </w:r>
    </w:p>
    <w:p w:rsidR="00C568A9" w:rsidRDefault="00C568A9" w:rsidP="00A83492">
      <w:pPr>
        <w:pStyle w:val="NormalWeb"/>
      </w:pPr>
      <w:r>
        <w:t xml:space="preserve">43.15 учреждает общественные объединения, их союзы и ассоциации; </w:t>
      </w:r>
    </w:p>
    <w:p w:rsidR="00C568A9" w:rsidRDefault="00C568A9" w:rsidP="00A83492">
      <w:pPr>
        <w:pStyle w:val="NormalWeb"/>
      </w:pPr>
      <w:r>
        <w:t xml:space="preserve">43.16 осуществляет координацию деятельности структурных подразделений ВОГ; </w:t>
      </w:r>
    </w:p>
    <w:p w:rsidR="00C568A9" w:rsidRDefault="00C568A9" w:rsidP="00A83492">
      <w:pPr>
        <w:pStyle w:val="NormalWeb"/>
      </w:pPr>
      <w:r>
        <w:t xml:space="preserve">43.17 контролирует техническое состояние и использование имущества ВОГ; </w:t>
      </w:r>
    </w:p>
    <w:p w:rsidR="00C568A9" w:rsidRDefault="00C568A9" w:rsidP="00A83492">
      <w:pPr>
        <w:pStyle w:val="NormalWeb"/>
      </w:pPr>
      <w:r>
        <w:t xml:space="preserve">43.18 утверждает программы ВОГ и контролирует их выполнение; </w:t>
      </w:r>
    </w:p>
    <w:p w:rsidR="00C568A9" w:rsidRDefault="00C568A9" w:rsidP="00A83492">
      <w:pPr>
        <w:pStyle w:val="NormalWeb"/>
      </w:pPr>
      <w:r>
        <w:t xml:space="preserve">43.19 заслушивает отчеты о деятельности структурных подразделений ВОГ; </w:t>
      </w:r>
    </w:p>
    <w:p w:rsidR="00C568A9" w:rsidRDefault="00C568A9" w:rsidP="00A83492">
      <w:pPr>
        <w:pStyle w:val="NormalWeb"/>
      </w:pPr>
      <w:r>
        <w:t xml:space="preserve">43.20 анализирует финансовое состояние ВОГ, разрабатывает предложения по его улучшению, информирует структурные подразделения об исполнении бюджета ВОГ; </w:t>
      </w:r>
    </w:p>
    <w:p w:rsidR="00C568A9" w:rsidRDefault="00C568A9" w:rsidP="00A83492">
      <w:pPr>
        <w:pStyle w:val="NormalWeb"/>
      </w:pPr>
      <w:r>
        <w:t xml:space="preserve">43.21 направляет издательскую деятельность ВОГ, утверждает планы работы печатных органов ВОГ, определяет характер и перечень издающейся на средства ВОГ литературы; </w:t>
      </w:r>
    </w:p>
    <w:p w:rsidR="00C568A9" w:rsidRDefault="00C568A9" w:rsidP="00A83492">
      <w:pPr>
        <w:pStyle w:val="NormalWeb"/>
      </w:pPr>
      <w:r>
        <w:t xml:space="preserve">43.22 рассматривает вопросы о поощрении и награждении членов ВОГ и штатных сотрудников ВОГ; </w:t>
      </w:r>
    </w:p>
    <w:p w:rsidR="00C568A9" w:rsidRDefault="00C568A9" w:rsidP="00A83492">
      <w:pPr>
        <w:pStyle w:val="NormalWeb"/>
      </w:pPr>
      <w:r>
        <w:t xml:space="preserve">43.23 организует предпринимательскую деятельность ВОГ, направленную на достижение уставных целей; </w:t>
      </w:r>
    </w:p>
    <w:p w:rsidR="00C568A9" w:rsidRDefault="00C568A9" w:rsidP="00A83492">
      <w:pPr>
        <w:pStyle w:val="NormalWeb"/>
      </w:pPr>
      <w:r>
        <w:t xml:space="preserve">43.24 образует советы и комиссии ЦП ВОГ, действующие на основании Положений, утвержденных ЦП ВОГ; </w:t>
      </w:r>
    </w:p>
    <w:p w:rsidR="00C568A9" w:rsidRDefault="00C568A9" w:rsidP="00A83492">
      <w:pPr>
        <w:pStyle w:val="NormalWeb"/>
      </w:pPr>
      <w:r>
        <w:t xml:space="preserve">43.25 принимает решения о временном отстранении председателей РО ВОГ от исполнения их обязанностей в соответствии со ст. 125 настоящего Устава; </w:t>
      </w:r>
    </w:p>
    <w:p w:rsidR="00C568A9" w:rsidRDefault="00C568A9" w:rsidP="00A83492">
      <w:pPr>
        <w:pStyle w:val="NormalWeb"/>
      </w:pPr>
      <w:r>
        <w:t xml:space="preserve">43.26 утверждает Положения об уплате членских взносов и об учете членов ВОГ; </w:t>
      </w:r>
    </w:p>
    <w:p w:rsidR="00C568A9" w:rsidRDefault="00C568A9" w:rsidP="00A83492">
      <w:pPr>
        <w:pStyle w:val="NormalWeb"/>
      </w:pPr>
      <w:r>
        <w:t xml:space="preserve">43.27 утверждает Положение о порядке проведения отчетов и выборов руководящих и контрольных органов ВОГ, подготовке и проведении Съездов ВОГ; </w:t>
      </w:r>
    </w:p>
    <w:p w:rsidR="00C568A9" w:rsidRDefault="00C568A9" w:rsidP="00A83492">
      <w:pPr>
        <w:pStyle w:val="NormalWeb"/>
      </w:pPr>
      <w:r>
        <w:t xml:space="preserve">43.28 утверждает Положение об Аппаратах ВОГ; </w:t>
      </w:r>
    </w:p>
    <w:p w:rsidR="00C568A9" w:rsidRDefault="00C568A9" w:rsidP="00A83492">
      <w:pPr>
        <w:pStyle w:val="NormalWeb"/>
      </w:pPr>
      <w:r>
        <w:t xml:space="preserve">43.29 утверждает Положения о почетных званиях и знаках отличия ВОГ, другие Положения. </w:t>
      </w:r>
    </w:p>
    <w:p w:rsidR="00C568A9" w:rsidRDefault="00C568A9" w:rsidP="00A83492">
      <w:pPr>
        <w:pStyle w:val="NormalWeb"/>
      </w:pPr>
      <w:r>
        <w:t xml:space="preserve">  </w:t>
      </w:r>
    </w:p>
    <w:p w:rsidR="00C568A9" w:rsidRDefault="00C568A9" w:rsidP="00A83492">
      <w:pPr>
        <w:pStyle w:val="NormalWeb"/>
      </w:pPr>
      <w:r>
        <w:rPr>
          <w:rStyle w:val="Strong"/>
        </w:rPr>
        <w:t>Статья 44</w:t>
      </w:r>
      <w:r>
        <w:t xml:space="preserve"> </w:t>
      </w:r>
    </w:p>
    <w:p w:rsidR="00C568A9" w:rsidRDefault="00C568A9" w:rsidP="00A83492">
      <w:pPr>
        <w:pStyle w:val="NormalWeb"/>
      </w:pPr>
      <w:r>
        <w:t xml:space="preserve">Члены Центрального правления ВОГ решением внеочередного Съезда ВОГ могут быть досрочно освобождены от своих полномочий за неоднократные нарушения Устава ВОГ, за невыполнение решений Съезда ВОГ, решений (постановлений) Центрального правления ВОГ, за самоустранение от работы в Центральном правлении ВОГ, за действия, дискредитирующие ВОГ, а также в связи с выходом из членов ВОГ, со смертью члена Центрального правления ВОГ или в связи с письменным заявлением о добровольном сложении с себя полномочий. </w:t>
      </w:r>
    </w:p>
    <w:p w:rsidR="00C568A9" w:rsidRDefault="00C568A9" w:rsidP="00A83492">
      <w:pPr>
        <w:pStyle w:val="NormalWeb"/>
      </w:pPr>
      <w:r>
        <w:t xml:space="preserve">  </w:t>
      </w:r>
    </w:p>
    <w:p w:rsidR="00C568A9" w:rsidRDefault="00C568A9" w:rsidP="00A83492">
      <w:pPr>
        <w:pStyle w:val="NormalWeb"/>
      </w:pPr>
      <w:r>
        <w:rPr>
          <w:rStyle w:val="Strong"/>
        </w:rPr>
        <w:t>Статья 45</w:t>
      </w:r>
      <w:r>
        <w:t xml:space="preserve"> </w:t>
      </w:r>
    </w:p>
    <w:p w:rsidR="00C568A9" w:rsidRDefault="00C568A9" w:rsidP="00A83492">
      <w:pPr>
        <w:pStyle w:val="NormalWeb"/>
      </w:pPr>
      <w:r>
        <w:t xml:space="preserve">Замена (ротация) членов Центрального правления ВОГ может быть осуществлена решением внеочередного Съезда ВОГ в связи с досрочным освобождением от своих полномочий членов ЦП ВОГ на срок до очередного съезда ВОГ. </w:t>
      </w:r>
    </w:p>
    <w:p w:rsidR="00C568A9" w:rsidRDefault="00C568A9" w:rsidP="00A83492">
      <w:pPr>
        <w:pStyle w:val="NormalWeb"/>
      </w:pPr>
      <w:r>
        <w:t xml:space="preserve">  </w:t>
      </w:r>
    </w:p>
    <w:p w:rsidR="00C568A9" w:rsidRDefault="00C568A9" w:rsidP="00A83492">
      <w:pPr>
        <w:pStyle w:val="NormalWeb"/>
        <w:jc w:val="center"/>
      </w:pPr>
      <w:r>
        <w:rPr>
          <w:rStyle w:val="Emphasis"/>
          <w:b/>
          <w:bCs/>
        </w:rPr>
        <w:t>Президент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46</w:t>
      </w:r>
      <w:r>
        <w:t xml:space="preserve"> </w:t>
      </w:r>
    </w:p>
    <w:p w:rsidR="00C568A9" w:rsidRDefault="00C568A9" w:rsidP="00A83492">
      <w:pPr>
        <w:pStyle w:val="NormalWeb"/>
      </w:pPr>
      <w:r>
        <w:t>Президент ВОГ избирается из числа членов ВОГ на Съезде ВОГ сроком на 5 лет и может быть избран на новый срок.</w:t>
      </w:r>
      <w:r>
        <w:br/>
        <w:t xml:space="preserve">Президент ВОГ не может занимать оплачиваемые руководящие должности в других организациях различных форм собственности. </w:t>
      </w:r>
    </w:p>
    <w:p w:rsidR="00C568A9" w:rsidRDefault="00C568A9" w:rsidP="00A83492">
      <w:pPr>
        <w:pStyle w:val="NormalWeb"/>
      </w:pPr>
      <w:r>
        <w:t xml:space="preserve">  </w:t>
      </w:r>
    </w:p>
    <w:p w:rsidR="00C568A9" w:rsidRDefault="00C568A9" w:rsidP="00A83492">
      <w:pPr>
        <w:pStyle w:val="NormalWeb"/>
      </w:pPr>
      <w:r>
        <w:rPr>
          <w:rStyle w:val="Strong"/>
        </w:rPr>
        <w:t>Статья 47</w:t>
      </w:r>
      <w:r>
        <w:t xml:space="preserve"> </w:t>
      </w:r>
    </w:p>
    <w:p w:rsidR="00C568A9" w:rsidRDefault="00C568A9" w:rsidP="00A83492">
      <w:pPr>
        <w:pStyle w:val="NormalWeb"/>
      </w:pPr>
      <w:r>
        <w:t xml:space="preserve">Президент ВОГ осуществляет текущее руководство деятельностью ВОГ. </w:t>
      </w:r>
    </w:p>
    <w:p w:rsidR="00C568A9" w:rsidRDefault="00C568A9" w:rsidP="00A83492">
      <w:pPr>
        <w:pStyle w:val="NormalWeb"/>
      </w:pPr>
      <w:r>
        <w:t xml:space="preserve">К компетенции Президента ВОГ относится решение всех вопросов, которые не составляют исключительную компетенцию других органов управления ВОГ, определенную законодательством РФ и Уставом ВОГ. </w:t>
      </w:r>
    </w:p>
    <w:p w:rsidR="00C568A9" w:rsidRDefault="00C568A9" w:rsidP="00A83492">
      <w:pPr>
        <w:pStyle w:val="NormalWeb"/>
      </w:pPr>
      <w:r>
        <w:t xml:space="preserve">Президент ВОГ: </w:t>
      </w:r>
    </w:p>
    <w:p w:rsidR="00C568A9" w:rsidRDefault="00C568A9" w:rsidP="00A83492">
      <w:pPr>
        <w:pStyle w:val="NormalWeb"/>
      </w:pPr>
      <w:r>
        <w:t xml:space="preserve">47.1 является гарантом соблюдения Устава ВОГ, принципов законности, гласности, равноправия; </w:t>
      </w:r>
    </w:p>
    <w:p w:rsidR="00C568A9" w:rsidRDefault="00C568A9" w:rsidP="00A83492">
      <w:pPr>
        <w:pStyle w:val="NormalWeb"/>
      </w:pPr>
      <w:r>
        <w:t xml:space="preserve">47.2 осуществляет руководство ЦП ВОГ,  Аппаратом Президента ВОГ; </w:t>
      </w:r>
    </w:p>
    <w:p w:rsidR="00C568A9" w:rsidRDefault="00C568A9" w:rsidP="00A83492">
      <w:pPr>
        <w:pStyle w:val="NormalWeb"/>
      </w:pPr>
      <w:r>
        <w:t xml:space="preserve">47.3 председательствует на Съездах ВОГ, Пленумах ЦП ВОГ; </w:t>
      </w:r>
    </w:p>
    <w:p w:rsidR="00C568A9" w:rsidRDefault="00C568A9" w:rsidP="00A83492">
      <w:pPr>
        <w:pStyle w:val="NormalWeb"/>
      </w:pPr>
      <w:r>
        <w:t xml:space="preserve">47.4. может вносить предложения съезду ВОГ, ЦП ВОГ по персональному составу ЦП ВОГ, Вице-президентов ВОГ, организует работу ЦП ВОГ; </w:t>
      </w:r>
    </w:p>
    <w:p w:rsidR="00C568A9" w:rsidRDefault="00C568A9" w:rsidP="00A83492">
      <w:pPr>
        <w:pStyle w:val="NormalWeb"/>
      </w:pPr>
      <w:r>
        <w:t xml:space="preserve">47.5 открывает Съезды ВОГ; </w:t>
      </w:r>
    </w:p>
    <w:p w:rsidR="00C568A9" w:rsidRDefault="00C568A9" w:rsidP="00A83492">
      <w:pPr>
        <w:pStyle w:val="NormalWeb"/>
      </w:pPr>
      <w:r>
        <w:t xml:space="preserve">47.6. созывает Пленумы ЦП ВОГ; </w:t>
      </w:r>
    </w:p>
    <w:p w:rsidR="00C568A9" w:rsidRDefault="00C568A9" w:rsidP="00A83492">
      <w:pPr>
        <w:pStyle w:val="NormalWeb"/>
      </w:pPr>
      <w:r>
        <w:t xml:space="preserve">47.7 организует выполнение решений (постановлений) Съезда ВОГ, ЦП ВОГ; </w:t>
      </w:r>
    </w:p>
    <w:p w:rsidR="00C568A9" w:rsidRDefault="00C568A9" w:rsidP="00A83492">
      <w:pPr>
        <w:pStyle w:val="NormalWeb"/>
      </w:pPr>
      <w:r>
        <w:t xml:space="preserve">47.8 подписывает документы ВОГ, выдает доверенности; издает распоряжения, обязательные для исполнения всеми штатными сотрудниками ВОГ; </w:t>
      </w:r>
    </w:p>
    <w:p w:rsidR="00C568A9" w:rsidRDefault="00C568A9" w:rsidP="00A83492">
      <w:pPr>
        <w:pStyle w:val="NormalWeb"/>
      </w:pPr>
      <w:r>
        <w:t xml:space="preserve">47.9. представляет интересы ВОГ во взаимоотношениях со всеми юридическими и физическими лицами без доверенности; </w:t>
      </w:r>
    </w:p>
    <w:p w:rsidR="00C568A9" w:rsidRDefault="00C568A9" w:rsidP="00A83492">
      <w:pPr>
        <w:pStyle w:val="NormalWeb"/>
      </w:pPr>
      <w:r>
        <w:t xml:space="preserve">47.10 вносит в порядке, установленном законом, предложения в государственные органы по проблемам глухих; </w:t>
      </w:r>
    </w:p>
    <w:p w:rsidR="00C568A9" w:rsidRDefault="00C568A9" w:rsidP="00A83492">
      <w:pPr>
        <w:pStyle w:val="NormalWeb"/>
      </w:pPr>
      <w:r>
        <w:t xml:space="preserve">47.11 поддерживает и развивает связи с международными и национальными объединениями глухих зарубежных стран, иными юридическими лицами, занимающимися проблемами глухих; </w:t>
      </w:r>
    </w:p>
    <w:p w:rsidR="00C568A9" w:rsidRDefault="00C568A9" w:rsidP="00A83492">
      <w:pPr>
        <w:pStyle w:val="NormalWeb"/>
      </w:pPr>
      <w:r>
        <w:t xml:space="preserve">47.12 заключает договоры от имени ВОГ; подписывает соглашения, контракты, совершает иные юридические действия в соответствии с законодательством РФ и Уставом ВОГ; </w:t>
      </w:r>
    </w:p>
    <w:p w:rsidR="00C568A9" w:rsidRDefault="00C568A9" w:rsidP="00A83492">
      <w:pPr>
        <w:pStyle w:val="NormalWeb"/>
      </w:pPr>
      <w:r>
        <w:t xml:space="preserve">47.13 обладает правом первой подписи на финансовых документах, открывает и закрывает расчетные и иные счета ВОГ; </w:t>
      </w:r>
    </w:p>
    <w:p w:rsidR="00C568A9" w:rsidRDefault="00C568A9" w:rsidP="00A83492">
      <w:pPr>
        <w:pStyle w:val="NormalWeb"/>
      </w:pPr>
      <w:r>
        <w:t xml:space="preserve">47.14 формирует Аппарат Президента ВОГ, назначает руководителей его структурных подразделений и главного бухгалтера, утверждает Положения о структурных подразделениях Аппарата Президента ВОГ; </w:t>
      </w:r>
    </w:p>
    <w:p w:rsidR="00C568A9" w:rsidRDefault="00C568A9" w:rsidP="00A83492">
      <w:pPr>
        <w:pStyle w:val="NormalWeb"/>
      </w:pPr>
      <w:r>
        <w:t xml:space="preserve">47.15 утверждает штатное расписание, должностные оклады штатных сотрудников Аппарата Президента ВОГ; </w:t>
      </w:r>
    </w:p>
    <w:p w:rsidR="00C568A9" w:rsidRDefault="00C568A9" w:rsidP="00A83492">
      <w:pPr>
        <w:pStyle w:val="NormalWeb"/>
      </w:pPr>
      <w:r>
        <w:t xml:space="preserve">47.16 осуществляет прием и увольнение штатных работников ВОГ; принимает решение об их поощрении, о наложении на них взысканий; </w:t>
      </w:r>
    </w:p>
    <w:p w:rsidR="00C568A9" w:rsidRDefault="00C568A9" w:rsidP="00A83492">
      <w:pPr>
        <w:pStyle w:val="NormalWeb"/>
      </w:pPr>
      <w:r>
        <w:t xml:space="preserve">47.17 распределяет обязанности между членами ЦП ВОГ, между Вице-президентами ВОГ; </w:t>
      </w:r>
    </w:p>
    <w:p w:rsidR="00C568A9" w:rsidRDefault="00C568A9" w:rsidP="00A83492">
      <w:pPr>
        <w:pStyle w:val="NormalWeb"/>
      </w:pPr>
      <w:r>
        <w:t xml:space="preserve">47.18 отменяет решения председателей РО ВОГ в случае их противоречия законодательству РФ, Уставу ВОГ, решениям руководящих органов ВОГ, руководства ВОГ, принятых в пределах их компетенции; </w:t>
      </w:r>
    </w:p>
    <w:p w:rsidR="00C568A9" w:rsidRDefault="00C568A9" w:rsidP="00A83492">
      <w:pPr>
        <w:pStyle w:val="NormalWeb"/>
      </w:pPr>
      <w:r>
        <w:t xml:space="preserve">47.19 несет ответственность за финансовую деятельность ВОГ. </w:t>
      </w:r>
    </w:p>
    <w:p w:rsidR="00C568A9" w:rsidRDefault="00C568A9" w:rsidP="00A83492">
      <w:pPr>
        <w:pStyle w:val="NormalWeb"/>
      </w:pPr>
      <w:r>
        <w:t xml:space="preserve">  </w:t>
      </w:r>
    </w:p>
    <w:p w:rsidR="00C568A9" w:rsidRDefault="00C568A9" w:rsidP="00A83492">
      <w:pPr>
        <w:pStyle w:val="NormalWeb"/>
      </w:pPr>
      <w:r>
        <w:rPr>
          <w:rStyle w:val="Strong"/>
        </w:rPr>
        <w:t>Статья  48</w:t>
      </w:r>
      <w:r>
        <w:t xml:space="preserve"> </w:t>
      </w:r>
    </w:p>
    <w:p w:rsidR="00C568A9" w:rsidRDefault="00C568A9" w:rsidP="00A83492">
      <w:pPr>
        <w:pStyle w:val="NormalWeb"/>
      </w:pPr>
      <w:r>
        <w:t xml:space="preserve">Президент ВОГ подотчетен съезду ВОГ и в пределах его компетенции - Центральному правлению ВОГ. </w:t>
      </w:r>
    </w:p>
    <w:p w:rsidR="00C568A9" w:rsidRDefault="00C568A9" w:rsidP="00A83492">
      <w:pPr>
        <w:pStyle w:val="NormalWeb"/>
      </w:pPr>
      <w:r>
        <w:t xml:space="preserve">  </w:t>
      </w:r>
    </w:p>
    <w:p w:rsidR="00C568A9" w:rsidRDefault="00C568A9" w:rsidP="00A83492">
      <w:pPr>
        <w:pStyle w:val="NormalWeb"/>
      </w:pPr>
      <w:r>
        <w:rPr>
          <w:rStyle w:val="Strong"/>
        </w:rPr>
        <w:t>Статья  49</w:t>
      </w:r>
      <w:r>
        <w:t xml:space="preserve"> </w:t>
      </w:r>
    </w:p>
    <w:p w:rsidR="00C568A9" w:rsidRDefault="00C568A9" w:rsidP="00A83492">
      <w:pPr>
        <w:pStyle w:val="NormalWeb"/>
      </w:pPr>
      <w:r>
        <w:t xml:space="preserve">Президент ВОГ часть своих функций может передать Вице-президентам ВОГ. </w:t>
      </w:r>
    </w:p>
    <w:p w:rsidR="00C568A9" w:rsidRDefault="00C568A9" w:rsidP="00A83492">
      <w:pPr>
        <w:pStyle w:val="NormalWeb"/>
      </w:pPr>
      <w:r>
        <w:t xml:space="preserve">Во время отсутствия Президента ВОГ его полномочия по письменному поручению Президента ВОГ исполняет один из Вице-президентов ВОГ. </w:t>
      </w:r>
    </w:p>
    <w:p w:rsidR="00C568A9" w:rsidRDefault="00C568A9" w:rsidP="00A83492">
      <w:pPr>
        <w:pStyle w:val="NormalWeb"/>
      </w:pPr>
      <w:r>
        <w:t xml:space="preserve">  </w:t>
      </w:r>
    </w:p>
    <w:p w:rsidR="00C568A9" w:rsidRDefault="00C568A9" w:rsidP="00A83492">
      <w:pPr>
        <w:pStyle w:val="NormalWeb"/>
      </w:pPr>
      <w:r>
        <w:rPr>
          <w:rStyle w:val="Strong"/>
        </w:rPr>
        <w:t>Статья  50</w:t>
      </w:r>
      <w:r>
        <w:t xml:space="preserve"> </w:t>
      </w:r>
    </w:p>
    <w:p w:rsidR="00C568A9" w:rsidRDefault="00C568A9" w:rsidP="00A83492">
      <w:pPr>
        <w:pStyle w:val="NormalWeb"/>
      </w:pPr>
      <w:r>
        <w:t xml:space="preserve">Президент ВОГ может быть досрочно освобожден от своих полномочий решением внеочередного Съезда ВОГ: </w:t>
      </w:r>
    </w:p>
    <w:p w:rsidR="00C568A9" w:rsidRDefault="00C568A9" w:rsidP="00A83492">
      <w:pPr>
        <w:numPr>
          <w:ilvl w:val="0"/>
          <w:numId w:val="2"/>
        </w:numPr>
        <w:spacing w:before="100" w:beforeAutospacing="1" w:after="100" w:afterAutospacing="1" w:line="240" w:lineRule="auto"/>
      </w:pPr>
      <w:r>
        <w:t xml:space="preserve">в связи с письменным заявлением о добровольном сложении своих полномочий, </w:t>
      </w:r>
    </w:p>
    <w:p w:rsidR="00C568A9" w:rsidRDefault="00C568A9" w:rsidP="00A83492">
      <w:pPr>
        <w:numPr>
          <w:ilvl w:val="0"/>
          <w:numId w:val="2"/>
        </w:numPr>
        <w:spacing w:before="100" w:beforeAutospacing="1" w:after="100" w:afterAutospacing="1" w:line="240" w:lineRule="auto"/>
      </w:pPr>
      <w:r>
        <w:t xml:space="preserve">выхода из членов ВОГ, </w:t>
      </w:r>
    </w:p>
    <w:p w:rsidR="00C568A9" w:rsidRDefault="00C568A9" w:rsidP="00A83492">
      <w:pPr>
        <w:numPr>
          <w:ilvl w:val="0"/>
          <w:numId w:val="2"/>
        </w:numPr>
        <w:spacing w:before="100" w:beforeAutospacing="1" w:after="100" w:afterAutospacing="1" w:line="240" w:lineRule="auto"/>
      </w:pPr>
      <w:r>
        <w:t xml:space="preserve">в случае длительной болезни Президента ВОГ, препятствующей осуществлению его полномочий более шести месяцев, </w:t>
      </w:r>
    </w:p>
    <w:p w:rsidR="00C568A9" w:rsidRDefault="00C568A9" w:rsidP="00A83492">
      <w:pPr>
        <w:numPr>
          <w:ilvl w:val="0"/>
          <w:numId w:val="2"/>
        </w:numPr>
        <w:spacing w:before="100" w:beforeAutospacing="1" w:after="100" w:afterAutospacing="1" w:line="240" w:lineRule="auto"/>
      </w:pPr>
      <w:r>
        <w:t xml:space="preserve">в случае длительного отсутствия Президента ВОГ (более шести месяцев), </w:t>
      </w:r>
    </w:p>
    <w:p w:rsidR="00C568A9" w:rsidRDefault="00C568A9" w:rsidP="00A83492">
      <w:pPr>
        <w:numPr>
          <w:ilvl w:val="0"/>
          <w:numId w:val="2"/>
        </w:numPr>
        <w:spacing w:before="100" w:beforeAutospacing="1" w:after="100" w:afterAutospacing="1" w:line="240" w:lineRule="auto"/>
      </w:pPr>
      <w:r>
        <w:t>в случае самоустранения от исполнения должностных обязанностей,</w:t>
      </w:r>
    </w:p>
    <w:p w:rsidR="00C568A9" w:rsidRDefault="00C568A9" w:rsidP="00A83492">
      <w:pPr>
        <w:numPr>
          <w:ilvl w:val="0"/>
          <w:numId w:val="2"/>
        </w:numPr>
        <w:spacing w:before="100" w:beforeAutospacing="1" w:after="100" w:afterAutospacing="1" w:line="240" w:lineRule="auto"/>
      </w:pPr>
      <w:r>
        <w:t xml:space="preserve">в случае смерти Президента ВОГ, </w:t>
      </w:r>
    </w:p>
    <w:p w:rsidR="00C568A9" w:rsidRDefault="00C568A9" w:rsidP="00A83492">
      <w:pPr>
        <w:numPr>
          <w:ilvl w:val="0"/>
          <w:numId w:val="2"/>
        </w:numPr>
        <w:spacing w:before="100" w:beforeAutospacing="1" w:after="100" w:afterAutospacing="1" w:line="240" w:lineRule="auto"/>
      </w:pPr>
      <w:r>
        <w:t>в случае неоднократных нарушений Устава ВОГ, невыполнения решений Съезда ВОГ, совершения действий, дискредитирующих ВОГ.</w:t>
      </w:r>
    </w:p>
    <w:p w:rsidR="00C568A9" w:rsidRDefault="00C568A9" w:rsidP="00A83492">
      <w:pPr>
        <w:pStyle w:val="NormalWeb"/>
      </w:pPr>
      <w:r>
        <w:t xml:space="preserve">В случае смерти Президента ВОГ, а также в связи с письменным заявлением о добровольном сложении своих полномочий, выхода из членов ВОГ, Центральное правление ВОГ одновременно с решением вопроса о созыве внеочередного Съезда ВОГ своим решением (постановлением) полномочия Президента ВОГ передает одному из Вице-президентов ВОГ на срок не более 6 месяцев. </w:t>
      </w:r>
    </w:p>
    <w:p w:rsidR="00C568A9" w:rsidRDefault="00C568A9" w:rsidP="00A83492">
      <w:pPr>
        <w:pStyle w:val="NormalWeb"/>
      </w:pPr>
      <w:r>
        <w:t xml:space="preserve">  </w:t>
      </w:r>
    </w:p>
    <w:p w:rsidR="00C568A9" w:rsidRDefault="00C568A9" w:rsidP="00A83492">
      <w:pPr>
        <w:pStyle w:val="NormalWeb"/>
        <w:jc w:val="center"/>
      </w:pPr>
      <w:r>
        <w:rPr>
          <w:rStyle w:val="Emphasis"/>
          <w:b/>
          <w:bCs/>
        </w:rPr>
        <w:t>Вице-президенты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51 </w:t>
      </w:r>
    </w:p>
    <w:p w:rsidR="00C568A9" w:rsidRDefault="00C568A9" w:rsidP="00A83492">
      <w:pPr>
        <w:pStyle w:val="NormalWeb"/>
      </w:pPr>
      <w:r>
        <w:t xml:space="preserve">Вице-президенты ВОГ избираются по представлению Президента ВОГ из числа членов Центрального правления ВОГ решением ЦП ВОГ сроком на 5 лет и могут избираться на новый срок. </w:t>
      </w:r>
    </w:p>
    <w:p w:rsidR="00C568A9" w:rsidRDefault="00C568A9" w:rsidP="00A83492">
      <w:pPr>
        <w:pStyle w:val="NormalWeb"/>
      </w:pPr>
      <w:r>
        <w:t xml:space="preserve">Количество Вице-президентов ВОГ, порядок их избрания и отзыва определяется Центральным Правлением ВОГ. </w:t>
      </w:r>
    </w:p>
    <w:p w:rsidR="00C568A9" w:rsidRDefault="00C568A9" w:rsidP="00A83492">
      <w:pPr>
        <w:pStyle w:val="NormalWeb"/>
      </w:pPr>
      <w:r>
        <w:t xml:space="preserve">  </w:t>
      </w:r>
    </w:p>
    <w:p w:rsidR="00C568A9" w:rsidRDefault="00C568A9" w:rsidP="00A83492">
      <w:pPr>
        <w:pStyle w:val="NormalWeb"/>
      </w:pPr>
      <w:r>
        <w:rPr>
          <w:rStyle w:val="Strong"/>
        </w:rPr>
        <w:t>Статья 52</w:t>
      </w:r>
      <w:r>
        <w:t xml:space="preserve"> </w:t>
      </w:r>
    </w:p>
    <w:p w:rsidR="00C568A9" w:rsidRDefault="00C568A9" w:rsidP="00A83492">
      <w:pPr>
        <w:pStyle w:val="NormalWeb"/>
      </w:pPr>
      <w:r>
        <w:t xml:space="preserve">Вице-президенты ВОГ в соответствии со своей компетенцией: </w:t>
      </w:r>
    </w:p>
    <w:p w:rsidR="00C568A9" w:rsidRDefault="00C568A9" w:rsidP="00A83492">
      <w:pPr>
        <w:pStyle w:val="NormalWeb"/>
      </w:pPr>
      <w:r>
        <w:t xml:space="preserve">52.1.  обеспечивают выполнение решений Съезда ВОГ, руководящих органов ВОГ; </w:t>
      </w:r>
    </w:p>
    <w:p w:rsidR="00C568A9" w:rsidRDefault="00C568A9" w:rsidP="00A83492">
      <w:pPr>
        <w:pStyle w:val="NormalWeb"/>
      </w:pPr>
      <w:r>
        <w:t xml:space="preserve">52.2 представляют интересы ВОГ перед всеми юридическими и физическими   лицами по доверенности; </w:t>
      </w:r>
    </w:p>
    <w:p w:rsidR="00C568A9" w:rsidRDefault="00C568A9" w:rsidP="00A83492">
      <w:pPr>
        <w:pStyle w:val="NormalWeb"/>
      </w:pPr>
      <w:r>
        <w:t xml:space="preserve">52.3 подписывают документы ВОГ в пределах своей компетенции; </w:t>
      </w:r>
    </w:p>
    <w:p w:rsidR="00C568A9" w:rsidRDefault="00C568A9" w:rsidP="00A83492">
      <w:pPr>
        <w:pStyle w:val="NormalWeb"/>
      </w:pPr>
      <w:r>
        <w:t xml:space="preserve">52.4 издают распоряжения для штатных сотрудников ВОГ; </w:t>
      </w:r>
    </w:p>
    <w:p w:rsidR="00C568A9" w:rsidRDefault="00C568A9" w:rsidP="00A83492">
      <w:pPr>
        <w:pStyle w:val="NormalWeb"/>
      </w:pPr>
      <w:r>
        <w:t xml:space="preserve">52.5 отвечают за сферу деятельности, порученную Президентом ВОГ; </w:t>
      </w:r>
    </w:p>
    <w:p w:rsidR="00C568A9" w:rsidRDefault="00C568A9" w:rsidP="00A83492">
      <w:pPr>
        <w:pStyle w:val="NormalWeb"/>
      </w:pPr>
      <w:r>
        <w:t xml:space="preserve">52.6 выполняют поручения Центрального правления ВОГ и подотчетны ему и Президенту ВОГ; </w:t>
      </w:r>
    </w:p>
    <w:p w:rsidR="00C568A9" w:rsidRDefault="00C568A9" w:rsidP="00A83492">
      <w:pPr>
        <w:pStyle w:val="NormalWeb"/>
      </w:pPr>
      <w:r>
        <w:t xml:space="preserve">52.7 во время отсутствия Президента ВОГ по его письменному поручению, а также в соответствии со статьей 50 настоящего Устава выполняют обязанности Президента ВОГ. </w:t>
      </w:r>
    </w:p>
    <w:p w:rsidR="00C568A9" w:rsidRDefault="00C568A9" w:rsidP="00A83492">
      <w:pPr>
        <w:pStyle w:val="NormalWeb"/>
      </w:pPr>
      <w:r>
        <w:t xml:space="preserve">  </w:t>
      </w:r>
    </w:p>
    <w:p w:rsidR="00C568A9" w:rsidRDefault="00C568A9" w:rsidP="00A83492">
      <w:pPr>
        <w:pStyle w:val="NormalWeb"/>
      </w:pPr>
      <w:r>
        <w:rPr>
          <w:rStyle w:val="Strong"/>
        </w:rPr>
        <w:t>Статья 53</w:t>
      </w:r>
      <w:r>
        <w:t xml:space="preserve"> </w:t>
      </w:r>
    </w:p>
    <w:p w:rsidR="00C568A9" w:rsidRDefault="00C568A9" w:rsidP="00A83492">
      <w:pPr>
        <w:pStyle w:val="NormalWeb"/>
      </w:pPr>
      <w:r>
        <w:t xml:space="preserve">Вице-президенты ВОГ решением ЦП ВОГ могут быть досрочно освобождены от своих полномочий за неоднократные нарушения Устава ВОГ, за самоустранение от исполнения должностных обязанностей, за невыполнение решений (постановлений) руководящих органов ВОГ и Президента ВОГ, за действия, дискредитирующие ВОГ, а также в связи с письменным заявлением о досрочном сложении полномочий, в связи с выходом из членов ВОГ или смертью.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54 </w:t>
      </w:r>
    </w:p>
    <w:p w:rsidR="00C568A9" w:rsidRDefault="00C568A9" w:rsidP="00A83492">
      <w:pPr>
        <w:pStyle w:val="NormalWeb"/>
      </w:pPr>
      <w:r>
        <w:t xml:space="preserve">Вице-президенты ВОГ могут быть заменены (осуществлена ротация) решением Центрального Правления ВОГ в связи с досрочным освобождением от своих полномочий на срок до очередного съезда ВОГ. </w:t>
      </w:r>
    </w:p>
    <w:p w:rsidR="00C568A9" w:rsidRDefault="00C568A9" w:rsidP="00A83492">
      <w:pPr>
        <w:pStyle w:val="NormalWeb"/>
      </w:pPr>
      <w:r>
        <w:t xml:space="preserve">  </w:t>
      </w:r>
    </w:p>
    <w:p w:rsidR="00C568A9" w:rsidRDefault="00C568A9" w:rsidP="00A83492">
      <w:pPr>
        <w:pStyle w:val="NormalWeb"/>
        <w:jc w:val="center"/>
      </w:pPr>
      <w:r>
        <w:rPr>
          <w:rStyle w:val="Emphasis"/>
          <w:b/>
          <w:bCs/>
        </w:rPr>
        <w:t>Аппарат Президента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55</w:t>
      </w:r>
      <w:r>
        <w:t xml:space="preserve"> </w:t>
      </w:r>
    </w:p>
    <w:p w:rsidR="00C568A9" w:rsidRDefault="00C568A9" w:rsidP="00A83492">
      <w:pPr>
        <w:pStyle w:val="NormalWeb"/>
      </w:pPr>
      <w:r>
        <w:t xml:space="preserve">Для обеспечения деятельности руководящих органов ВОГ решением ЦП ВОГ создается Аппарат Президента ВОГ, который формируется Президентом ВОГ. </w:t>
      </w:r>
    </w:p>
    <w:p w:rsidR="00C568A9" w:rsidRDefault="00C568A9" w:rsidP="00A83492">
      <w:pPr>
        <w:pStyle w:val="NormalWeb"/>
      </w:pPr>
      <w:r>
        <w:t xml:space="preserve">  </w:t>
      </w:r>
    </w:p>
    <w:p w:rsidR="00C568A9" w:rsidRDefault="00C568A9" w:rsidP="00A83492">
      <w:pPr>
        <w:pStyle w:val="NormalWeb"/>
      </w:pPr>
      <w:r>
        <w:rPr>
          <w:rStyle w:val="Strong"/>
        </w:rPr>
        <w:t>Статья 56</w:t>
      </w:r>
      <w:r>
        <w:t xml:space="preserve"> </w:t>
      </w:r>
    </w:p>
    <w:p w:rsidR="00C568A9" w:rsidRDefault="00C568A9" w:rsidP="00A83492">
      <w:pPr>
        <w:pStyle w:val="NormalWeb"/>
      </w:pPr>
      <w:r>
        <w:t xml:space="preserve">Аппарат Президента ВОГ руководствуется в своей деятельности: </w:t>
      </w:r>
    </w:p>
    <w:p w:rsidR="00C568A9" w:rsidRDefault="00C568A9" w:rsidP="00A83492">
      <w:pPr>
        <w:numPr>
          <w:ilvl w:val="0"/>
          <w:numId w:val="3"/>
        </w:numPr>
        <w:spacing w:before="100" w:beforeAutospacing="1" w:after="100" w:afterAutospacing="1" w:line="240" w:lineRule="auto"/>
      </w:pPr>
      <w:r>
        <w:t>Законодательством Российской Федерации;</w:t>
      </w:r>
    </w:p>
    <w:p w:rsidR="00C568A9" w:rsidRDefault="00C568A9" w:rsidP="00A83492">
      <w:pPr>
        <w:numPr>
          <w:ilvl w:val="0"/>
          <w:numId w:val="3"/>
        </w:numPr>
        <w:spacing w:before="100" w:beforeAutospacing="1" w:after="100" w:afterAutospacing="1" w:line="240" w:lineRule="auto"/>
      </w:pPr>
      <w:r>
        <w:t>Уставом ВОГ;</w:t>
      </w:r>
    </w:p>
    <w:p w:rsidR="00C568A9" w:rsidRDefault="00C568A9" w:rsidP="00A83492">
      <w:pPr>
        <w:numPr>
          <w:ilvl w:val="0"/>
          <w:numId w:val="3"/>
        </w:numPr>
        <w:spacing w:before="100" w:beforeAutospacing="1" w:after="100" w:afterAutospacing="1" w:line="240" w:lineRule="auto"/>
      </w:pPr>
      <w:r>
        <w:t>Решениями Съезда ВОГ;</w:t>
      </w:r>
    </w:p>
    <w:p w:rsidR="00C568A9" w:rsidRDefault="00C568A9" w:rsidP="00A83492">
      <w:pPr>
        <w:numPr>
          <w:ilvl w:val="0"/>
          <w:numId w:val="3"/>
        </w:numPr>
        <w:spacing w:before="100" w:beforeAutospacing="1" w:after="100" w:afterAutospacing="1" w:line="240" w:lineRule="auto"/>
      </w:pPr>
      <w:r>
        <w:t>Программными документами ВОГ;</w:t>
      </w:r>
    </w:p>
    <w:p w:rsidR="00C568A9" w:rsidRDefault="00C568A9" w:rsidP="00A83492">
      <w:pPr>
        <w:numPr>
          <w:ilvl w:val="0"/>
          <w:numId w:val="3"/>
        </w:numPr>
        <w:spacing w:before="100" w:beforeAutospacing="1" w:after="100" w:afterAutospacing="1" w:line="240" w:lineRule="auto"/>
      </w:pPr>
      <w:r>
        <w:t>Постановлениями (решениями) ЦП ВОГ;</w:t>
      </w:r>
    </w:p>
    <w:p w:rsidR="00C568A9" w:rsidRDefault="00C568A9" w:rsidP="00A83492">
      <w:pPr>
        <w:numPr>
          <w:ilvl w:val="0"/>
          <w:numId w:val="3"/>
        </w:numPr>
        <w:spacing w:before="100" w:beforeAutospacing="1" w:after="100" w:afterAutospacing="1" w:line="240" w:lineRule="auto"/>
      </w:pPr>
      <w:r>
        <w:t>Распоряжениями (приказами) Президента (Вице-президентов) ВОГ;</w:t>
      </w:r>
    </w:p>
    <w:p w:rsidR="00C568A9" w:rsidRDefault="00C568A9" w:rsidP="00A83492">
      <w:pPr>
        <w:numPr>
          <w:ilvl w:val="0"/>
          <w:numId w:val="3"/>
        </w:numPr>
        <w:spacing w:before="100" w:beforeAutospacing="1" w:after="100" w:afterAutospacing="1" w:line="240" w:lineRule="auto"/>
      </w:pPr>
      <w:r>
        <w:t>Положением об аппаратах ВОГ, утвержденным ЦП ВОГ.</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57</w:t>
      </w:r>
      <w:r>
        <w:t xml:space="preserve"> </w:t>
      </w:r>
    </w:p>
    <w:p w:rsidR="00C568A9" w:rsidRDefault="00C568A9" w:rsidP="00A83492">
      <w:pPr>
        <w:pStyle w:val="NormalWeb"/>
      </w:pPr>
      <w:r>
        <w:t xml:space="preserve">Аппарат Президента ВОГ в соответствии со своей компетенцией: </w:t>
      </w:r>
    </w:p>
    <w:p w:rsidR="00C568A9" w:rsidRDefault="00C568A9" w:rsidP="00A83492">
      <w:pPr>
        <w:pStyle w:val="NormalWeb"/>
      </w:pPr>
      <w:r>
        <w:t xml:space="preserve">57.1. обеспечивает деятельность руководящих органов ВОГ; </w:t>
      </w:r>
    </w:p>
    <w:p w:rsidR="00C568A9" w:rsidRDefault="00C568A9" w:rsidP="00A83492">
      <w:pPr>
        <w:pStyle w:val="NormalWeb"/>
      </w:pPr>
      <w:r>
        <w:t xml:space="preserve">57.2 осуществляет подготовку проведения Съездов ВОГ, Пленумов ЦП ВОГ; </w:t>
      </w:r>
    </w:p>
    <w:p w:rsidR="00C568A9" w:rsidRDefault="00C568A9" w:rsidP="00A83492">
      <w:pPr>
        <w:pStyle w:val="NormalWeb"/>
      </w:pPr>
      <w:r>
        <w:t xml:space="preserve">57.3 организует учет членов ВОГ в РО ВОГ в соответствии с Положением, утверждаемым ЦП ВОГ; </w:t>
      </w:r>
    </w:p>
    <w:p w:rsidR="00C568A9" w:rsidRDefault="00C568A9" w:rsidP="00A83492">
      <w:pPr>
        <w:pStyle w:val="NormalWeb"/>
      </w:pPr>
      <w:r>
        <w:t xml:space="preserve">57.4 координирует деятельность региональных отделений ВОГ, предприятий, учреждений, структурных подразделений ВОГ; </w:t>
      </w:r>
    </w:p>
    <w:p w:rsidR="00C568A9" w:rsidRDefault="00C568A9" w:rsidP="00A83492">
      <w:pPr>
        <w:pStyle w:val="NormalWeb"/>
      </w:pPr>
      <w:r>
        <w:t xml:space="preserve">57.5 организует делопроизводство ВОГ; </w:t>
      </w:r>
    </w:p>
    <w:p w:rsidR="00C568A9" w:rsidRDefault="00C568A9" w:rsidP="00A83492">
      <w:pPr>
        <w:pStyle w:val="NormalWeb"/>
      </w:pPr>
      <w:r>
        <w:t xml:space="preserve">57.6 осуществляет иные функции, не отнесенные к компетенции других органов ВОГ. </w:t>
      </w:r>
    </w:p>
    <w:p w:rsidR="00C568A9" w:rsidRDefault="00C568A9" w:rsidP="00A83492">
      <w:pPr>
        <w:pStyle w:val="NormalWeb"/>
      </w:pPr>
      <w:r>
        <w:t xml:space="preserve">На работников Аппарата Президента ВОГ, работающих по найму, распространяется законодательство РФ о труде, социальном и медицинском страховании. </w:t>
      </w:r>
    </w:p>
    <w:p w:rsidR="00C568A9" w:rsidRDefault="00C568A9" w:rsidP="00A83492">
      <w:pPr>
        <w:pStyle w:val="NormalWeb"/>
      </w:pPr>
      <w:r>
        <w:t xml:space="preserve">  </w:t>
      </w:r>
    </w:p>
    <w:p w:rsidR="00C568A9" w:rsidRDefault="00C568A9" w:rsidP="00A83492">
      <w:pPr>
        <w:pStyle w:val="NormalWeb"/>
      </w:pPr>
      <w:r>
        <w:rPr>
          <w:rStyle w:val="Strong"/>
        </w:rPr>
        <w:t>Статья 58</w:t>
      </w:r>
      <w:r>
        <w:t xml:space="preserve"> </w:t>
      </w:r>
    </w:p>
    <w:p w:rsidR="00C568A9" w:rsidRDefault="00C568A9" w:rsidP="00A83492">
      <w:pPr>
        <w:pStyle w:val="NormalWeb"/>
      </w:pPr>
      <w:r>
        <w:t xml:space="preserve">Руководство Аппаратом Президента ВОГ осуществляет Президент ВОГ, а в его отсутствие - Вице-президент ВОГ по поручению Президента ВОГ или, в соответствии со ст. 50 настоящего Устава, по решению Центрального правления ВОГ. </w:t>
      </w:r>
    </w:p>
    <w:p w:rsidR="00C568A9" w:rsidRDefault="00C568A9" w:rsidP="00A83492">
      <w:pPr>
        <w:pStyle w:val="NormalWeb"/>
      </w:pPr>
      <w:r>
        <w:t xml:space="preserve">  </w:t>
      </w:r>
    </w:p>
    <w:p w:rsidR="00C568A9" w:rsidRDefault="00C568A9" w:rsidP="00A83492">
      <w:pPr>
        <w:pStyle w:val="NormalWeb"/>
      </w:pPr>
      <w:r>
        <w:rPr>
          <w:rStyle w:val="Strong"/>
        </w:rPr>
        <w:t>Статья 59</w:t>
      </w:r>
      <w:r>
        <w:t xml:space="preserve"> </w:t>
      </w:r>
    </w:p>
    <w:p w:rsidR="00C568A9" w:rsidRDefault="00C568A9" w:rsidP="00A83492">
      <w:pPr>
        <w:pStyle w:val="NormalWeb"/>
      </w:pPr>
      <w:r>
        <w:t xml:space="preserve">Решения (постановления) руководящих и контрольно-ревизионных органов ВОГ обязательны для исполнения всеми нижестоящими органами, должностными лицами, членами ВОГ и штатными сотрудниками ВОГ. </w:t>
      </w:r>
    </w:p>
    <w:p w:rsidR="00C568A9" w:rsidRDefault="00C568A9" w:rsidP="00A83492">
      <w:pPr>
        <w:pStyle w:val="NormalWeb"/>
      </w:pPr>
      <w:r>
        <w:t xml:space="preserve">  </w:t>
      </w:r>
    </w:p>
    <w:p w:rsidR="00C568A9" w:rsidRDefault="00C568A9" w:rsidP="00A83492">
      <w:pPr>
        <w:pStyle w:val="NormalWeb"/>
      </w:pPr>
      <w:r>
        <w:rPr>
          <w:rStyle w:val="Strong"/>
        </w:rPr>
        <w:t>Статья 60</w:t>
      </w:r>
      <w:r>
        <w:t xml:space="preserve"> </w:t>
      </w:r>
    </w:p>
    <w:p w:rsidR="00C568A9" w:rsidRDefault="00C568A9" w:rsidP="00A83492">
      <w:pPr>
        <w:pStyle w:val="NormalWeb"/>
      </w:pPr>
      <w:r>
        <w:t xml:space="preserve">ЦП ВОГ вправе отменять решения правлений РО ВОГ, если они противоречат Уставу ВОГ, действующему законодательству, решениям руководящих органов ВОГ, принятым в пределах их компетенции.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Heading3"/>
        <w:jc w:val="center"/>
      </w:pPr>
      <w:r>
        <w:t>Глава 5. Контрольные органы ВОГ</w:t>
      </w:r>
    </w:p>
    <w:p w:rsidR="00C568A9" w:rsidRDefault="00C568A9" w:rsidP="00A83492">
      <w:pPr>
        <w:pStyle w:val="NormalWeb"/>
      </w:pPr>
      <w:r>
        <w:t xml:space="preserve">  </w:t>
      </w:r>
    </w:p>
    <w:p w:rsidR="00C568A9" w:rsidRDefault="00C568A9" w:rsidP="00A83492">
      <w:pPr>
        <w:pStyle w:val="NormalWeb"/>
        <w:jc w:val="center"/>
      </w:pPr>
      <w:r>
        <w:rPr>
          <w:rStyle w:val="Emphasis"/>
          <w:b/>
          <w:bCs/>
        </w:rPr>
        <w:t>Центральная контрольно-ревизионная комиссия ВОГ</w:t>
      </w:r>
      <w:r>
        <w:t xml:space="preserve"> </w:t>
      </w:r>
    </w:p>
    <w:p w:rsidR="00C568A9" w:rsidRDefault="00C568A9" w:rsidP="00A83492">
      <w:pPr>
        <w:pStyle w:val="NormalWeb"/>
        <w:jc w:val="center"/>
      </w:pPr>
      <w:r>
        <w:t xml:space="preserve">  </w:t>
      </w:r>
    </w:p>
    <w:p w:rsidR="00C568A9" w:rsidRDefault="00C568A9" w:rsidP="00A83492">
      <w:pPr>
        <w:pStyle w:val="NormalWeb"/>
      </w:pPr>
      <w:r>
        <w:rPr>
          <w:rStyle w:val="Strong"/>
        </w:rPr>
        <w:t>Статья 61</w:t>
      </w:r>
      <w:r>
        <w:t xml:space="preserve"> </w:t>
      </w:r>
    </w:p>
    <w:p w:rsidR="00C568A9" w:rsidRDefault="00C568A9" w:rsidP="00A83492">
      <w:pPr>
        <w:pStyle w:val="NormalWeb"/>
      </w:pPr>
      <w:r>
        <w:t xml:space="preserve">Центральная контрольно-ревизионная комиссия (ЦКРК) является высшим контрольным органом ВОГ. </w:t>
      </w:r>
    </w:p>
    <w:p w:rsidR="00C568A9" w:rsidRDefault="00C568A9" w:rsidP="00A83492">
      <w:pPr>
        <w:pStyle w:val="NormalWeb"/>
      </w:pPr>
      <w:r>
        <w:t xml:space="preserve">ЦКРК в своей деятельности руководствуется законодательством РФ, Уставом ВОГ, решениями (постановлениями) Съезда ВОГ, а также Положением о Контрольно-ревизионных органах ВОГ, утверждаемым съездом ВОГ. </w:t>
      </w:r>
    </w:p>
    <w:p w:rsidR="00C568A9" w:rsidRDefault="00C568A9" w:rsidP="00A83492">
      <w:pPr>
        <w:pStyle w:val="NormalWeb"/>
      </w:pPr>
      <w:r>
        <w:t xml:space="preserve">  </w:t>
      </w:r>
    </w:p>
    <w:p w:rsidR="00C568A9" w:rsidRDefault="00C568A9" w:rsidP="00A83492">
      <w:pPr>
        <w:pStyle w:val="NormalWeb"/>
      </w:pPr>
      <w:r>
        <w:rPr>
          <w:rStyle w:val="Strong"/>
        </w:rPr>
        <w:t>Статья 62</w:t>
      </w:r>
      <w:r>
        <w:t xml:space="preserve"> </w:t>
      </w:r>
    </w:p>
    <w:p w:rsidR="00C568A9" w:rsidRDefault="00C568A9" w:rsidP="00A83492">
      <w:pPr>
        <w:pStyle w:val="NormalWeb"/>
      </w:pPr>
      <w:r>
        <w:t xml:space="preserve">ЦКРК избирается на Съезде ВОГ сроком на 5 лет и подотчетна только съезду ВОГ. </w:t>
      </w:r>
    </w:p>
    <w:p w:rsidR="00C568A9" w:rsidRDefault="00C568A9" w:rsidP="00A83492">
      <w:pPr>
        <w:pStyle w:val="NormalWeb"/>
      </w:pPr>
      <w:r>
        <w:t xml:space="preserve">Количественный состав, порядок избрания и отзыва членов ЦКРК определяются Съездом ВОГ. </w:t>
      </w:r>
    </w:p>
    <w:p w:rsidR="00C568A9" w:rsidRDefault="00C568A9" w:rsidP="00A83492">
      <w:pPr>
        <w:pStyle w:val="NormalWeb"/>
      </w:pPr>
      <w:r>
        <w:t xml:space="preserve">  </w:t>
      </w:r>
    </w:p>
    <w:p w:rsidR="00C568A9" w:rsidRDefault="00C568A9" w:rsidP="00A83492">
      <w:pPr>
        <w:pStyle w:val="NormalWeb"/>
      </w:pPr>
      <w:r>
        <w:rPr>
          <w:rStyle w:val="Strong"/>
        </w:rPr>
        <w:t>Статья 63</w:t>
      </w:r>
      <w:r>
        <w:t xml:space="preserve"> </w:t>
      </w:r>
    </w:p>
    <w:p w:rsidR="00C568A9" w:rsidRDefault="00C568A9" w:rsidP="00A83492">
      <w:pPr>
        <w:pStyle w:val="NormalWeb"/>
      </w:pPr>
      <w:r>
        <w:t xml:space="preserve">Председатель, заместитель председателя ЦКРК избираются на заседании ЦКРК сроком на 5 лет и могут избираться на новый срок. Члены ЦП ВОГ, сотрудники Аппаратов ВОГ не могут быть членами ЦКРК.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64 </w:t>
      </w:r>
    </w:p>
    <w:p w:rsidR="00C568A9" w:rsidRDefault="00C568A9" w:rsidP="00A83492">
      <w:pPr>
        <w:pStyle w:val="NormalWeb"/>
      </w:pPr>
      <w:r>
        <w:t xml:space="preserve">ЦКРК в соответствии со своей компетенцией: </w:t>
      </w:r>
    </w:p>
    <w:p w:rsidR="00C568A9" w:rsidRDefault="00C568A9" w:rsidP="00A83492">
      <w:pPr>
        <w:pStyle w:val="NormalWeb"/>
      </w:pPr>
      <w:r>
        <w:t xml:space="preserve">64.1 осуществляет контроль за финансово-хозяйственной и уставной деятельностью руководящих органов ВОГ; </w:t>
      </w:r>
    </w:p>
    <w:p w:rsidR="00C568A9" w:rsidRDefault="00C568A9" w:rsidP="00A83492">
      <w:pPr>
        <w:pStyle w:val="NormalWeb"/>
      </w:pPr>
      <w:r>
        <w:t xml:space="preserve">64.2 осуществляет контроль за выполнением постановлений (решений) Съезда ВОГ, постановлений (решений) ЦП ВОГ, распоряжений (приказов) Президента ВОГ (Вице-президентов ВОГ); </w:t>
      </w:r>
    </w:p>
    <w:p w:rsidR="00C568A9" w:rsidRDefault="00C568A9" w:rsidP="00A83492">
      <w:pPr>
        <w:pStyle w:val="NormalWeb"/>
      </w:pPr>
      <w:r>
        <w:t xml:space="preserve">64.3 приостанавливает решения (постановления) ЦП ВОГ, приказы, распоряжения Президента ВОГ, Вице-президентов ВОГ в случае их противоречия законодательству РФ и Уставу ВОГ; </w:t>
      </w:r>
    </w:p>
    <w:p w:rsidR="00C568A9" w:rsidRDefault="00C568A9" w:rsidP="00A83492">
      <w:pPr>
        <w:pStyle w:val="NormalWeb"/>
      </w:pPr>
      <w:r>
        <w:t xml:space="preserve">64.4 вносит предложения в ЦП ВОГ об отмене решений нижестоящих руководящих органов ВОГ, противоречащих законодательству РФ, Уставу ВОГ, решениям вышестоящих органов ВОГ; </w:t>
      </w:r>
    </w:p>
    <w:p w:rsidR="00C568A9" w:rsidRDefault="00C568A9" w:rsidP="00A83492">
      <w:pPr>
        <w:pStyle w:val="NormalWeb"/>
      </w:pPr>
      <w:r>
        <w:t xml:space="preserve">64.5 вносит предложения о созыве внеочередного Пленума ЦП ВОГ; </w:t>
      </w:r>
    </w:p>
    <w:p w:rsidR="00C568A9" w:rsidRDefault="00C568A9" w:rsidP="00A83492">
      <w:pPr>
        <w:pStyle w:val="NormalWeb"/>
      </w:pPr>
      <w:r>
        <w:t xml:space="preserve">64.6 контролирует исполнение бюджета ВОГ; </w:t>
      </w:r>
    </w:p>
    <w:p w:rsidR="00C568A9" w:rsidRDefault="00C568A9" w:rsidP="00A83492">
      <w:pPr>
        <w:pStyle w:val="NormalWeb"/>
      </w:pPr>
      <w:r>
        <w:t xml:space="preserve">64.7 избирает из своего состава председателя, заместителя председателя ЦКРК ВОГ сроком на 5 лет, досрочно прекращает их полномочия; </w:t>
      </w:r>
    </w:p>
    <w:p w:rsidR="00C568A9" w:rsidRDefault="00C568A9" w:rsidP="00A83492">
      <w:pPr>
        <w:pStyle w:val="NormalWeb"/>
      </w:pPr>
      <w:r>
        <w:t xml:space="preserve">64.8 ежегодно проводит ревизии финансово-хозяйственной деятельности руководящих органов ВОГ, в том числе Аппарата Президента, о результатах проверок информирует ЦП ВОГ; </w:t>
      </w:r>
    </w:p>
    <w:p w:rsidR="00C568A9" w:rsidRDefault="00C568A9" w:rsidP="00A83492">
      <w:pPr>
        <w:pStyle w:val="NormalWeb"/>
      </w:pPr>
      <w:r>
        <w:t xml:space="preserve">64.9 по своему усмотрению может проводить целевые и внеплановые проверки; </w:t>
      </w:r>
    </w:p>
    <w:p w:rsidR="00C568A9" w:rsidRDefault="00C568A9" w:rsidP="00A83492">
      <w:pPr>
        <w:pStyle w:val="NormalWeb"/>
      </w:pPr>
      <w:r>
        <w:t xml:space="preserve">64.10 проверяет соблюдение установленного порядка рассмотрения писем, жалоб и заявлений членов ВОГ; </w:t>
      </w:r>
    </w:p>
    <w:p w:rsidR="00C568A9" w:rsidRDefault="00C568A9" w:rsidP="00A83492">
      <w:pPr>
        <w:pStyle w:val="NormalWeb"/>
      </w:pPr>
      <w:r>
        <w:t xml:space="preserve">64.11 рассматривает поступающие в адрес ЦКРК обращения членов ВОГ, вносит предложения по устранению выявленных недостатков в руководящие органы ВОГ; </w:t>
      </w:r>
    </w:p>
    <w:p w:rsidR="00C568A9" w:rsidRDefault="00C568A9" w:rsidP="00A83492">
      <w:pPr>
        <w:pStyle w:val="NormalWeb"/>
      </w:pPr>
      <w:r>
        <w:t xml:space="preserve">64.12 рассматривает жалобы на решения об исключении из членов ВОГ и принимает по ним решения; </w:t>
      </w:r>
    </w:p>
    <w:p w:rsidR="00C568A9" w:rsidRDefault="00C568A9" w:rsidP="00A83492">
      <w:pPr>
        <w:pStyle w:val="NormalWeb"/>
      </w:pPr>
      <w:r>
        <w:t xml:space="preserve">64.13 принимает в исключительных случаях решение о созыве внеочередного съезда ВОГ, обязательное для исполнения всеми руководящими органами и руководством ВОГ; </w:t>
      </w:r>
    </w:p>
    <w:p w:rsidR="00C568A9" w:rsidRDefault="00C568A9" w:rsidP="00A83492">
      <w:pPr>
        <w:pStyle w:val="NormalWeb"/>
      </w:pPr>
      <w:r>
        <w:t xml:space="preserve">64.14 заслушивает председателей контрольно-ревизионных комиссий региональных отделений ВОГ о деятельности контрольно-ревизионных комиссий, рассматривает их отчеты; </w:t>
      </w:r>
    </w:p>
    <w:p w:rsidR="00C568A9" w:rsidRDefault="00C568A9" w:rsidP="00A83492">
      <w:pPr>
        <w:pStyle w:val="NormalWeb"/>
      </w:pPr>
      <w:r>
        <w:t xml:space="preserve">64.15 привлекает в случае необходимости к своей работе независимых аудиторов, других специалистов для участия в проведении ревизий и консультаций. </w:t>
      </w:r>
    </w:p>
    <w:p w:rsidR="00C568A9" w:rsidRDefault="00C568A9" w:rsidP="00A83492">
      <w:pPr>
        <w:pStyle w:val="NormalWeb"/>
      </w:pPr>
      <w:r>
        <w:t xml:space="preserve">  </w:t>
      </w:r>
    </w:p>
    <w:p w:rsidR="00C568A9" w:rsidRDefault="00C568A9" w:rsidP="00A83492">
      <w:pPr>
        <w:pStyle w:val="NormalWeb"/>
      </w:pPr>
      <w:r>
        <w:rPr>
          <w:rStyle w:val="Strong"/>
        </w:rPr>
        <w:t>Статья 65</w:t>
      </w:r>
      <w:r>
        <w:t xml:space="preserve"> </w:t>
      </w:r>
    </w:p>
    <w:p w:rsidR="00C568A9" w:rsidRDefault="00C568A9" w:rsidP="00A83492">
      <w:pPr>
        <w:pStyle w:val="NormalWeb"/>
      </w:pPr>
      <w:r>
        <w:t xml:space="preserve">Все должностные лица и штатные сотрудники ВОГ обязаны по требованию ЦКРК ВОГ представлять необходимую информацию и документы и давать объяснения при проведении финансово-хозяйственных проверок. </w:t>
      </w:r>
    </w:p>
    <w:p w:rsidR="00C568A9" w:rsidRDefault="00C568A9" w:rsidP="00A83492">
      <w:pPr>
        <w:pStyle w:val="NormalWeb"/>
      </w:pPr>
      <w:r>
        <w:t xml:space="preserve">  </w:t>
      </w:r>
    </w:p>
    <w:p w:rsidR="00C568A9" w:rsidRDefault="00C568A9" w:rsidP="00A83492">
      <w:pPr>
        <w:pStyle w:val="NormalWeb"/>
      </w:pPr>
      <w:r>
        <w:rPr>
          <w:rStyle w:val="Strong"/>
        </w:rPr>
        <w:t>Статья 66</w:t>
      </w:r>
      <w:r>
        <w:t xml:space="preserve"> </w:t>
      </w:r>
    </w:p>
    <w:p w:rsidR="00C568A9" w:rsidRDefault="00C568A9" w:rsidP="00A83492">
      <w:pPr>
        <w:pStyle w:val="NormalWeb"/>
      </w:pPr>
      <w:r>
        <w:t xml:space="preserve">ЦКРК проводит свои заседания один раз в полгода. </w:t>
      </w:r>
    </w:p>
    <w:p w:rsidR="00C568A9" w:rsidRDefault="00C568A9" w:rsidP="00A83492">
      <w:pPr>
        <w:pStyle w:val="NormalWeb"/>
      </w:pPr>
      <w:r>
        <w:t xml:space="preserve">Внеочередные заседания ЦКРК созываются по решению более половины членов ЦКРК. </w:t>
      </w:r>
    </w:p>
    <w:p w:rsidR="00C568A9" w:rsidRDefault="00C568A9" w:rsidP="00A83492">
      <w:pPr>
        <w:pStyle w:val="NormalWeb"/>
      </w:pPr>
      <w:r>
        <w:t xml:space="preserve">Заседания ЦКРК правомочны при участии в работе более половины членов ЦКРК. </w:t>
      </w:r>
    </w:p>
    <w:p w:rsidR="00C568A9" w:rsidRDefault="00C568A9" w:rsidP="00A83492">
      <w:pPr>
        <w:pStyle w:val="NormalWeb"/>
      </w:pPr>
      <w:r>
        <w:t xml:space="preserve">Форма голосования определяется ЦКРК. </w:t>
      </w:r>
    </w:p>
    <w:p w:rsidR="00C568A9" w:rsidRDefault="00C568A9" w:rsidP="00A83492">
      <w:pPr>
        <w:pStyle w:val="NormalWeb"/>
      </w:pPr>
      <w:r>
        <w:t xml:space="preserve">Протоколы заседаний ЦКРК подписываются председателем ЦКРК или его заместителем и секретарем, ведущим протоколы. </w:t>
      </w:r>
    </w:p>
    <w:p w:rsidR="00C568A9" w:rsidRDefault="00C568A9" w:rsidP="00A83492">
      <w:pPr>
        <w:pStyle w:val="NormalWeb"/>
      </w:pPr>
      <w:r>
        <w:t xml:space="preserve">  </w:t>
      </w:r>
    </w:p>
    <w:p w:rsidR="00C568A9" w:rsidRDefault="00C568A9" w:rsidP="00A83492">
      <w:pPr>
        <w:pStyle w:val="NormalWeb"/>
      </w:pPr>
      <w:r>
        <w:rPr>
          <w:rStyle w:val="Strong"/>
        </w:rPr>
        <w:t>Статья 67</w:t>
      </w:r>
      <w:r>
        <w:t xml:space="preserve"> </w:t>
      </w:r>
    </w:p>
    <w:p w:rsidR="00C568A9" w:rsidRDefault="00C568A9" w:rsidP="00A83492">
      <w:pPr>
        <w:pStyle w:val="NormalWeb"/>
      </w:pPr>
      <w:r>
        <w:t xml:space="preserve">Председатели, а в их отсутствие заместители председателей ЦКРК могут участвовать с правом совещательного голоса в работе ЦП ВОГ. Президент ВОГ, а в его отсутствие Вице-президент ВОГ могут участвовать с правом совещательного голоса в работе ЦКРК </w:t>
      </w:r>
    </w:p>
    <w:p w:rsidR="00C568A9" w:rsidRDefault="00C568A9" w:rsidP="00A83492">
      <w:pPr>
        <w:pStyle w:val="NormalWeb"/>
      </w:pPr>
      <w:r>
        <w:t xml:space="preserve">  </w:t>
      </w:r>
    </w:p>
    <w:p w:rsidR="00C568A9" w:rsidRDefault="00C568A9" w:rsidP="00A83492">
      <w:pPr>
        <w:pStyle w:val="NormalWeb"/>
      </w:pPr>
      <w:r>
        <w:rPr>
          <w:rStyle w:val="Strong"/>
        </w:rPr>
        <w:t>Статья 68</w:t>
      </w:r>
      <w:r>
        <w:t xml:space="preserve"> </w:t>
      </w:r>
    </w:p>
    <w:p w:rsidR="00C568A9" w:rsidRDefault="00C568A9" w:rsidP="00A83492">
      <w:pPr>
        <w:pStyle w:val="NormalWeb"/>
      </w:pPr>
      <w:r>
        <w:t xml:space="preserve">ЦКРК принимает Постановления по итогам ревизий, составляет акты и доводит их до сведения ревизуемых, которые обязаны сообщить ЦКРК о принятых мерах в месячный срок. </w:t>
      </w:r>
    </w:p>
    <w:p w:rsidR="00C568A9" w:rsidRDefault="00C568A9" w:rsidP="00A83492">
      <w:pPr>
        <w:pStyle w:val="NormalWeb"/>
      </w:pPr>
      <w:r>
        <w:t xml:space="preserve">ЦКРК ведет работу гласно, ежегодно информирует о своей деятельности ЦП ВОГ </w:t>
      </w:r>
    </w:p>
    <w:p w:rsidR="00C568A9" w:rsidRDefault="00C568A9" w:rsidP="00A83492">
      <w:pPr>
        <w:pStyle w:val="NormalWeb"/>
      </w:pPr>
      <w:r>
        <w:t xml:space="preserve">  </w:t>
      </w:r>
    </w:p>
    <w:p w:rsidR="00C568A9" w:rsidRDefault="00C568A9" w:rsidP="00A83492">
      <w:pPr>
        <w:pStyle w:val="NormalWeb"/>
      </w:pPr>
      <w:r>
        <w:rPr>
          <w:rStyle w:val="Strong"/>
        </w:rPr>
        <w:t>Статья 69</w:t>
      </w:r>
      <w:r>
        <w:t xml:space="preserve"> </w:t>
      </w:r>
    </w:p>
    <w:p w:rsidR="00C568A9" w:rsidRDefault="00C568A9" w:rsidP="00A83492">
      <w:pPr>
        <w:pStyle w:val="NormalWeb"/>
      </w:pPr>
      <w:r>
        <w:t xml:space="preserve">ЦКРК осуществляет контроль за деятельностью КРК отделений ВОГ, оказывает им методическую и практическую помощь. </w:t>
      </w:r>
    </w:p>
    <w:p w:rsidR="00C568A9" w:rsidRDefault="00C568A9" w:rsidP="00A83492">
      <w:pPr>
        <w:pStyle w:val="NormalWeb"/>
      </w:pPr>
      <w:r>
        <w:t xml:space="preserve">Контрольно-ревизионные комиссии региональных отделений ВОГ обязаны своевременно представлять в ЦКРК отчеты о результатах проверок финансово-хозяйственной и уставной деятельности региональных отделений ВОГ. </w:t>
      </w:r>
    </w:p>
    <w:p w:rsidR="00C568A9" w:rsidRDefault="00C568A9" w:rsidP="00A83492">
      <w:pPr>
        <w:pStyle w:val="NormalWeb"/>
      </w:pPr>
      <w:r>
        <w:t xml:space="preserve">  </w:t>
      </w:r>
    </w:p>
    <w:p w:rsidR="00C568A9" w:rsidRDefault="00C568A9" w:rsidP="00A83492">
      <w:pPr>
        <w:pStyle w:val="NormalWeb"/>
      </w:pPr>
      <w:r>
        <w:rPr>
          <w:rStyle w:val="Strong"/>
        </w:rPr>
        <w:t>Статья 70</w:t>
      </w:r>
      <w:r>
        <w:t xml:space="preserve"> </w:t>
      </w:r>
    </w:p>
    <w:p w:rsidR="00C568A9" w:rsidRDefault="00C568A9" w:rsidP="00A83492">
      <w:pPr>
        <w:pStyle w:val="NormalWeb"/>
      </w:pPr>
      <w:r>
        <w:t xml:space="preserve">Финансирование деятельности ЦКРК осуществляется за счет бюджета ВОГ на основании ежегодно утверждаемой сметы. </w:t>
      </w:r>
    </w:p>
    <w:p w:rsidR="00C568A9" w:rsidRDefault="00C568A9" w:rsidP="00A83492">
      <w:pPr>
        <w:pStyle w:val="NormalWeb"/>
      </w:pPr>
      <w:r>
        <w:t xml:space="preserve">  </w:t>
      </w:r>
    </w:p>
    <w:p w:rsidR="00C568A9" w:rsidRDefault="00C568A9" w:rsidP="00A83492">
      <w:pPr>
        <w:pStyle w:val="NormalWeb"/>
      </w:pPr>
      <w:r>
        <w:rPr>
          <w:rStyle w:val="Strong"/>
        </w:rPr>
        <w:t>Статья 71</w:t>
      </w:r>
      <w:r>
        <w:t xml:space="preserve"> </w:t>
      </w:r>
    </w:p>
    <w:p w:rsidR="00C568A9" w:rsidRDefault="00C568A9" w:rsidP="00A83492">
      <w:pPr>
        <w:pStyle w:val="NormalWeb"/>
      </w:pPr>
      <w:r>
        <w:t xml:space="preserve">Председатель ЦКРК: </w:t>
      </w:r>
    </w:p>
    <w:p w:rsidR="00C568A9" w:rsidRDefault="00C568A9" w:rsidP="00A83492">
      <w:pPr>
        <w:pStyle w:val="NormalWeb"/>
      </w:pPr>
      <w:r>
        <w:t xml:space="preserve">71.1 осуществляет руководство ЦКРК и организует ее деятельность; </w:t>
      </w:r>
    </w:p>
    <w:p w:rsidR="00C568A9" w:rsidRDefault="00C568A9" w:rsidP="00A83492">
      <w:pPr>
        <w:pStyle w:val="NormalWeb"/>
      </w:pPr>
      <w:r>
        <w:t xml:space="preserve">71.2 отчитывается о проделанной ЦКРК работе на Съезде ВОГ; </w:t>
      </w:r>
    </w:p>
    <w:p w:rsidR="00C568A9" w:rsidRDefault="00C568A9" w:rsidP="00A83492">
      <w:pPr>
        <w:pStyle w:val="NormalWeb"/>
      </w:pPr>
      <w:r>
        <w:t xml:space="preserve">71.3 подписывает документы, акты проверок в пределах своей компетенции; </w:t>
      </w:r>
    </w:p>
    <w:p w:rsidR="00C568A9" w:rsidRDefault="00C568A9" w:rsidP="00A83492">
      <w:pPr>
        <w:pStyle w:val="NormalWeb"/>
      </w:pPr>
      <w:r>
        <w:t xml:space="preserve">71.4 осуществляет деятельность в соответствии с Уставом ВОГ и Положением о контрольно-ревизионных органах ВОГ; </w:t>
      </w:r>
    </w:p>
    <w:p w:rsidR="00C568A9" w:rsidRDefault="00C568A9" w:rsidP="00A83492">
      <w:pPr>
        <w:pStyle w:val="NormalWeb"/>
      </w:pPr>
      <w:r>
        <w:t xml:space="preserve">71.5 часть своих функций может передать заместителю председателя ЦКРК. </w:t>
      </w:r>
    </w:p>
    <w:p w:rsidR="00C568A9" w:rsidRDefault="00C568A9" w:rsidP="00A83492">
      <w:pPr>
        <w:pStyle w:val="NormalWeb"/>
      </w:pPr>
      <w:r>
        <w:t xml:space="preserve">  </w:t>
      </w:r>
    </w:p>
    <w:p w:rsidR="00C568A9" w:rsidRDefault="00C568A9" w:rsidP="00A83492">
      <w:pPr>
        <w:pStyle w:val="NormalWeb"/>
      </w:pPr>
      <w:r>
        <w:rPr>
          <w:rStyle w:val="Strong"/>
        </w:rPr>
        <w:t>Статья  72</w:t>
      </w:r>
      <w:r>
        <w:t xml:space="preserve"> </w:t>
      </w:r>
    </w:p>
    <w:p w:rsidR="00C568A9" w:rsidRDefault="00C568A9" w:rsidP="00A83492">
      <w:pPr>
        <w:pStyle w:val="NormalWeb"/>
      </w:pPr>
      <w:r>
        <w:t xml:space="preserve">Заместитель председателя ЦКРК: </w:t>
      </w:r>
    </w:p>
    <w:p w:rsidR="00C568A9" w:rsidRDefault="00C568A9" w:rsidP="00A83492">
      <w:pPr>
        <w:pStyle w:val="NormalWeb"/>
      </w:pPr>
      <w:r>
        <w:t xml:space="preserve">72.1 отвечает за сферу деятельности, порученную Председателем ЦКРК; </w:t>
      </w:r>
    </w:p>
    <w:p w:rsidR="00C568A9" w:rsidRDefault="00C568A9" w:rsidP="00A83492">
      <w:pPr>
        <w:pStyle w:val="NormalWeb"/>
      </w:pPr>
      <w:r>
        <w:t xml:space="preserve">72.2 выполняет отдельные поручения Председателя ЦКРК; </w:t>
      </w:r>
    </w:p>
    <w:p w:rsidR="00C568A9" w:rsidRDefault="00C568A9" w:rsidP="00A83492">
      <w:pPr>
        <w:pStyle w:val="NormalWeb"/>
      </w:pPr>
      <w:r>
        <w:t xml:space="preserve">72.3 осуществляет координацию деятельности контрольно-ревизионных органов структурных подразделений ВОГ; </w:t>
      </w:r>
    </w:p>
    <w:p w:rsidR="00C568A9" w:rsidRDefault="00C568A9" w:rsidP="00A83492">
      <w:pPr>
        <w:pStyle w:val="NormalWeb"/>
      </w:pPr>
      <w:r>
        <w:t xml:space="preserve">72.4 обеспечивает подготовку проведения заседаний ЦКРК; </w:t>
      </w:r>
    </w:p>
    <w:p w:rsidR="00C568A9" w:rsidRDefault="00C568A9" w:rsidP="00A83492">
      <w:pPr>
        <w:pStyle w:val="NormalWeb"/>
      </w:pPr>
      <w:r>
        <w:t xml:space="preserve">72.5 подотчетен и подчинен ЦКРК, Председателю ЦКРК. </w:t>
      </w:r>
    </w:p>
    <w:p w:rsidR="00C568A9" w:rsidRDefault="00C568A9" w:rsidP="00A83492">
      <w:pPr>
        <w:pStyle w:val="NormalWeb"/>
      </w:pPr>
      <w:r>
        <w:t xml:space="preserve">  </w:t>
      </w:r>
    </w:p>
    <w:p w:rsidR="00C568A9" w:rsidRDefault="00C568A9" w:rsidP="00A83492">
      <w:pPr>
        <w:pStyle w:val="NormalWeb"/>
      </w:pPr>
      <w:r>
        <w:rPr>
          <w:rStyle w:val="Strong"/>
        </w:rPr>
        <w:t>Статья 73</w:t>
      </w:r>
      <w:r>
        <w:t xml:space="preserve"> </w:t>
      </w:r>
    </w:p>
    <w:p w:rsidR="00C568A9" w:rsidRDefault="00C568A9" w:rsidP="00A83492">
      <w:pPr>
        <w:pStyle w:val="NormalWeb"/>
      </w:pPr>
      <w:r>
        <w:t xml:space="preserve">Члены ЦКРК решением внеочередного Съезда ВОГ могут быть досрочно освобождены от своих полномочий за неоднократные нарушения Устава ВОГ, за самоустранение от работы в ЦКРК, за действия, дискредитирующие ВОГ, за невыполнение решений съезда ВОГ, а также в связи с выходом из членов ВОГ, в связи со смертью члена ЦКРК или в связи с письменным заявлением о добровольном сложении с себя полномочий.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74 </w:t>
      </w:r>
    </w:p>
    <w:p w:rsidR="00C568A9" w:rsidRDefault="00C568A9" w:rsidP="00A83492">
      <w:pPr>
        <w:pStyle w:val="NormalWeb"/>
      </w:pPr>
      <w:r>
        <w:t xml:space="preserve">Замена (ротация) членов ЦКРК может осуществляться по решению внеочередного съезда ВОГ в связи с досрочным освобождением от своих полномочий членов ЦКРК на срок до очередного съезда ВОГ. </w:t>
      </w:r>
    </w:p>
    <w:p w:rsidR="00C568A9" w:rsidRDefault="00C568A9" w:rsidP="00A83492">
      <w:pPr>
        <w:pStyle w:val="NormalWeb"/>
      </w:pPr>
      <w:r>
        <w:t xml:space="preserve">  </w:t>
      </w:r>
    </w:p>
    <w:p w:rsidR="00C568A9" w:rsidRDefault="00C568A9" w:rsidP="00A83492">
      <w:pPr>
        <w:pStyle w:val="NormalWeb"/>
      </w:pPr>
      <w:r>
        <w:rPr>
          <w:rStyle w:val="Strong"/>
        </w:rPr>
        <w:t>Статья  75</w:t>
      </w:r>
      <w:r>
        <w:t xml:space="preserve"> </w:t>
      </w:r>
    </w:p>
    <w:p w:rsidR="00C568A9" w:rsidRDefault="00C568A9" w:rsidP="00A83492">
      <w:pPr>
        <w:pStyle w:val="NormalWeb"/>
      </w:pPr>
      <w:r>
        <w:t xml:space="preserve">Председатель (заместитель председателя) ЦКРК решением простого большинства членов ЦКРК может быть досрочно освобожден от своих полномочий в связи с нарушениями Устава ВОГ, невыполнением решений съезда ВОГ, совершением действий, дискредитирующих ВОГ, в связи с самоустранением от работы в ЦКРК, а также в связи с письменным заявлением о добровольном сложении с себя полномочий, в связи с исключением из членов ВОГ или в связи со смертью. </w:t>
      </w:r>
    </w:p>
    <w:p w:rsidR="00C568A9" w:rsidRDefault="00C568A9" w:rsidP="00A83492">
      <w:pPr>
        <w:pStyle w:val="NormalWeb"/>
      </w:pPr>
      <w:r>
        <w:t xml:space="preserve">В этом случае на срок полномочий ЦКРК из состава членов ЦКРК на заседании ЦКРК избирается новый Председатель (заместитель председателя ЦКРК). </w:t>
      </w:r>
    </w:p>
    <w:p w:rsidR="00C568A9" w:rsidRDefault="00C568A9" w:rsidP="00A83492">
      <w:pPr>
        <w:pStyle w:val="NormalWeb"/>
        <w:jc w:val="center"/>
      </w:pPr>
      <w:r>
        <w:t xml:space="preserve">  </w:t>
      </w:r>
    </w:p>
    <w:p w:rsidR="00C568A9" w:rsidRDefault="00C568A9" w:rsidP="00A83492">
      <w:pPr>
        <w:pStyle w:val="NormalWeb"/>
        <w:jc w:val="center"/>
      </w:pPr>
      <w:r>
        <w:rPr>
          <w:rStyle w:val="Emphasis"/>
          <w:b/>
          <w:bCs/>
        </w:rPr>
        <w:t>Контрольно-ревизионные комиссии РО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76</w:t>
      </w:r>
      <w:r>
        <w:t xml:space="preserve"> </w:t>
      </w:r>
    </w:p>
    <w:p w:rsidR="00C568A9" w:rsidRDefault="00C568A9" w:rsidP="00A83492">
      <w:pPr>
        <w:pStyle w:val="NormalWeb"/>
      </w:pPr>
      <w:r>
        <w:t xml:space="preserve">Контрольно-ревизионные комиссии (КРК) региональных отделений ВОГ осуществляет контроль за финансово-хозяйственной и уставной деятельностью руководящих региональных отделений ВОГ. </w:t>
      </w:r>
    </w:p>
    <w:p w:rsidR="00C568A9" w:rsidRDefault="00C568A9" w:rsidP="00A83492">
      <w:pPr>
        <w:pStyle w:val="NormalWeb"/>
      </w:pPr>
      <w:r>
        <w:t xml:space="preserve">  </w:t>
      </w:r>
    </w:p>
    <w:p w:rsidR="00C568A9" w:rsidRDefault="00C568A9" w:rsidP="00A83492">
      <w:pPr>
        <w:pStyle w:val="NormalWeb"/>
      </w:pPr>
      <w:r>
        <w:rPr>
          <w:rStyle w:val="Strong"/>
        </w:rPr>
        <w:t>Статья 77</w:t>
      </w:r>
      <w:r>
        <w:t xml:space="preserve"> </w:t>
      </w:r>
    </w:p>
    <w:p w:rsidR="00C568A9" w:rsidRDefault="00C568A9" w:rsidP="00A83492">
      <w:pPr>
        <w:pStyle w:val="NormalWeb"/>
      </w:pPr>
      <w:r>
        <w:t xml:space="preserve">Контрольно-ревизионные комиссии избираются решением конференций региональных отделений ВОГ сроком на 5 лет. </w:t>
      </w:r>
    </w:p>
    <w:p w:rsidR="00C568A9" w:rsidRDefault="00C568A9" w:rsidP="00A83492">
      <w:pPr>
        <w:pStyle w:val="NormalWeb"/>
      </w:pPr>
      <w:r>
        <w:t xml:space="preserve">Количественный и персональный состав контрольно-ревизионных комиссий определяется конференциями региональных отделений ВОГ. </w:t>
      </w:r>
    </w:p>
    <w:p w:rsidR="00C568A9" w:rsidRDefault="00C568A9" w:rsidP="00A83492">
      <w:pPr>
        <w:pStyle w:val="NormalWeb"/>
      </w:pPr>
      <w:r>
        <w:t xml:space="preserve">Контрольно-ревизионные комиссии подотчетны только конференциям региональных отделений ВОГ и ЦКРК ВОГ и в своей деятельности руководствуется законодательством РФ, Уставом ВОГ, решениями (постановлениями) Съезда ВОГ, Конференций РО ВОГ, а также Положением о Контрольно-ревизионных органах ВОГ, утверждаемым съездом ВОГ. </w:t>
      </w:r>
    </w:p>
    <w:p w:rsidR="00C568A9" w:rsidRDefault="00C568A9" w:rsidP="00A83492">
      <w:pPr>
        <w:pStyle w:val="NormalWeb"/>
      </w:pPr>
      <w:r>
        <w:t xml:space="preserve">  </w:t>
      </w:r>
    </w:p>
    <w:p w:rsidR="00C568A9" w:rsidRDefault="00C568A9" w:rsidP="00A83492">
      <w:pPr>
        <w:pStyle w:val="NormalWeb"/>
      </w:pPr>
      <w:r>
        <w:rPr>
          <w:rStyle w:val="Strong"/>
        </w:rPr>
        <w:t>Статья  78</w:t>
      </w:r>
      <w:r>
        <w:t xml:space="preserve"> </w:t>
      </w:r>
    </w:p>
    <w:p w:rsidR="00C568A9" w:rsidRDefault="00C568A9" w:rsidP="00A83492">
      <w:pPr>
        <w:pStyle w:val="NormalWeb"/>
      </w:pPr>
      <w:r>
        <w:t xml:space="preserve">Членами контрольно-ревизионных комиссий не могут быть члены руководящих органов РО ВОГ и сотрудники Аппаратов Председателей региональных отделений ВОГ. </w:t>
      </w:r>
    </w:p>
    <w:p w:rsidR="00C568A9" w:rsidRDefault="00C568A9" w:rsidP="00A83492">
      <w:pPr>
        <w:pStyle w:val="NormalWeb"/>
      </w:pPr>
      <w:r>
        <w:t xml:space="preserve">  </w:t>
      </w:r>
    </w:p>
    <w:p w:rsidR="00C568A9" w:rsidRDefault="00C568A9" w:rsidP="00A83492">
      <w:pPr>
        <w:pStyle w:val="NormalWeb"/>
      </w:pPr>
      <w:r>
        <w:rPr>
          <w:rStyle w:val="Strong"/>
        </w:rPr>
        <w:t>Статья  79</w:t>
      </w:r>
      <w:r>
        <w:t xml:space="preserve"> </w:t>
      </w:r>
    </w:p>
    <w:p w:rsidR="00C568A9" w:rsidRDefault="00C568A9" w:rsidP="00A83492">
      <w:pPr>
        <w:pStyle w:val="NormalWeb"/>
      </w:pPr>
      <w:r>
        <w:t xml:space="preserve">Председатели, а в их отсутствие заместители председателей контрольно-ревизионных комиссий региональных отделений ВОГ могут присутствовать на заседаниях руководящих органов региональных отделений с правом совещательного голоса. Председатели, а в их отсутствие заместители председателей руководящих органов региональных отделений могут присутствовать на заседаниях контрольно-ревизионных органов с правом совещательного голоса. </w:t>
      </w:r>
    </w:p>
    <w:p w:rsidR="00C568A9" w:rsidRDefault="00C568A9" w:rsidP="00A83492">
      <w:pPr>
        <w:pStyle w:val="NormalWeb"/>
      </w:pPr>
      <w:r>
        <w:t xml:space="preserve">  </w:t>
      </w:r>
    </w:p>
    <w:p w:rsidR="00C568A9" w:rsidRDefault="00C568A9" w:rsidP="00A83492">
      <w:pPr>
        <w:pStyle w:val="NormalWeb"/>
      </w:pPr>
      <w:r>
        <w:rPr>
          <w:rStyle w:val="Strong"/>
        </w:rPr>
        <w:t>Статья 80</w:t>
      </w:r>
      <w:r>
        <w:t xml:space="preserve"> </w:t>
      </w:r>
    </w:p>
    <w:p w:rsidR="00C568A9" w:rsidRDefault="00C568A9" w:rsidP="00A83492">
      <w:pPr>
        <w:pStyle w:val="NormalWeb"/>
      </w:pPr>
      <w:r>
        <w:t xml:space="preserve">Члены контрольно-ревизионных комиссий решением внеочередной Конференции (Общего собрания) регионального отделения могут быть досрочно освобождены от своих полномочий за неоднократные нарушения Устава ВОГ, за самоустранение от работы в выборном органе, за действия, дискредитирующие ВОГ, в связи с письменным заявлением о добровольном сложении с себя полномочий, в связи с выходом из членов ВОГ, в связи с исключением из членов ВОГ, в связи со смертью. </w:t>
      </w:r>
    </w:p>
    <w:p w:rsidR="00C568A9" w:rsidRDefault="00C568A9" w:rsidP="00A83492">
      <w:pPr>
        <w:pStyle w:val="NormalWeb"/>
      </w:pPr>
      <w:r>
        <w:t xml:space="preserve">  </w:t>
      </w:r>
    </w:p>
    <w:p w:rsidR="00C568A9" w:rsidRDefault="00C568A9" w:rsidP="00A83492">
      <w:pPr>
        <w:pStyle w:val="NormalWeb"/>
      </w:pPr>
      <w:r>
        <w:rPr>
          <w:rStyle w:val="Strong"/>
        </w:rPr>
        <w:t>Статья 81</w:t>
      </w:r>
      <w:r>
        <w:t xml:space="preserve"> </w:t>
      </w:r>
    </w:p>
    <w:p w:rsidR="00C568A9" w:rsidRDefault="00C568A9" w:rsidP="00A83492">
      <w:pPr>
        <w:pStyle w:val="NormalWeb"/>
      </w:pPr>
      <w:r>
        <w:t xml:space="preserve">Председатель (заместитель председателя) КРК решением простого большинства членов КРК может быть досрочно освобожден от своих полномочий в связи с нарушениями Устава ВОГ, невыполнением решений съезда ВОГ, совершением действий, дискредитирующих ВОГ, в связи с самоустранением от работы в КРК, а также в связи с письменным заявлением о добровольном сложении с себя полномочий, в связи с выходом из членов ВОГ или в связи со смертью. </w:t>
      </w:r>
    </w:p>
    <w:p w:rsidR="00C568A9" w:rsidRDefault="00C568A9" w:rsidP="00A83492">
      <w:pPr>
        <w:pStyle w:val="NormalWeb"/>
      </w:pPr>
      <w:r>
        <w:t xml:space="preserve">В этом случае на срок полномочий КРК из состава членов КРК на заседании КРК избирается новый Председатель (заместитель председателя КРК) на срок до очередной Конференции (Общего собрания) РО ВОГ. </w:t>
      </w:r>
    </w:p>
    <w:p w:rsidR="00C568A9" w:rsidRDefault="00C568A9" w:rsidP="00A83492">
      <w:pPr>
        <w:pStyle w:val="NormalWeb"/>
      </w:pPr>
      <w:r>
        <w:t xml:space="preserve">  </w:t>
      </w:r>
    </w:p>
    <w:p w:rsidR="00C568A9" w:rsidRDefault="00C568A9" w:rsidP="00A83492">
      <w:pPr>
        <w:pStyle w:val="NormalWeb"/>
      </w:pPr>
      <w:r>
        <w:rPr>
          <w:rStyle w:val="Strong"/>
        </w:rPr>
        <w:t>Статья  82</w:t>
      </w:r>
      <w:r>
        <w:t xml:space="preserve"> </w:t>
      </w:r>
    </w:p>
    <w:p w:rsidR="00C568A9" w:rsidRDefault="00C568A9" w:rsidP="00A83492">
      <w:pPr>
        <w:pStyle w:val="NormalWeb"/>
      </w:pPr>
      <w:r>
        <w:t xml:space="preserve">Заседания КРК созываются Председателем КРК один раза в полгода. </w:t>
      </w:r>
    </w:p>
    <w:p w:rsidR="00C568A9" w:rsidRDefault="00C568A9" w:rsidP="00A83492">
      <w:pPr>
        <w:pStyle w:val="NormalWeb"/>
      </w:pPr>
      <w:r>
        <w:t xml:space="preserve">Внеочередные заседания созываются по решению контрольно-ревизионной комиссии РО ВОГ, принятому более половиной членов КРК. </w:t>
      </w:r>
    </w:p>
    <w:p w:rsidR="00C568A9" w:rsidRDefault="00C568A9" w:rsidP="00A83492">
      <w:pPr>
        <w:pStyle w:val="NormalWeb"/>
      </w:pPr>
      <w:r>
        <w:t xml:space="preserve">Заседания контрольно-ревизионной комиссии правомочны при наличии более половины членов КРК. </w:t>
      </w:r>
    </w:p>
    <w:p w:rsidR="00C568A9" w:rsidRDefault="00C568A9" w:rsidP="00A83492">
      <w:pPr>
        <w:pStyle w:val="NormalWeb"/>
      </w:pPr>
      <w:r>
        <w:t xml:space="preserve">Решения принимаются простым большинством голосов членов КРК при наличии кворума. Форма голосования определяется контрольно-ревизионными комиссиями. </w:t>
      </w:r>
    </w:p>
    <w:p w:rsidR="00C568A9" w:rsidRDefault="00C568A9" w:rsidP="00A83492">
      <w:pPr>
        <w:pStyle w:val="NormalWeb"/>
      </w:pPr>
      <w:r>
        <w:t xml:space="preserve">Протоколы заседаний КРК подписываются Председателем КРК или его заместителем и секретарем, ведущим протоколы. </w:t>
      </w:r>
    </w:p>
    <w:p w:rsidR="00C568A9" w:rsidRDefault="00C568A9" w:rsidP="00A83492">
      <w:pPr>
        <w:pStyle w:val="NormalWeb"/>
      </w:pPr>
      <w:r>
        <w:t xml:space="preserve">  </w:t>
      </w:r>
    </w:p>
    <w:p w:rsidR="00C568A9" w:rsidRDefault="00C568A9" w:rsidP="00A83492">
      <w:pPr>
        <w:pStyle w:val="NormalWeb"/>
      </w:pPr>
      <w:r>
        <w:rPr>
          <w:rStyle w:val="Strong"/>
        </w:rPr>
        <w:t>Статья  83</w:t>
      </w:r>
      <w:r>
        <w:t xml:space="preserve"> </w:t>
      </w:r>
    </w:p>
    <w:p w:rsidR="00C568A9" w:rsidRDefault="00C568A9" w:rsidP="00A83492">
      <w:pPr>
        <w:pStyle w:val="NormalWeb"/>
      </w:pPr>
      <w:r>
        <w:t xml:space="preserve">Контрольно-ревизионные комиссии региональных отделений ВОГ в соответствии со своей компетенцией: </w:t>
      </w:r>
    </w:p>
    <w:p w:rsidR="00C568A9" w:rsidRDefault="00C568A9" w:rsidP="00A83492">
      <w:pPr>
        <w:pStyle w:val="NormalWeb"/>
      </w:pPr>
      <w:r>
        <w:t xml:space="preserve">83.1 осуществляют контроль за финансово-хозяйственной и уставной деятельностью руководящих органов и Аппаратов Председателей региональных отделений ВОГ; </w:t>
      </w:r>
    </w:p>
    <w:p w:rsidR="00C568A9" w:rsidRDefault="00C568A9" w:rsidP="00A83492">
      <w:pPr>
        <w:pStyle w:val="NormalWeb"/>
      </w:pPr>
      <w:r>
        <w:t xml:space="preserve">83.2 осуществляют контроль за выполнением постановлений (решений) руководящих органов ВОГ и РО ВОГ, распоряжений (приказов) Президента ВОГ, (Вице-президентов ВОГ), (заместителя председателя) РО ВОГ; </w:t>
      </w:r>
    </w:p>
    <w:p w:rsidR="00C568A9" w:rsidRDefault="00C568A9" w:rsidP="00A83492">
      <w:pPr>
        <w:pStyle w:val="NormalWeb"/>
      </w:pPr>
      <w:r>
        <w:t xml:space="preserve">83.3 ежегодно проводят ревизии финансово-хозяйственной деятельности РО ВОГ и делают по ним заключения, о результатах проверок информируют постоянно действующие руководящие органы регионального отделения; </w:t>
      </w:r>
    </w:p>
    <w:p w:rsidR="00C568A9" w:rsidRDefault="00C568A9" w:rsidP="00A83492">
      <w:pPr>
        <w:pStyle w:val="NormalWeb"/>
      </w:pPr>
      <w:r>
        <w:t xml:space="preserve">83.4 вносят предложения в Правления РО ВОГ об отмене решений нижестоящих руководящих органов ВОГ, противоречащих законодательству РФ, Уставу ВОГ, решениям вышестоящих органов ВОГ; </w:t>
      </w:r>
    </w:p>
    <w:p w:rsidR="00C568A9" w:rsidRDefault="00C568A9" w:rsidP="00A83492">
      <w:pPr>
        <w:pStyle w:val="NormalWeb"/>
      </w:pPr>
      <w:r>
        <w:t xml:space="preserve">83.5 приостанавливают решения (постановления) Правления РО ВОГ, приказы, распоряжения Председателя РО ВОГ, его заместителя в случае противоречия их законодательству РФ, Уставу ВОГ; </w:t>
      </w:r>
    </w:p>
    <w:p w:rsidR="00C568A9" w:rsidRDefault="00C568A9" w:rsidP="00A83492">
      <w:pPr>
        <w:pStyle w:val="NormalWeb"/>
      </w:pPr>
      <w:r>
        <w:t xml:space="preserve">83.6 могут проводить по своему усмотрению целевые и внеплановые проверки; </w:t>
      </w:r>
    </w:p>
    <w:p w:rsidR="00C568A9" w:rsidRDefault="00C568A9" w:rsidP="00A83492">
      <w:pPr>
        <w:pStyle w:val="NormalWeb"/>
      </w:pPr>
      <w:r>
        <w:t xml:space="preserve">83.7 проверяют соблюдение установленного порядка рассмотрения писем, жалоб и заявлений членов ВОГ, состоящих на учете в РО ВОГ; </w:t>
      </w:r>
    </w:p>
    <w:p w:rsidR="00C568A9" w:rsidRDefault="00C568A9" w:rsidP="00A83492">
      <w:pPr>
        <w:pStyle w:val="NormalWeb"/>
      </w:pPr>
      <w:r>
        <w:t xml:space="preserve">83.8 рассматривают жалобы на решения об исключении из членов ВОГ и принимают по ним решения; </w:t>
      </w:r>
    </w:p>
    <w:p w:rsidR="00C568A9" w:rsidRDefault="00C568A9" w:rsidP="00A83492">
      <w:pPr>
        <w:pStyle w:val="NormalWeb"/>
      </w:pPr>
      <w:r>
        <w:t xml:space="preserve">83.9 рассматривают иные поступающие в адрес контрольно-ревизионной комиссии обращения членов ВОГ, состоящих на учете в РО ВОГ, вносят предложения в руководящие органы региональных отделений по устранению выявленных недостатков; </w:t>
      </w:r>
    </w:p>
    <w:p w:rsidR="00C568A9" w:rsidRDefault="00C568A9" w:rsidP="00A83492">
      <w:pPr>
        <w:pStyle w:val="NormalWeb"/>
      </w:pPr>
      <w:r>
        <w:t xml:space="preserve">83.10 привлекают в случае необходимости к своей работе аудиторов, других специалистов для участия в проведении ревизий и консультаций; </w:t>
      </w:r>
    </w:p>
    <w:p w:rsidR="00C568A9" w:rsidRDefault="00C568A9" w:rsidP="00A83492">
      <w:pPr>
        <w:pStyle w:val="NormalWeb"/>
      </w:pPr>
      <w:r>
        <w:t xml:space="preserve">83.11 своевременно представляют отчеты о результатах проверок в ЦКРК ВОГ; </w:t>
      </w:r>
    </w:p>
    <w:p w:rsidR="00C568A9" w:rsidRDefault="00C568A9" w:rsidP="00A83492">
      <w:pPr>
        <w:pStyle w:val="NormalWeb"/>
      </w:pPr>
      <w:r>
        <w:t xml:space="preserve">83.12 избирают из своего состава сроком на 5 лет Председателя, заместителя председателя контрольно-ревизионной комиссии регионального отделения и досрочно освобождают их от своих полномочий; </w:t>
      </w:r>
    </w:p>
    <w:p w:rsidR="00C568A9" w:rsidRDefault="00C568A9" w:rsidP="00A83492">
      <w:pPr>
        <w:pStyle w:val="NormalWeb"/>
      </w:pPr>
      <w:r>
        <w:t xml:space="preserve">83.13 принимают в исключительных случаях решение о созыве внеочередной Конференции (Общего собрания) РО ВОГ, обязательное для исполнения всеми руководящими органами и руководством РО ВОГ; </w:t>
      </w:r>
    </w:p>
    <w:p w:rsidR="00C568A9" w:rsidRDefault="00C568A9" w:rsidP="00A83492">
      <w:pPr>
        <w:pStyle w:val="NormalWeb"/>
      </w:pPr>
      <w:r>
        <w:t xml:space="preserve">83.14 осуществляют иные полномочия, кроме отнесенных к компетенции других органов ВОГ. </w:t>
      </w:r>
    </w:p>
    <w:p w:rsidR="00C568A9" w:rsidRDefault="00C568A9" w:rsidP="00A83492">
      <w:pPr>
        <w:pStyle w:val="NormalWeb"/>
      </w:pPr>
      <w:r>
        <w:t xml:space="preserve">  </w:t>
      </w:r>
    </w:p>
    <w:p w:rsidR="00C568A9" w:rsidRDefault="00C568A9" w:rsidP="00A83492">
      <w:pPr>
        <w:pStyle w:val="NormalWeb"/>
      </w:pPr>
      <w:r>
        <w:rPr>
          <w:rStyle w:val="Strong"/>
        </w:rPr>
        <w:t>Статья 84</w:t>
      </w:r>
      <w:r>
        <w:t xml:space="preserve"> </w:t>
      </w:r>
    </w:p>
    <w:p w:rsidR="00C568A9" w:rsidRDefault="00C568A9" w:rsidP="00A83492">
      <w:pPr>
        <w:pStyle w:val="NormalWeb"/>
      </w:pPr>
      <w:r>
        <w:t xml:space="preserve">При проведении проверок финансово-хозяйственной деятельности все руководящие органы, должностные лица, штатные сотрудники региональных отделений должны представлять КРК необходимую документацию, информацию и давать объяснения. </w:t>
      </w:r>
    </w:p>
    <w:p w:rsidR="00C568A9" w:rsidRDefault="00C568A9" w:rsidP="00A83492">
      <w:pPr>
        <w:pStyle w:val="NormalWeb"/>
      </w:pPr>
      <w:r>
        <w:t xml:space="preserve">  </w:t>
      </w:r>
    </w:p>
    <w:p w:rsidR="00C568A9" w:rsidRDefault="00C568A9" w:rsidP="00A83492">
      <w:pPr>
        <w:pStyle w:val="NormalWeb"/>
      </w:pPr>
      <w:r>
        <w:rPr>
          <w:rStyle w:val="Strong"/>
        </w:rPr>
        <w:t>Статья 85</w:t>
      </w:r>
      <w:r>
        <w:t xml:space="preserve"> </w:t>
      </w:r>
    </w:p>
    <w:p w:rsidR="00C568A9" w:rsidRDefault="00C568A9" w:rsidP="00A83492">
      <w:pPr>
        <w:pStyle w:val="NormalWeb"/>
      </w:pPr>
      <w:r>
        <w:t xml:space="preserve">Председатель контрольно-ревизионной комиссии регионального отделения ВОГ: </w:t>
      </w:r>
    </w:p>
    <w:p w:rsidR="00C568A9" w:rsidRDefault="00C568A9" w:rsidP="00A83492">
      <w:pPr>
        <w:pStyle w:val="NormalWeb"/>
      </w:pPr>
      <w:r>
        <w:t xml:space="preserve">85.1 избирается Контрольно-ревизионной комиссией из своего состава сроком на 5 лет и может быть избран на новый срок; </w:t>
      </w:r>
    </w:p>
    <w:p w:rsidR="00C568A9" w:rsidRDefault="00C568A9" w:rsidP="00A83492">
      <w:pPr>
        <w:pStyle w:val="NormalWeb"/>
      </w:pPr>
      <w:r>
        <w:t xml:space="preserve">85.2 осуществляет руководство КРК и организует ее работу; </w:t>
      </w:r>
    </w:p>
    <w:p w:rsidR="00C568A9" w:rsidRDefault="00C568A9" w:rsidP="00A83492">
      <w:pPr>
        <w:pStyle w:val="NormalWeb"/>
      </w:pPr>
      <w:r>
        <w:t xml:space="preserve">85.3 подписывает документы в пределах своей компетенции; </w:t>
      </w:r>
    </w:p>
    <w:p w:rsidR="00C568A9" w:rsidRDefault="00C568A9" w:rsidP="00A83492">
      <w:pPr>
        <w:pStyle w:val="NormalWeb"/>
      </w:pPr>
      <w:r>
        <w:t xml:space="preserve">85.4 осуществляет свою деятельность в соответствии с Положением о контрольно-ревизионных органах ВОГ; </w:t>
      </w:r>
    </w:p>
    <w:p w:rsidR="00C568A9" w:rsidRDefault="00C568A9" w:rsidP="00A83492">
      <w:pPr>
        <w:pStyle w:val="NormalWeb"/>
      </w:pPr>
      <w:r>
        <w:t xml:space="preserve">85.5 часть своих функций может передать заместителю председателя Контрольно-ревизионной комиссии; </w:t>
      </w:r>
    </w:p>
    <w:p w:rsidR="00C568A9" w:rsidRDefault="00C568A9" w:rsidP="00A83492">
      <w:pPr>
        <w:pStyle w:val="NormalWeb"/>
      </w:pPr>
      <w:r>
        <w:t xml:space="preserve">85.6 подотчетен Конференции (Общему собранию) регионального отделения ВОГ. </w:t>
      </w:r>
    </w:p>
    <w:p w:rsidR="00C568A9" w:rsidRDefault="00C568A9" w:rsidP="00A83492">
      <w:pPr>
        <w:pStyle w:val="NormalWeb"/>
      </w:pPr>
      <w:r>
        <w:t xml:space="preserve">  </w:t>
      </w:r>
    </w:p>
    <w:p w:rsidR="00C568A9" w:rsidRDefault="00C568A9" w:rsidP="00A83492">
      <w:pPr>
        <w:pStyle w:val="NormalWeb"/>
      </w:pPr>
      <w:r>
        <w:rPr>
          <w:rStyle w:val="Strong"/>
        </w:rPr>
        <w:t>Статья 86</w:t>
      </w:r>
      <w:r>
        <w:t xml:space="preserve"> </w:t>
      </w:r>
    </w:p>
    <w:p w:rsidR="00C568A9" w:rsidRDefault="00C568A9" w:rsidP="00A83492">
      <w:pPr>
        <w:pStyle w:val="NormalWeb"/>
      </w:pPr>
      <w:r>
        <w:t xml:space="preserve">Заместитель председателя контрольно-ревизионной комиссии РО ВОГ: </w:t>
      </w:r>
    </w:p>
    <w:p w:rsidR="00C568A9" w:rsidRDefault="00C568A9" w:rsidP="00A83492">
      <w:pPr>
        <w:pStyle w:val="NormalWeb"/>
      </w:pPr>
      <w:r>
        <w:t xml:space="preserve">86.1 избирается контрольно-ревизионной комиссией регионального отделения ВОГ из своего состава сроком на 5 лет и может быть избран на новый срок; </w:t>
      </w:r>
    </w:p>
    <w:p w:rsidR="00C568A9" w:rsidRDefault="00C568A9" w:rsidP="00A83492">
      <w:pPr>
        <w:pStyle w:val="NormalWeb"/>
      </w:pPr>
      <w:r>
        <w:t xml:space="preserve">86.2 отвечает за сферу деятельности, порученную Председателем контрольно-ревизионной комиссии РО ВОГ; </w:t>
      </w:r>
    </w:p>
    <w:p w:rsidR="00C568A9" w:rsidRDefault="00C568A9" w:rsidP="00A83492">
      <w:pPr>
        <w:pStyle w:val="NormalWeb"/>
      </w:pPr>
      <w:r>
        <w:t xml:space="preserve">86.3 выполняет отдельные поручения Председателя контрольно-ревизионной комиссии РО ВОГ; </w:t>
      </w:r>
    </w:p>
    <w:p w:rsidR="00C568A9" w:rsidRDefault="00C568A9" w:rsidP="00A83492">
      <w:pPr>
        <w:pStyle w:val="NormalWeb"/>
      </w:pPr>
      <w:r>
        <w:t xml:space="preserve">86.4 обеспечивает подготовку проведения заседаний контрольно-ревизионной комиссии РО ВОГ; </w:t>
      </w:r>
    </w:p>
    <w:p w:rsidR="00C568A9" w:rsidRDefault="00C568A9" w:rsidP="00A83492">
      <w:pPr>
        <w:pStyle w:val="NormalWeb"/>
      </w:pPr>
      <w:r>
        <w:t xml:space="preserve">86.5 осуществляет иные функции, кроме отнесенных к компетенции других органов ВОГ; </w:t>
      </w:r>
    </w:p>
    <w:p w:rsidR="00C568A9" w:rsidRDefault="00C568A9" w:rsidP="00A83492">
      <w:pPr>
        <w:pStyle w:val="NormalWeb"/>
      </w:pPr>
      <w:r>
        <w:t xml:space="preserve">86.6 подотчетен и подчинен КРК, Председателю КРК. </w:t>
      </w:r>
    </w:p>
    <w:p w:rsidR="00C568A9" w:rsidRDefault="00C568A9" w:rsidP="00A83492">
      <w:pPr>
        <w:pStyle w:val="NormalWeb"/>
        <w:jc w:val="center"/>
      </w:pPr>
      <w:r>
        <w:br/>
      </w:r>
      <w:r>
        <w:rPr>
          <w:rStyle w:val="Emphasis"/>
          <w:b/>
          <w:bCs/>
        </w:rPr>
        <w:t>Контрольные органы МО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87</w:t>
      </w:r>
      <w:r>
        <w:t xml:space="preserve"> </w:t>
      </w:r>
    </w:p>
    <w:p w:rsidR="00C568A9" w:rsidRDefault="00C568A9" w:rsidP="00A83492">
      <w:pPr>
        <w:pStyle w:val="NormalWeb"/>
      </w:pPr>
      <w:r>
        <w:t xml:space="preserve">Контрольные комиссии (КК) местных отделений ВОГ осуществляет контроль за уставной деятельностью руководящих органов местных отделений ВОГ. </w:t>
      </w:r>
    </w:p>
    <w:p w:rsidR="00C568A9" w:rsidRDefault="00C568A9" w:rsidP="00A83492">
      <w:pPr>
        <w:pStyle w:val="NormalWeb"/>
      </w:pPr>
      <w:r>
        <w:t xml:space="preserve">В местных отделениях, насчитывающих менее 100 членов ВОГ, функции контрольных комиссий выполняет контролер МО ВОГ. </w:t>
      </w:r>
    </w:p>
    <w:p w:rsidR="00C568A9" w:rsidRDefault="00C568A9" w:rsidP="00A83492">
      <w:pPr>
        <w:pStyle w:val="NormalWeb"/>
      </w:pPr>
      <w:r>
        <w:t xml:space="preserve">  </w:t>
      </w:r>
    </w:p>
    <w:p w:rsidR="00C568A9" w:rsidRDefault="00C568A9" w:rsidP="00A83492">
      <w:pPr>
        <w:pStyle w:val="NormalWeb"/>
      </w:pPr>
      <w:r>
        <w:rPr>
          <w:rStyle w:val="Strong"/>
        </w:rPr>
        <w:t>Статья 88</w:t>
      </w:r>
      <w:r>
        <w:t xml:space="preserve"> </w:t>
      </w:r>
    </w:p>
    <w:p w:rsidR="00C568A9" w:rsidRDefault="00C568A9" w:rsidP="00A83492">
      <w:pPr>
        <w:pStyle w:val="NormalWeb"/>
      </w:pPr>
      <w:r>
        <w:t xml:space="preserve">Контрольные комиссии (контролеры) избираются решением Общих собраний местных отделений ВОГ сроком на 5 лет и могут быть избраны на новый срок. </w:t>
      </w:r>
    </w:p>
    <w:p w:rsidR="00C568A9" w:rsidRDefault="00C568A9" w:rsidP="00A83492">
      <w:pPr>
        <w:pStyle w:val="NormalWeb"/>
      </w:pPr>
      <w:r>
        <w:t xml:space="preserve">Количественный и персональный состав контрольных комиссий определяется Общими собраниями местных отделений ВОГ. </w:t>
      </w:r>
    </w:p>
    <w:p w:rsidR="00C568A9" w:rsidRDefault="00C568A9" w:rsidP="00A83492">
      <w:pPr>
        <w:pStyle w:val="NormalWeb"/>
      </w:pPr>
      <w:r>
        <w:t xml:space="preserve">Контрольные комиссии (контролеры) подотчетны только Общим собраниям местных отделений ВОГ и КРК региональных отделений ВОГ и в своей деятельности руководствуется законодательством РФ, Уставом ВОГ, решениями (постановлениями) Съезда ВОГ, Конференций РО ВОГ, Общих собраний МО ВОГ, а также Положением о Контрольно-ревизионных органах ВОГ, утверждаемым съездом ВОГ. </w:t>
      </w:r>
    </w:p>
    <w:p w:rsidR="00C568A9" w:rsidRDefault="00C568A9" w:rsidP="00A83492">
      <w:pPr>
        <w:pStyle w:val="NormalWeb"/>
      </w:pPr>
      <w:r>
        <w:t xml:space="preserve">  </w:t>
      </w:r>
    </w:p>
    <w:p w:rsidR="00C568A9" w:rsidRDefault="00C568A9" w:rsidP="00A83492">
      <w:pPr>
        <w:pStyle w:val="NormalWeb"/>
      </w:pPr>
      <w:r>
        <w:rPr>
          <w:rStyle w:val="Strong"/>
        </w:rPr>
        <w:t>Статья 89</w:t>
      </w:r>
      <w:r>
        <w:t xml:space="preserve"> </w:t>
      </w:r>
    </w:p>
    <w:p w:rsidR="00C568A9" w:rsidRDefault="00C568A9" w:rsidP="00A83492">
      <w:pPr>
        <w:pStyle w:val="NormalWeb"/>
      </w:pPr>
      <w:r>
        <w:t xml:space="preserve">Членами контрольных комиссий (контролерами) не могут быть члены руководящих органов местных отделений ВОГ. </w:t>
      </w:r>
    </w:p>
    <w:p w:rsidR="00C568A9" w:rsidRDefault="00C568A9" w:rsidP="00A83492">
      <w:pPr>
        <w:pStyle w:val="NormalWeb"/>
      </w:pPr>
      <w:r>
        <w:t xml:space="preserve">  </w:t>
      </w:r>
    </w:p>
    <w:p w:rsidR="00C568A9" w:rsidRDefault="00C568A9" w:rsidP="00A83492">
      <w:pPr>
        <w:pStyle w:val="NormalWeb"/>
      </w:pPr>
      <w:r>
        <w:rPr>
          <w:rStyle w:val="Strong"/>
        </w:rPr>
        <w:t>Статья 90</w:t>
      </w:r>
      <w:r>
        <w:t xml:space="preserve"> </w:t>
      </w:r>
    </w:p>
    <w:p w:rsidR="00C568A9" w:rsidRDefault="00C568A9" w:rsidP="00A83492">
      <w:pPr>
        <w:pStyle w:val="NormalWeb"/>
      </w:pPr>
      <w:r>
        <w:t xml:space="preserve">Председатели, а в их отсутствие заместители председателей контрольных комиссий (контролеры) местных отделений могут присутствовать на заседаниях руководящих органов МО ВОГ с правом совещательного голоса.  Председатели, а в их отсутствие заместители председателей местных отделений могут присутствовать на заседаниях контрольных органов МО ВОГ с правом совещательного голоса. </w:t>
      </w:r>
    </w:p>
    <w:p w:rsidR="00C568A9" w:rsidRDefault="00C568A9" w:rsidP="00A83492">
      <w:pPr>
        <w:pStyle w:val="NormalWeb"/>
      </w:pPr>
      <w:r>
        <w:t xml:space="preserve">  </w:t>
      </w:r>
    </w:p>
    <w:p w:rsidR="00C568A9" w:rsidRDefault="00C568A9" w:rsidP="00A83492">
      <w:pPr>
        <w:pStyle w:val="NormalWeb"/>
      </w:pPr>
      <w:r>
        <w:rPr>
          <w:rStyle w:val="Strong"/>
        </w:rPr>
        <w:t>Статья 91</w:t>
      </w:r>
      <w:r>
        <w:t xml:space="preserve"> </w:t>
      </w:r>
    </w:p>
    <w:p w:rsidR="00C568A9" w:rsidRDefault="00C568A9" w:rsidP="00A83492">
      <w:pPr>
        <w:pStyle w:val="NormalWeb"/>
      </w:pPr>
      <w:r>
        <w:t xml:space="preserve">Члены контрольных комиссий (контролеры) решением внеочередного Общего собрания местного отделения могут быть досрочно освобождены от своих полномочий за неоднократные нарушения Устава ВОГ, за невыполнение решений Общего собрания МО ВОГ, за самоустранение от работы в выборном органе, за действия, дискредитирующие ВОГ, в связи с письменным заявлением о добровольном сложении с себя полномочий, в связи с выходом из членов ВОГ, в связи с исключением из членов ВОГ, в связи со смертью. </w:t>
      </w:r>
    </w:p>
    <w:p w:rsidR="00C568A9" w:rsidRDefault="00C568A9" w:rsidP="00A83492">
      <w:pPr>
        <w:pStyle w:val="NormalWeb"/>
      </w:pPr>
      <w:r>
        <w:t xml:space="preserve">В этом случае избрание новых членов КК (контролеров) на срок до очередного Общего собрания МО осуществляется решением Общего собрания МО ВОГ. </w:t>
      </w:r>
    </w:p>
    <w:p w:rsidR="00C568A9" w:rsidRDefault="00C568A9" w:rsidP="00A83492">
      <w:pPr>
        <w:pStyle w:val="NormalWeb"/>
      </w:pPr>
      <w:r>
        <w:t xml:space="preserve">  </w:t>
      </w:r>
    </w:p>
    <w:p w:rsidR="00C568A9" w:rsidRDefault="00C568A9" w:rsidP="00A83492">
      <w:pPr>
        <w:pStyle w:val="NormalWeb"/>
      </w:pPr>
      <w:r>
        <w:rPr>
          <w:rStyle w:val="Strong"/>
        </w:rPr>
        <w:t>Статья 92</w:t>
      </w:r>
      <w:r>
        <w:t xml:space="preserve"> </w:t>
      </w:r>
    </w:p>
    <w:p w:rsidR="00C568A9" w:rsidRDefault="00C568A9" w:rsidP="00A83492">
      <w:pPr>
        <w:pStyle w:val="NormalWeb"/>
      </w:pPr>
      <w:r>
        <w:t xml:space="preserve">Председатель, заместитель председателя КК решением простого большинства членов КК могут быть досрочно освобождены от своих полномочий в связи с нарушениями Устава ВОГ, невыполнением решений Общего собрания МО ВОГ, совершением действий, дискредитирующих ВОГ, в связи с самоустранением от работы в КК, в связи с письменным заявлением о добровольном сложении с себя полномочий, в связи с выходом из членов ВОГ, в связи со смертью. </w:t>
      </w:r>
    </w:p>
    <w:p w:rsidR="00C568A9" w:rsidRDefault="00C568A9" w:rsidP="00A83492">
      <w:pPr>
        <w:pStyle w:val="NormalWeb"/>
      </w:pPr>
      <w:r>
        <w:t xml:space="preserve">В этом случае на срок полномочий КК из состава членов КК на заседании КК избирается новый Председатель (заместитель председателя КК). </w:t>
      </w:r>
    </w:p>
    <w:p w:rsidR="00C568A9" w:rsidRDefault="00C568A9" w:rsidP="00A83492">
      <w:pPr>
        <w:pStyle w:val="NormalWeb"/>
      </w:pPr>
      <w:r>
        <w:t xml:space="preserve">  </w:t>
      </w:r>
    </w:p>
    <w:p w:rsidR="00C568A9" w:rsidRDefault="00C568A9" w:rsidP="00A83492">
      <w:pPr>
        <w:pStyle w:val="NormalWeb"/>
      </w:pPr>
      <w:r>
        <w:rPr>
          <w:rStyle w:val="Strong"/>
        </w:rPr>
        <w:t>Статья  93</w:t>
      </w:r>
      <w:r>
        <w:t xml:space="preserve"> </w:t>
      </w:r>
    </w:p>
    <w:p w:rsidR="00C568A9" w:rsidRDefault="00C568A9" w:rsidP="00A83492">
      <w:pPr>
        <w:pStyle w:val="NormalWeb"/>
      </w:pPr>
      <w:r>
        <w:t xml:space="preserve">Заседания КК созываются Председателем КК один раз в год. </w:t>
      </w:r>
    </w:p>
    <w:p w:rsidR="00C568A9" w:rsidRDefault="00C568A9" w:rsidP="00A83492">
      <w:pPr>
        <w:pStyle w:val="NormalWeb"/>
      </w:pPr>
      <w:r>
        <w:t xml:space="preserve">Внеочередные заседания созываются по решению контрольной комиссии МО ВОГ, принятому более половиной членов КК. </w:t>
      </w:r>
    </w:p>
    <w:p w:rsidR="00C568A9" w:rsidRDefault="00C568A9" w:rsidP="00A83492">
      <w:pPr>
        <w:pStyle w:val="NormalWeb"/>
      </w:pPr>
      <w:r>
        <w:t xml:space="preserve">Заседания контрольной комиссии правомочны при наличии более половины членов КК. </w:t>
      </w:r>
    </w:p>
    <w:p w:rsidR="00C568A9" w:rsidRDefault="00C568A9" w:rsidP="00A83492">
      <w:pPr>
        <w:pStyle w:val="NormalWeb"/>
      </w:pPr>
      <w:r>
        <w:t xml:space="preserve">Решения принимаются простым большинством голосов членов КК при наличии кворума. Форма голосования определяется контрольными комиссиями. </w:t>
      </w:r>
    </w:p>
    <w:p w:rsidR="00C568A9" w:rsidRDefault="00C568A9" w:rsidP="00A83492">
      <w:pPr>
        <w:pStyle w:val="NormalWeb"/>
      </w:pPr>
      <w:r>
        <w:t xml:space="preserve">Протоколы заседаний КК подписываются Председателем КК или его заместителем и секретарем, ведущим протоколы. </w:t>
      </w:r>
    </w:p>
    <w:p w:rsidR="00C568A9" w:rsidRDefault="00C568A9" w:rsidP="00A83492">
      <w:pPr>
        <w:pStyle w:val="NormalWeb"/>
      </w:pPr>
      <w:r>
        <w:t xml:space="preserve">  </w:t>
      </w:r>
    </w:p>
    <w:p w:rsidR="00C568A9" w:rsidRDefault="00C568A9" w:rsidP="00A83492">
      <w:pPr>
        <w:pStyle w:val="NormalWeb"/>
      </w:pPr>
      <w:r>
        <w:rPr>
          <w:rStyle w:val="Strong"/>
        </w:rPr>
        <w:t>Статья  94</w:t>
      </w:r>
      <w:r>
        <w:t xml:space="preserve"> </w:t>
      </w:r>
    </w:p>
    <w:p w:rsidR="00C568A9" w:rsidRDefault="00C568A9" w:rsidP="00A83492">
      <w:pPr>
        <w:pStyle w:val="NormalWeb"/>
      </w:pPr>
      <w:r>
        <w:t xml:space="preserve">Контрольные комиссии (контролеры) местных отделений ВОГ в соответствии со своей компетенцией: </w:t>
      </w:r>
    </w:p>
    <w:p w:rsidR="00C568A9" w:rsidRDefault="00C568A9" w:rsidP="00A83492">
      <w:pPr>
        <w:pStyle w:val="NormalWeb"/>
      </w:pPr>
      <w:r>
        <w:t xml:space="preserve">94.1 осуществляют контроль за уставной деятельностью руководящих органов местных отделений ВОГ; </w:t>
      </w:r>
    </w:p>
    <w:p w:rsidR="00C568A9" w:rsidRDefault="00C568A9" w:rsidP="00A83492">
      <w:pPr>
        <w:pStyle w:val="NormalWeb"/>
      </w:pPr>
      <w:r>
        <w:t xml:space="preserve">94.2 ежегодно проводят проверки деятельности МО ВОГ и делают по ним заключения, о результатах проверок информируют постоянно действующие руководящие органы отделений; </w:t>
      </w:r>
    </w:p>
    <w:p w:rsidR="00C568A9" w:rsidRDefault="00C568A9" w:rsidP="00A83492">
      <w:pPr>
        <w:pStyle w:val="NormalWeb"/>
      </w:pPr>
      <w:r>
        <w:t xml:space="preserve">94.3 осуществляют контроль за выполнением постановлений (решений) Бюро МО ВОГ распоряжений Председателя (заместителя председателя) МО ВОГ; </w:t>
      </w:r>
    </w:p>
    <w:p w:rsidR="00C568A9" w:rsidRDefault="00C568A9" w:rsidP="00A83492">
      <w:pPr>
        <w:pStyle w:val="NormalWeb"/>
      </w:pPr>
      <w:r>
        <w:t xml:space="preserve">94.4 приостанавливают решения (постановления) Бюро МО ВОГ, Председателя МО ВОГ, его заместителя в случае противоречия их законодательству РФ, Уставу ВОГ; </w:t>
      </w:r>
    </w:p>
    <w:p w:rsidR="00C568A9" w:rsidRDefault="00C568A9" w:rsidP="00A83492">
      <w:pPr>
        <w:pStyle w:val="NormalWeb"/>
      </w:pPr>
      <w:r>
        <w:t xml:space="preserve">94.5 могут проводить по своему усмотрению целевые и внеплановые проверки; </w:t>
      </w:r>
    </w:p>
    <w:p w:rsidR="00C568A9" w:rsidRDefault="00C568A9" w:rsidP="00A83492">
      <w:pPr>
        <w:pStyle w:val="NormalWeb"/>
      </w:pPr>
      <w:r>
        <w:t xml:space="preserve">94.6 проверяют соблюдение установленного порядка рассмотрения писем, жалоб и заявлений членов ВОГ, состоящих на учете в МО ВОГ; </w:t>
      </w:r>
    </w:p>
    <w:p w:rsidR="00C568A9" w:rsidRDefault="00C568A9" w:rsidP="00A83492">
      <w:pPr>
        <w:pStyle w:val="NormalWeb"/>
      </w:pPr>
      <w:r>
        <w:t xml:space="preserve">94.7 рассматривают жалобы на решения об исключении из членов ВОГ и принимают по ним решения; </w:t>
      </w:r>
    </w:p>
    <w:p w:rsidR="00C568A9" w:rsidRDefault="00C568A9" w:rsidP="00A83492">
      <w:pPr>
        <w:pStyle w:val="NormalWeb"/>
      </w:pPr>
      <w:r>
        <w:t xml:space="preserve">94.8 рассматривают иные поступающие в адрес контрольных комиссий (контролеров) обращения членов ВОГ, состоящих на учете в МО ВОГ, вносят предложения в руководящие органы местных отделений по устранению выявленных недостатков; </w:t>
      </w:r>
    </w:p>
    <w:p w:rsidR="00C568A9" w:rsidRDefault="00C568A9" w:rsidP="00A83492">
      <w:pPr>
        <w:pStyle w:val="NormalWeb"/>
      </w:pPr>
      <w:r>
        <w:t xml:space="preserve">94.9 своевременно представляют отчеты о результатах проверок в КРК РО ВОГ; </w:t>
      </w:r>
    </w:p>
    <w:p w:rsidR="00C568A9" w:rsidRDefault="00C568A9" w:rsidP="00A83492">
      <w:pPr>
        <w:pStyle w:val="NormalWeb"/>
      </w:pPr>
      <w:r>
        <w:t xml:space="preserve">94.10 избирают из своего состава сроком на 5 лет Председателя, заместителя председателя контрольной комиссии местного отделения и досрочно освобождают их от своих полномочий; </w:t>
      </w:r>
    </w:p>
    <w:p w:rsidR="00C568A9" w:rsidRDefault="00C568A9" w:rsidP="00A83492">
      <w:pPr>
        <w:pStyle w:val="NormalWeb"/>
      </w:pPr>
      <w:r>
        <w:t xml:space="preserve">94.11 принимают в исключительных случаях решение о проведении внеочередного Общего собрания МО ВОГ, обязательное для исполнения Бюро и Председателем МО ВОГ, всеми членами ВОГ, состоящими на учете в данном местном отделении ВОГ; </w:t>
      </w:r>
    </w:p>
    <w:p w:rsidR="00C568A9" w:rsidRDefault="00C568A9" w:rsidP="00A83492">
      <w:pPr>
        <w:pStyle w:val="NormalWeb"/>
      </w:pPr>
      <w:r>
        <w:t xml:space="preserve">94.12 осуществляют иные полномочия, кроме отнесенных к компетенции других органов ВОГ. </w:t>
      </w:r>
    </w:p>
    <w:p w:rsidR="00C568A9" w:rsidRDefault="00C568A9" w:rsidP="00A83492">
      <w:pPr>
        <w:pStyle w:val="NormalWeb"/>
      </w:pPr>
      <w:r>
        <w:t xml:space="preserve">  </w:t>
      </w:r>
    </w:p>
    <w:p w:rsidR="00C568A9" w:rsidRDefault="00C568A9" w:rsidP="00A83492">
      <w:pPr>
        <w:pStyle w:val="NormalWeb"/>
      </w:pPr>
      <w:r>
        <w:rPr>
          <w:rStyle w:val="Strong"/>
        </w:rPr>
        <w:t>Статья  95</w:t>
      </w:r>
      <w:r>
        <w:t xml:space="preserve"> </w:t>
      </w:r>
    </w:p>
    <w:p w:rsidR="00C568A9" w:rsidRDefault="00C568A9" w:rsidP="00A83492">
      <w:pPr>
        <w:pStyle w:val="NormalWeb"/>
      </w:pPr>
      <w:r>
        <w:t xml:space="preserve">При проведении проверок уставной деятельности МО ВОГ Бюро и Председатели (заместители Председателей) местных отделений ВОГ должны представлять КК (контролерам) необходимую документацию, информацию и давать объяснения. </w:t>
      </w:r>
    </w:p>
    <w:p w:rsidR="00C568A9" w:rsidRDefault="00C568A9" w:rsidP="00A83492">
      <w:pPr>
        <w:pStyle w:val="NormalWeb"/>
      </w:pPr>
      <w:r>
        <w:t xml:space="preserve">  </w:t>
      </w:r>
    </w:p>
    <w:p w:rsidR="00C568A9" w:rsidRDefault="00C568A9" w:rsidP="00A83492">
      <w:pPr>
        <w:pStyle w:val="NormalWeb"/>
      </w:pPr>
      <w:r>
        <w:rPr>
          <w:rStyle w:val="Strong"/>
        </w:rPr>
        <w:t>Статья 96</w:t>
      </w:r>
      <w:r>
        <w:t xml:space="preserve"> </w:t>
      </w:r>
    </w:p>
    <w:p w:rsidR="00C568A9" w:rsidRDefault="00C568A9" w:rsidP="00A83492">
      <w:pPr>
        <w:pStyle w:val="NormalWeb"/>
      </w:pPr>
      <w:r>
        <w:t xml:space="preserve">Председатель контрольной комиссии местного отделения ВОГ: </w:t>
      </w:r>
    </w:p>
    <w:p w:rsidR="00C568A9" w:rsidRDefault="00C568A9" w:rsidP="00A83492">
      <w:pPr>
        <w:pStyle w:val="NormalWeb"/>
      </w:pPr>
      <w:r>
        <w:t xml:space="preserve">96.1 избирается контрольной комиссией из своего состава сроком на 5 лет и может быть избран на новый срок; </w:t>
      </w:r>
    </w:p>
    <w:p w:rsidR="00C568A9" w:rsidRDefault="00C568A9" w:rsidP="00A83492">
      <w:pPr>
        <w:pStyle w:val="NormalWeb"/>
      </w:pPr>
      <w:r>
        <w:t xml:space="preserve">96.2 осуществляет руководство контрольной комиссией и организует ее работу; </w:t>
      </w:r>
    </w:p>
    <w:p w:rsidR="00C568A9" w:rsidRDefault="00C568A9" w:rsidP="00A83492">
      <w:pPr>
        <w:pStyle w:val="NormalWeb"/>
      </w:pPr>
      <w:r>
        <w:t xml:space="preserve">96.3 подписывает документы в пределах своей компетенции; </w:t>
      </w:r>
    </w:p>
    <w:p w:rsidR="00C568A9" w:rsidRDefault="00C568A9" w:rsidP="00A83492">
      <w:pPr>
        <w:pStyle w:val="NormalWeb"/>
      </w:pPr>
      <w:r>
        <w:t xml:space="preserve">96.4 осуществляет свою деятельность в соответствии с Положением о контрольно-ревизионных органах ВОГ; </w:t>
      </w:r>
    </w:p>
    <w:p w:rsidR="00C568A9" w:rsidRDefault="00C568A9" w:rsidP="00A83492">
      <w:pPr>
        <w:pStyle w:val="NormalWeb"/>
      </w:pPr>
      <w:r>
        <w:t xml:space="preserve">96.5 часть своих функций может передать заместителю председателя контрольной комиссии; </w:t>
      </w:r>
    </w:p>
    <w:p w:rsidR="00C568A9" w:rsidRDefault="00C568A9" w:rsidP="00A83492">
      <w:pPr>
        <w:pStyle w:val="NormalWeb"/>
      </w:pPr>
      <w:r>
        <w:t xml:space="preserve">96.6 подотчетен Общему собранию местного отделения ВОГ. </w:t>
      </w:r>
    </w:p>
    <w:p w:rsidR="00C568A9" w:rsidRDefault="00C568A9" w:rsidP="00A83492">
      <w:pPr>
        <w:pStyle w:val="NormalWeb"/>
      </w:pPr>
      <w:r>
        <w:t xml:space="preserve">  </w:t>
      </w:r>
    </w:p>
    <w:p w:rsidR="00C568A9" w:rsidRDefault="00C568A9" w:rsidP="00A83492">
      <w:pPr>
        <w:pStyle w:val="NormalWeb"/>
      </w:pPr>
      <w:r>
        <w:rPr>
          <w:rStyle w:val="Strong"/>
        </w:rPr>
        <w:t>Статья  97</w:t>
      </w:r>
      <w:r>
        <w:t xml:space="preserve"> </w:t>
      </w:r>
    </w:p>
    <w:p w:rsidR="00C568A9" w:rsidRDefault="00C568A9" w:rsidP="00A83492">
      <w:pPr>
        <w:pStyle w:val="NormalWeb"/>
      </w:pPr>
      <w:r>
        <w:t xml:space="preserve">Заместитель председателя контрольной комиссии МО ВОГ: </w:t>
      </w:r>
    </w:p>
    <w:p w:rsidR="00C568A9" w:rsidRDefault="00C568A9" w:rsidP="00A83492">
      <w:pPr>
        <w:pStyle w:val="NormalWeb"/>
      </w:pPr>
      <w:r>
        <w:rPr>
          <w:rStyle w:val="Strong"/>
        </w:rPr>
        <w:t>97.1</w:t>
      </w:r>
      <w:r>
        <w:t xml:space="preserve"> избирается контрольной комиссией местного отделения ВОГ из своего состава сроком на 5 лет и может быть избран на новый срок; </w:t>
      </w:r>
    </w:p>
    <w:p w:rsidR="00C568A9" w:rsidRDefault="00C568A9" w:rsidP="00A83492">
      <w:pPr>
        <w:pStyle w:val="NormalWeb"/>
      </w:pPr>
      <w:r>
        <w:rPr>
          <w:rStyle w:val="Strong"/>
        </w:rPr>
        <w:t>97.2</w:t>
      </w:r>
      <w:r>
        <w:t xml:space="preserve"> отвечает за сферу деятельности, порученную Председателем контрольной комиссии МО ВОГ; </w:t>
      </w:r>
    </w:p>
    <w:p w:rsidR="00C568A9" w:rsidRDefault="00C568A9" w:rsidP="00A83492">
      <w:pPr>
        <w:pStyle w:val="NormalWeb"/>
      </w:pPr>
      <w:r>
        <w:rPr>
          <w:rStyle w:val="Strong"/>
        </w:rPr>
        <w:t>97.3</w:t>
      </w:r>
      <w:r>
        <w:t xml:space="preserve"> выполняет отдельные поручения Председателя контрольной комиссии, обеспечивает подготовку проведения заседаний контрольной комиссии МО ВОГ; </w:t>
      </w:r>
    </w:p>
    <w:p w:rsidR="00C568A9" w:rsidRDefault="00C568A9" w:rsidP="00A83492">
      <w:pPr>
        <w:pStyle w:val="NormalWeb"/>
      </w:pPr>
      <w:r>
        <w:rPr>
          <w:rStyle w:val="Strong"/>
        </w:rPr>
        <w:t>97.4</w:t>
      </w:r>
      <w:r>
        <w:t xml:space="preserve"> осуществляет иные функции, кроме отнесенных к компетенции других органов ВОГ; </w:t>
      </w:r>
    </w:p>
    <w:p w:rsidR="00C568A9" w:rsidRDefault="00C568A9" w:rsidP="00A83492">
      <w:pPr>
        <w:pStyle w:val="NormalWeb"/>
      </w:pPr>
      <w:r>
        <w:rPr>
          <w:rStyle w:val="Strong"/>
        </w:rPr>
        <w:t>97.5</w:t>
      </w:r>
      <w:r>
        <w:t xml:space="preserve"> подотчетен и подчинен КК, Председателю КК. </w:t>
      </w:r>
    </w:p>
    <w:p w:rsidR="00C568A9" w:rsidRDefault="00C568A9" w:rsidP="00A83492">
      <w:pPr>
        <w:pStyle w:val="NormalWeb"/>
      </w:pPr>
      <w:r>
        <w:t xml:space="preserve">  </w:t>
      </w:r>
    </w:p>
    <w:p w:rsidR="00C568A9" w:rsidRDefault="00C568A9" w:rsidP="00A83492">
      <w:pPr>
        <w:pStyle w:val="Heading3"/>
        <w:jc w:val="center"/>
      </w:pPr>
      <w:r>
        <w:t>Глава 6. Структура ВОГ</w:t>
      </w:r>
    </w:p>
    <w:p w:rsidR="00C568A9" w:rsidRDefault="00C568A9" w:rsidP="00A83492">
      <w:pPr>
        <w:pStyle w:val="NormalWeb"/>
      </w:pPr>
      <w:r>
        <w:t xml:space="preserve">  </w:t>
      </w:r>
    </w:p>
    <w:p w:rsidR="00C568A9" w:rsidRDefault="00C568A9" w:rsidP="00A83492">
      <w:pPr>
        <w:pStyle w:val="NormalWeb"/>
      </w:pPr>
      <w:r>
        <w:rPr>
          <w:rStyle w:val="Strong"/>
        </w:rPr>
        <w:t xml:space="preserve">Статья 98 </w:t>
      </w:r>
    </w:p>
    <w:p w:rsidR="00C568A9" w:rsidRDefault="00C568A9" w:rsidP="00A83492">
      <w:pPr>
        <w:pStyle w:val="NormalWeb"/>
      </w:pPr>
      <w:r>
        <w:t xml:space="preserve">Структуру ВОГ составляют региональные и местные отделения, действующие на основании единого Устава ВОГ. </w:t>
      </w:r>
    </w:p>
    <w:p w:rsidR="00C568A9" w:rsidRDefault="00C568A9" w:rsidP="00A83492">
      <w:pPr>
        <w:pStyle w:val="NormalWeb"/>
      </w:pPr>
      <w:r>
        <w:t xml:space="preserve">  </w:t>
      </w:r>
    </w:p>
    <w:p w:rsidR="00C568A9" w:rsidRDefault="00C568A9" w:rsidP="00A83492">
      <w:pPr>
        <w:pStyle w:val="NormalWeb"/>
      </w:pPr>
      <w:r>
        <w:rPr>
          <w:rStyle w:val="Strong"/>
        </w:rPr>
        <w:t>Статья 99</w:t>
      </w:r>
      <w:r>
        <w:t xml:space="preserve"> </w:t>
      </w:r>
    </w:p>
    <w:p w:rsidR="00C568A9" w:rsidRDefault="00C568A9" w:rsidP="00A83492">
      <w:pPr>
        <w:pStyle w:val="NormalWeb"/>
      </w:pPr>
      <w:r>
        <w:t xml:space="preserve">Структура ВОГ создается по территориальному принципу. </w:t>
      </w:r>
    </w:p>
    <w:p w:rsidR="00C568A9" w:rsidRDefault="00C568A9" w:rsidP="00A83492">
      <w:pPr>
        <w:pStyle w:val="NormalWeb"/>
      </w:pPr>
      <w:r>
        <w:t>Все структурные подразделения ВОГ создаются и действуют в соответствии с законодательством РФ и Уставом ВОГ, руководствуются в своей деятельности решениями Съезда ВОГ, Центрального правления ВОГ</w:t>
      </w:r>
      <w:r>
        <w:rPr>
          <w:rStyle w:val="Strong"/>
        </w:rPr>
        <w:t>,</w:t>
      </w:r>
      <w:r>
        <w:t xml:space="preserve"> распоряжениями Президента ВОГ. </w:t>
      </w:r>
    </w:p>
    <w:p w:rsidR="00C568A9" w:rsidRDefault="00C568A9" w:rsidP="00A83492">
      <w:pPr>
        <w:pStyle w:val="NormalWeb"/>
      </w:pPr>
      <w:r>
        <w:t xml:space="preserve">Координацию их деятельности осуществляет ЦП ВОГ. </w:t>
      </w:r>
    </w:p>
    <w:p w:rsidR="00C568A9" w:rsidRDefault="00C568A9" w:rsidP="00A83492">
      <w:pPr>
        <w:pStyle w:val="NormalWeb"/>
      </w:pPr>
      <w:r>
        <w:t xml:space="preserve">  </w:t>
      </w:r>
    </w:p>
    <w:p w:rsidR="00C568A9" w:rsidRDefault="00C568A9" w:rsidP="00A83492">
      <w:pPr>
        <w:pStyle w:val="NormalWeb"/>
      </w:pPr>
      <w:r>
        <w:rPr>
          <w:rStyle w:val="Strong"/>
        </w:rPr>
        <w:t>Статья  100</w:t>
      </w:r>
      <w:r>
        <w:t xml:space="preserve"> </w:t>
      </w:r>
    </w:p>
    <w:p w:rsidR="00C568A9" w:rsidRDefault="00C568A9" w:rsidP="00A83492">
      <w:pPr>
        <w:pStyle w:val="NormalWeb"/>
      </w:pPr>
      <w:r>
        <w:t xml:space="preserve">Отчетность о деятельности структурных подразделений ВОГ в установленном порядке ежегодно представляется в Аппарат Президента ВОГ. </w:t>
      </w:r>
    </w:p>
    <w:p w:rsidR="00C568A9" w:rsidRDefault="00C568A9" w:rsidP="00A83492">
      <w:pPr>
        <w:pStyle w:val="NormalWeb"/>
      </w:pPr>
      <w:r>
        <w:t xml:space="preserve">  </w:t>
      </w:r>
    </w:p>
    <w:p w:rsidR="00C568A9" w:rsidRDefault="00C568A9" w:rsidP="00A83492">
      <w:pPr>
        <w:pStyle w:val="NormalWeb"/>
        <w:jc w:val="center"/>
      </w:pPr>
      <w:r>
        <w:rPr>
          <w:rStyle w:val="Emphasis"/>
          <w:b/>
          <w:bCs/>
        </w:rPr>
        <w:t>Региональные отделения ВОГ (РО ВОГ)</w:t>
      </w:r>
      <w:r>
        <w:t xml:space="preserve"> </w:t>
      </w:r>
    </w:p>
    <w:p w:rsidR="00C568A9" w:rsidRDefault="00C568A9" w:rsidP="00A83492">
      <w:pPr>
        <w:pStyle w:val="NormalWeb"/>
        <w:jc w:val="center"/>
      </w:pPr>
      <w:r>
        <w:t xml:space="preserve">  </w:t>
      </w:r>
    </w:p>
    <w:p w:rsidR="00C568A9" w:rsidRDefault="00C568A9" w:rsidP="00A83492">
      <w:pPr>
        <w:pStyle w:val="NormalWeb"/>
      </w:pPr>
      <w:r>
        <w:rPr>
          <w:rStyle w:val="Strong"/>
        </w:rPr>
        <w:t>Статья 101</w:t>
      </w:r>
      <w:r>
        <w:t xml:space="preserve"> </w:t>
      </w:r>
    </w:p>
    <w:p w:rsidR="00C568A9" w:rsidRDefault="00C568A9" w:rsidP="00A83492">
      <w:pPr>
        <w:pStyle w:val="NormalWeb"/>
      </w:pPr>
      <w:r>
        <w:t xml:space="preserve">Региональные отделения (республиканские, краевые, областные, автономных округов, г. Санкт-Петербурга и г. Москвы) создаются по решению Центрального правления ВОГ на основании решения Конференции (Общего собрания) РО ВОГ при участии в них не менее трех членов ВОГ, проживающих на территории данного субъекта Российской Федерации. </w:t>
      </w:r>
    </w:p>
    <w:p w:rsidR="00C568A9" w:rsidRDefault="00C568A9" w:rsidP="00A83492">
      <w:pPr>
        <w:pStyle w:val="NormalWeb"/>
      </w:pPr>
      <w:r>
        <w:t xml:space="preserve">  </w:t>
      </w:r>
    </w:p>
    <w:p w:rsidR="00C568A9" w:rsidRDefault="00C568A9" w:rsidP="00A83492">
      <w:pPr>
        <w:pStyle w:val="NormalWeb"/>
      </w:pPr>
      <w:r>
        <w:rPr>
          <w:rStyle w:val="Strong"/>
        </w:rPr>
        <w:t>Статья  102</w:t>
      </w:r>
      <w:r>
        <w:t xml:space="preserve"> </w:t>
      </w:r>
    </w:p>
    <w:p w:rsidR="00C568A9" w:rsidRDefault="00C568A9" w:rsidP="00A83492">
      <w:pPr>
        <w:pStyle w:val="NormalWeb"/>
      </w:pPr>
      <w:r>
        <w:t xml:space="preserve">На территории субъекта РФ может быть создано только одно региональное отделение ВОГ. </w:t>
      </w:r>
    </w:p>
    <w:p w:rsidR="00C568A9" w:rsidRDefault="00C568A9" w:rsidP="00A83492">
      <w:pPr>
        <w:pStyle w:val="NormalWeb"/>
      </w:pPr>
      <w:r>
        <w:t xml:space="preserve">Региональные отделения ВОГ приобретают статус юридического лица в порядке, установленном законом. </w:t>
      </w:r>
    </w:p>
    <w:p w:rsidR="00C568A9" w:rsidRDefault="00C568A9" w:rsidP="00A83492">
      <w:pPr>
        <w:pStyle w:val="NormalWeb"/>
      </w:pPr>
      <w:r>
        <w:t xml:space="preserve">  </w:t>
      </w:r>
    </w:p>
    <w:p w:rsidR="00C568A9" w:rsidRDefault="00C568A9" w:rsidP="00A83492">
      <w:pPr>
        <w:pStyle w:val="NormalWeb"/>
        <w:jc w:val="center"/>
      </w:pPr>
      <w:r>
        <w:rPr>
          <w:rStyle w:val="Emphasis"/>
          <w:b/>
          <w:bCs/>
        </w:rPr>
        <w:t>Руководящие органы РО ВОГ</w:t>
      </w:r>
      <w:r>
        <w:t xml:space="preserve"> </w:t>
      </w:r>
    </w:p>
    <w:p w:rsidR="00C568A9" w:rsidRDefault="00C568A9" w:rsidP="00A83492">
      <w:pPr>
        <w:pStyle w:val="NormalWeb"/>
        <w:jc w:val="center"/>
      </w:pPr>
      <w:r>
        <w:t xml:space="preserve">  </w:t>
      </w:r>
    </w:p>
    <w:p w:rsidR="00C568A9" w:rsidRDefault="00C568A9" w:rsidP="00A83492">
      <w:pPr>
        <w:pStyle w:val="NormalWeb"/>
      </w:pPr>
      <w:r>
        <w:rPr>
          <w:rStyle w:val="Strong"/>
        </w:rPr>
        <w:t>Статья  103</w:t>
      </w:r>
      <w:r>
        <w:t xml:space="preserve"> </w:t>
      </w:r>
    </w:p>
    <w:p w:rsidR="00C568A9" w:rsidRDefault="00C568A9" w:rsidP="00A83492">
      <w:pPr>
        <w:pStyle w:val="NormalWeb"/>
      </w:pPr>
      <w:r>
        <w:t xml:space="preserve">Руководящими органами РО ВОГ являются: </w:t>
      </w:r>
    </w:p>
    <w:p w:rsidR="00C568A9" w:rsidRDefault="00C568A9" w:rsidP="00A83492">
      <w:pPr>
        <w:pStyle w:val="NormalWeb"/>
      </w:pPr>
      <w:r>
        <w:t xml:space="preserve">- Конференция (Общее собрание) РО ВОГ, </w:t>
      </w:r>
    </w:p>
    <w:p w:rsidR="00C568A9" w:rsidRDefault="00C568A9" w:rsidP="00A83492">
      <w:pPr>
        <w:pStyle w:val="NormalWeb"/>
      </w:pPr>
      <w:r>
        <w:t xml:space="preserve">- Правление РО ВОГ. </w:t>
      </w:r>
    </w:p>
    <w:p w:rsidR="00C568A9" w:rsidRDefault="00C568A9" w:rsidP="00A83492">
      <w:pPr>
        <w:pStyle w:val="NormalWeb"/>
        <w:jc w:val="center"/>
      </w:pPr>
      <w:r>
        <w:br/>
      </w:r>
      <w:r>
        <w:rPr>
          <w:rStyle w:val="Emphasis"/>
          <w:b/>
          <w:bCs/>
        </w:rPr>
        <w:t>Конференция (Общее собрание) РО ВОГ</w:t>
      </w:r>
      <w:r>
        <w:t xml:space="preserve"> </w:t>
      </w:r>
    </w:p>
    <w:p w:rsidR="00C568A9" w:rsidRDefault="00C568A9" w:rsidP="00A83492">
      <w:pPr>
        <w:pStyle w:val="NormalWeb"/>
        <w:jc w:val="center"/>
      </w:pPr>
      <w:r>
        <w:t xml:space="preserve">  </w:t>
      </w:r>
    </w:p>
    <w:p w:rsidR="00C568A9" w:rsidRDefault="00C568A9" w:rsidP="00A83492">
      <w:pPr>
        <w:pStyle w:val="NormalWeb"/>
      </w:pPr>
      <w:r>
        <w:rPr>
          <w:rStyle w:val="Strong"/>
        </w:rPr>
        <w:t>Статья 104</w:t>
      </w:r>
      <w:r>
        <w:t xml:space="preserve"> </w:t>
      </w:r>
    </w:p>
    <w:p w:rsidR="00C568A9" w:rsidRDefault="00C568A9" w:rsidP="00A83492">
      <w:pPr>
        <w:pStyle w:val="NormalWeb"/>
      </w:pPr>
      <w:r>
        <w:t xml:space="preserve">Высшим руководящим органом регионального отделения (РО) ВОГ является Конференция, а в РО ВОГ, которые не имеют в своем составе местные отделения ВОГ, - Общее собрание членов ВОГ, состоящих на учете в региональном отделении ВОГ. </w:t>
      </w:r>
    </w:p>
    <w:p w:rsidR="00C568A9" w:rsidRDefault="00C568A9" w:rsidP="00A83492">
      <w:pPr>
        <w:pStyle w:val="NormalWeb"/>
      </w:pPr>
      <w:r>
        <w:t xml:space="preserve">  </w:t>
      </w:r>
    </w:p>
    <w:p w:rsidR="00C568A9" w:rsidRDefault="00C568A9" w:rsidP="00A83492">
      <w:pPr>
        <w:pStyle w:val="NormalWeb"/>
      </w:pPr>
      <w:r>
        <w:rPr>
          <w:rStyle w:val="Strong"/>
        </w:rPr>
        <w:t>Статья 105</w:t>
      </w:r>
      <w:r>
        <w:t xml:space="preserve"> </w:t>
      </w:r>
    </w:p>
    <w:p w:rsidR="00C568A9" w:rsidRDefault="00C568A9" w:rsidP="00A83492">
      <w:pPr>
        <w:pStyle w:val="NormalWeb"/>
      </w:pPr>
      <w:r>
        <w:t xml:space="preserve">Очередные Конференции (Общие собрания) регионального отделения ВОГ созываются решением Правления регионального отделения не реже одного раза в 5 лет. </w:t>
      </w:r>
    </w:p>
    <w:p w:rsidR="00C568A9" w:rsidRDefault="00C568A9" w:rsidP="00A83492">
      <w:pPr>
        <w:pStyle w:val="NormalWeb"/>
      </w:pPr>
      <w:r>
        <w:t xml:space="preserve">  </w:t>
      </w:r>
    </w:p>
    <w:p w:rsidR="00C568A9" w:rsidRDefault="00C568A9" w:rsidP="00A83492">
      <w:pPr>
        <w:pStyle w:val="NormalWeb"/>
      </w:pPr>
      <w:r>
        <w:rPr>
          <w:rStyle w:val="Strong"/>
        </w:rPr>
        <w:t>Статья  106</w:t>
      </w:r>
      <w:r>
        <w:t xml:space="preserve"> </w:t>
      </w:r>
    </w:p>
    <w:p w:rsidR="00C568A9" w:rsidRDefault="00C568A9" w:rsidP="00A83492">
      <w:pPr>
        <w:pStyle w:val="NormalWeb"/>
      </w:pPr>
      <w:r>
        <w:t xml:space="preserve">Внеочередные Конференции (Общие собрания) регионального отделения могут быть созваны по решению Правления регионального отделения ВОГ, по решению ЦП ВОГ, по письменному требованию контрольно-ревизионной комиссии регионального отделения ВОГ. </w:t>
      </w:r>
    </w:p>
    <w:p w:rsidR="00C568A9" w:rsidRDefault="00C568A9" w:rsidP="00A83492">
      <w:pPr>
        <w:pStyle w:val="NormalWeb"/>
      </w:pPr>
      <w:r>
        <w:t xml:space="preserve">  </w:t>
      </w:r>
    </w:p>
    <w:p w:rsidR="00C568A9" w:rsidRDefault="00C568A9" w:rsidP="00A83492">
      <w:pPr>
        <w:pStyle w:val="NormalWeb"/>
      </w:pPr>
      <w:r>
        <w:rPr>
          <w:rStyle w:val="Strong"/>
        </w:rPr>
        <w:t>Статья 107</w:t>
      </w:r>
      <w:r>
        <w:t xml:space="preserve"> </w:t>
      </w:r>
    </w:p>
    <w:p w:rsidR="00C568A9" w:rsidRDefault="00C568A9" w:rsidP="00A83492">
      <w:pPr>
        <w:pStyle w:val="NormalWeb"/>
      </w:pPr>
      <w:r>
        <w:t xml:space="preserve">В работе внеочередных Конференций РО ВОГ принимают участие с правом решающего голоса делегаты предыдущей очередной Конференции РО ВОГ, а в случае их отсутствия, длительной болезни или смерти - вновь избранные делегаты. </w:t>
      </w:r>
    </w:p>
    <w:p w:rsidR="00C568A9" w:rsidRDefault="00C568A9" w:rsidP="00A83492">
      <w:pPr>
        <w:pStyle w:val="NormalWeb"/>
      </w:pPr>
      <w:r>
        <w:t xml:space="preserve">  </w:t>
      </w:r>
    </w:p>
    <w:p w:rsidR="00C568A9" w:rsidRDefault="00C568A9" w:rsidP="00A83492">
      <w:pPr>
        <w:pStyle w:val="NormalWeb"/>
      </w:pPr>
      <w:r>
        <w:rPr>
          <w:rStyle w:val="Strong"/>
        </w:rPr>
        <w:t>Статья  108</w:t>
      </w:r>
      <w:r>
        <w:t xml:space="preserve"> </w:t>
      </w:r>
    </w:p>
    <w:p w:rsidR="00C568A9" w:rsidRDefault="00C568A9" w:rsidP="00A83492">
      <w:pPr>
        <w:pStyle w:val="NormalWeb"/>
      </w:pPr>
      <w:r>
        <w:t xml:space="preserve">Конференция регионального отделения ВОГ правомочна при наличии избранных делегатов, представляющих более половины местных отделений ВОГ соответствующего субъекта РФ. </w:t>
      </w:r>
    </w:p>
    <w:p w:rsidR="00C568A9" w:rsidRDefault="00C568A9" w:rsidP="00A83492">
      <w:pPr>
        <w:pStyle w:val="NormalWeb"/>
      </w:pPr>
      <w:r>
        <w:t xml:space="preserve">Председатель регионального отделения ВОГ, заместитель председателя РО ВОГ, Председатель КРК РО ВОГ, не избранные делегатами Конференции, принимают в ней участие с правом совещательного голоса. </w:t>
      </w:r>
    </w:p>
    <w:p w:rsidR="00C568A9" w:rsidRDefault="00C568A9" w:rsidP="00A83492">
      <w:pPr>
        <w:pStyle w:val="NormalWeb"/>
      </w:pPr>
      <w:r>
        <w:t xml:space="preserve">  </w:t>
      </w:r>
    </w:p>
    <w:p w:rsidR="00C568A9" w:rsidRDefault="00C568A9" w:rsidP="00A83492">
      <w:pPr>
        <w:pStyle w:val="NormalWeb"/>
      </w:pPr>
      <w:r>
        <w:rPr>
          <w:rStyle w:val="Strong"/>
        </w:rPr>
        <w:t>Статья 109</w:t>
      </w:r>
      <w:r>
        <w:t xml:space="preserve"> </w:t>
      </w:r>
    </w:p>
    <w:p w:rsidR="00C568A9" w:rsidRDefault="00C568A9" w:rsidP="00A83492">
      <w:pPr>
        <w:pStyle w:val="NormalWeb"/>
      </w:pPr>
      <w:r>
        <w:t xml:space="preserve">Общее собрание РО ВОГ правомочно при участии в нем более половины членов ВОГ, состоящих на учете в данном региональном отделении ВОГ.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110</w:t>
      </w:r>
      <w:r>
        <w:t xml:space="preserve"> </w:t>
      </w:r>
    </w:p>
    <w:p w:rsidR="00C568A9" w:rsidRDefault="00C568A9" w:rsidP="00A83492">
      <w:pPr>
        <w:pStyle w:val="NormalWeb"/>
      </w:pPr>
      <w:r>
        <w:t xml:space="preserve">Дата, место проведения Конференции (Общего собрания), норма представительства на Конференцию РО ВОГ определяются решением Правления регионального отделения ВОГ. </w:t>
      </w:r>
    </w:p>
    <w:p w:rsidR="00C568A9" w:rsidRDefault="00C568A9" w:rsidP="00A83492">
      <w:pPr>
        <w:pStyle w:val="NormalWeb"/>
      </w:pPr>
      <w:r>
        <w:t xml:space="preserve">  </w:t>
      </w:r>
    </w:p>
    <w:p w:rsidR="00C568A9" w:rsidRDefault="00C568A9" w:rsidP="00A83492">
      <w:pPr>
        <w:pStyle w:val="NormalWeb"/>
      </w:pPr>
      <w:r>
        <w:rPr>
          <w:rStyle w:val="Strong"/>
        </w:rPr>
        <w:t>Статья  111</w:t>
      </w:r>
      <w:r>
        <w:t xml:space="preserve"> </w:t>
      </w:r>
    </w:p>
    <w:p w:rsidR="00C568A9" w:rsidRDefault="00C568A9" w:rsidP="00A83492">
      <w:pPr>
        <w:pStyle w:val="NormalWeb"/>
      </w:pPr>
      <w:r>
        <w:t xml:space="preserve">В работе Конференции (Общего собрания) с правом совещательного голоса могут принимать участие Президент ВОГ, Вице-президенты ВОГ, члены ЦП ВОГ, Председатель и члены ЦКРК ВОГ. </w:t>
      </w:r>
    </w:p>
    <w:p w:rsidR="00C568A9" w:rsidRDefault="00C568A9" w:rsidP="00A83492">
      <w:pPr>
        <w:pStyle w:val="NormalWeb"/>
      </w:pPr>
      <w:r>
        <w:t xml:space="preserve">  </w:t>
      </w:r>
    </w:p>
    <w:p w:rsidR="00C568A9" w:rsidRDefault="00C568A9" w:rsidP="00A83492">
      <w:pPr>
        <w:pStyle w:val="NormalWeb"/>
      </w:pPr>
      <w:r>
        <w:rPr>
          <w:rStyle w:val="Strong"/>
        </w:rPr>
        <w:t>Статья  112</w:t>
      </w:r>
      <w:r>
        <w:t xml:space="preserve"> </w:t>
      </w:r>
    </w:p>
    <w:p w:rsidR="00C568A9" w:rsidRDefault="00C568A9" w:rsidP="00A83492">
      <w:pPr>
        <w:pStyle w:val="NormalWeb"/>
      </w:pPr>
      <w:r>
        <w:t xml:space="preserve">Решения (постановления) Конференции (Общего собрания) РО ВОГ, кроме случаев, предусмотренных настоящим Уставом и действующим законодательством, принимаются простым большинством (более 50%) голосов делегатов (членов ВОГ, состоящих на учете в РО ВОГ) при наличии кворума. </w:t>
      </w:r>
    </w:p>
    <w:p w:rsidR="00C568A9" w:rsidRDefault="00C568A9" w:rsidP="00A83492">
      <w:pPr>
        <w:pStyle w:val="NormalWeb"/>
      </w:pPr>
      <w:r>
        <w:t xml:space="preserve">Решение Конференции (Общего собрания) РО ВОГ об избрании руководящих и контрольных органов РО ВОГ и досрочном прекращении их полномочий принимается двумя третями голосов делегатов (членов ВОГ, состоящих на учете в РО ВОГ) при наличии кворума. Форма голосования определяется Конференцией (Общим собранием) РО ВОГ. </w:t>
      </w:r>
    </w:p>
    <w:p w:rsidR="00C568A9" w:rsidRDefault="00C568A9" w:rsidP="00A83492">
      <w:pPr>
        <w:pStyle w:val="NormalWeb"/>
      </w:pPr>
      <w:r>
        <w:t xml:space="preserve">  </w:t>
      </w:r>
    </w:p>
    <w:p w:rsidR="00C568A9" w:rsidRDefault="00C568A9" w:rsidP="00A83492">
      <w:pPr>
        <w:pStyle w:val="NormalWeb"/>
      </w:pPr>
      <w:r>
        <w:rPr>
          <w:rStyle w:val="Strong"/>
        </w:rPr>
        <w:t>Статья 113</w:t>
      </w:r>
      <w:r>
        <w:t xml:space="preserve"> </w:t>
      </w:r>
    </w:p>
    <w:p w:rsidR="00C568A9" w:rsidRDefault="00C568A9" w:rsidP="00A83492">
      <w:pPr>
        <w:pStyle w:val="NormalWeb"/>
      </w:pPr>
      <w:r>
        <w:t xml:space="preserve">Конференция (Общее собрание) РО ВОГ вправе на основе данного Устава рассматривать любые вопросы деятельности регионального отделения и принимать по ним решения, кроме вопросов, входящих в исключительную компетенцию руководящих органов ВОГ. </w:t>
      </w:r>
    </w:p>
    <w:p w:rsidR="00C568A9" w:rsidRDefault="00C568A9" w:rsidP="00A83492">
      <w:pPr>
        <w:pStyle w:val="NormalWeb"/>
      </w:pPr>
      <w:r>
        <w:t xml:space="preserve">  </w:t>
      </w:r>
    </w:p>
    <w:p w:rsidR="00C568A9" w:rsidRDefault="00C568A9" w:rsidP="00A83492">
      <w:pPr>
        <w:pStyle w:val="NormalWeb"/>
      </w:pPr>
      <w:r>
        <w:rPr>
          <w:rStyle w:val="Strong"/>
        </w:rPr>
        <w:t>Статья  114</w:t>
      </w:r>
      <w:r>
        <w:t xml:space="preserve"> </w:t>
      </w:r>
    </w:p>
    <w:p w:rsidR="00C568A9" w:rsidRDefault="00C568A9" w:rsidP="00A83492">
      <w:pPr>
        <w:pStyle w:val="NormalWeb"/>
      </w:pPr>
      <w:r>
        <w:t xml:space="preserve">Конференция (Общее собрание) РО ВОГ в соответствии со своей компетенцией: </w:t>
      </w:r>
    </w:p>
    <w:p w:rsidR="00C568A9" w:rsidRDefault="00C568A9" w:rsidP="00A83492">
      <w:pPr>
        <w:pStyle w:val="NormalWeb"/>
      </w:pPr>
      <w:r>
        <w:t xml:space="preserve">114.1 избирает сроком на 5 лет Председателя РО ВОГ и досрочно прекращает его полномочия в случаях, предусмотренных Уставом ВОГ; </w:t>
      </w:r>
    </w:p>
    <w:p w:rsidR="00C568A9" w:rsidRDefault="00C568A9" w:rsidP="00A83492">
      <w:pPr>
        <w:pStyle w:val="NormalWeb"/>
      </w:pPr>
      <w:r>
        <w:t xml:space="preserve">114.2 избирает сроком на 5 лет Правление РО ВОГ, контрольно-ревизионную комиссию РО ВОГ и досрочно прекращает их полномочия, полномочия их членов в случаях, предусмотренных Уставом ВОГ; </w:t>
      </w:r>
    </w:p>
    <w:p w:rsidR="00C568A9" w:rsidRDefault="00C568A9" w:rsidP="00A83492">
      <w:pPr>
        <w:pStyle w:val="NormalWeb"/>
      </w:pPr>
      <w:r>
        <w:t xml:space="preserve">114.3 избирает делегатов на Съезд ВОГ; </w:t>
      </w:r>
    </w:p>
    <w:p w:rsidR="00C568A9" w:rsidRDefault="00C568A9" w:rsidP="00A83492">
      <w:pPr>
        <w:pStyle w:val="NormalWeb"/>
      </w:pPr>
      <w:r>
        <w:t xml:space="preserve">114.4 определяет направления деятельности РО ВОГ; </w:t>
      </w:r>
    </w:p>
    <w:p w:rsidR="00C568A9" w:rsidRDefault="00C568A9" w:rsidP="00A83492">
      <w:pPr>
        <w:pStyle w:val="NormalWeb"/>
      </w:pPr>
      <w:r>
        <w:t xml:space="preserve">114.5 утверждает отчеты Правления РО ВОГ, отчеты контрольно-ревизионной комиссии РО ВОГ. </w:t>
      </w:r>
    </w:p>
    <w:p w:rsidR="00C568A9" w:rsidRDefault="00C568A9" w:rsidP="00A83492">
      <w:pPr>
        <w:pStyle w:val="NormalWeb"/>
      </w:pPr>
      <w:r>
        <w:t xml:space="preserve">  </w:t>
      </w:r>
    </w:p>
    <w:p w:rsidR="00C568A9" w:rsidRDefault="00C568A9" w:rsidP="00A83492">
      <w:pPr>
        <w:pStyle w:val="NormalWeb"/>
        <w:jc w:val="center"/>
      </w:pPr>
      <w:r>
        <w:rPr>
          <w:rStyle w:val="Emphasis"/>
          <w:b/>
          <w:bCs/>
        </w:rPr>
        <w:t>Правление РО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115</w:t>
      </w:r>
      <w:r>
        <w:t xml:space="preserve"> </w:t>
      </w:r>
    </w:p>
    <w:p w:rsidR="00C568A9" w:rsidRDefault="00C568A9" w:rsidP="00A83492">
      <w:pPr>
        <w:pStyle w:val="NormalWeb"/>
      </w:pPr>
      <w:r>
        <w:t xml:space="preserve">Правление РО ВОГ является постоянно действующим руководящим коллегиальным органом РО ВОГ и осуществляет права юридического лица от имени регионального отделения ВОГ, исполняет его обязанности в соответствии с законодательством РФ и Уставом ВОГ. </w:t>
      </w:r>
    </w:p>
    <w:p w:rsidR="00C568A9" w:rsidRDefault="00C568A9" w:rsidP="00A83492">
      <w:pPr>
        <w:pStyle w:val="NormalWeb"/>
      </w:pPr>
      <w:r>
        <w:t xml:space="preserve">  </w:t>
      </w:r>
    </w:p>
    <w:p w:rsidR="00C568A9" w:rsidRDefault="00C568A9" w:rsidP="00A83492">
      <w:pPr>
        <w:pStyle w:val="NormalWeb"/>
      </w:pPr>
      <w:r>
        <w:rPr>
          <w:rStyle w:val="Strong"/>
        </w:rPr>
        <w:t>Статья 116</w:t>
      </w:r>
      <w:r>
        <w:t xml:space="preserve"> </w:t>
      </w:r>
    </w:p>
    <w:p w:rsidR="00C568A9" w:rsidRDefault="00C568A9" w:rsidP="00A83492">
      <w:pPr>
        <w:pStyle w:val="NormalWeb"/>
      </w:pPr>
      <w:r>
        <w:t xml:space="preserve">Правление РО ВОГ избирается решением очередной Конференции (Общего собрания) РО ВОГ сроком на 5 лет. </w:t>
      </w:r>
    </w:p>
    <w:p w:rsidR="00C568A9" w:rsidRDefault="00C568A9" w:rsidP="00A83492">
      <w:pPr>
        <w:pStyle w:val="NormalWeb"/>
      </w:pPr>
      <w:r>
        <w:t>Количественный состав членов Правления, порядок избрания и отзыва определяется Конференцией (Общим собранием) РО ВОГ.</w:t>
      </w:r>
      <w:r>
        <w:br/>
        <w:t xml:space="preserve">Председатель РО ВОГ по должности является членом Правления РО ВОГ. </w:t>
      </w:r>
    </w:p>
    <w:p w:rsidR="00C568A9" w:rsidRDefault="00C568A9" w:rsidP="00A83492">
      <w:pPr>
        <w:pStyle w:val="NormalWeb"/>
      </w:pPr>
      <w:r>
        <w:t xml:space="preserve">Правление РО ВОГ осуществляет свою деятельность в форме пленарных заседаний (Пленумов). </w:t>
      </w:r>
    </w:p>
    <w:p w:rsidR="00C568A9" w:rsidRDefault="00C568A9" w:rsidP="00A83492">
      <w:pPr>
        <w:pStyle w:val="NormalWeb"/>
      </w:pPr>
      <w:r>
        <w:t xml:space="preserve">  </w:t>
      </w:r>
    </w:p>
    <w:p w:rsidR="00C568A9" w:rsidRDefault="00C568A9" w:rsidP="00A83492">
      <w:pPr>
        <w:pStyle w:val="NormalWeb"/>
      </w:pPr>
      <w:r>
        <w:rPr>
          <w:rStyle w:val="Strong"/>
        </w:rPr>
        <w:t>Статья  117</w:t>
      </w:r>
      <w:r>
        <w:t xml:space="preserve"> </w:t>
      </w:r>
    </w:p>
    <w:p w:rsidR="00C568A9" w:rsidRDefault="00C568A9" w:rsidP="00A83492">
      <w:pPr>
        <w:pStyle w:val="NormalWeb"/>
      </w:pPr>
      <w:r>
        <w:t xml:space="preserve">Пленумы Правления РО ВОГ созываются решением Председателя РО ВОГ не реже одного раза в квартал. Внеочередные Пленумы Правления РО ВОГ могут созываться по решению не менее 2/3 членов Правления РО ВОГ, по решению ЦП ВОГ. Пленумы Правления РО ВОГ правомочны при участии в их работе более половины членов Правления. Решения принимаются большинством голосов членов Правления, присутствующих на Пленуме Правления, при наличии кворума. Форма голосования определяется Правлением РО ВОГ. </w:t>
      </w:r>
    </w:p>
    <w:p w:rsidR="00C568A9" w:rsidRDefault="00C568A9" w:rsidP="00A83492">
      <w:pPr>
        <w:pStyle w:val="NormalWeb"/>
      </w:pPr>
      <w:r>
        <w:t xml:space="preserve">Протоколы правления РО ВОГ подписывает Председатель РО ВОГ или его заместитель и секретарь, ведущий протокол. </w:t>
      </w:r>
    </w:p>
    <w:p w:rsidR="00C568A9" w:rsidRDefault="00C568A9" w:rsidP="00A83492">
      <w:pPr>
        <w:pStyle w:val="NormalWeb"/>
      </w:pPr>
      <w:r>
        <w:t xml:space="preserve">  </w:t>
      </w:r>
    </w:p>
    <w:p w:rsidR="00C568A9" w:rsidRDefault="00C568A9" w:rsidP="00A83492">
      <w:pPr>
        <w:pStyle w:val="NormalWeb"/>
      </w:pPr>
      <w:r>
        <w:rPr>
          <w:rStyle w:val="Strong"/>
        </w:rPr>
        <w:t>Статья 118</w:t>
      </w:r>
      <w:r>
        <w:t xml:space="preserve"> </w:t>
      </w:r>
    </w:p>
    <w:p w:rsidR="00C568A9" w:rsidRDefault="00C568A9" w:rsidP="00A83492">
      <w:pPr>
        <w:pStyle w:val="NormalWeb"/>
      </w:pPr>
      <w:r>
        <w:t xml:space="preserve">Правление РО ВОГ в соответствии со своей компетенцией: </w:t>
      </w:r>
    </w:p>
    <w:p w:rsidR="00C568A9" w:rsidRDefault="00C568A9" w:rsidP="00A83492">
      <w:pPr>
        <w:pStyle w:val="NormalWeb"/>
      </w:pPr>
      <w:r>
        <w:t xml:space="preserve">118.1 обеспечивает выполнение решений (постановлений) руководящих органов ВОГ, решений Конференций (Общих собраний) РО ВОГ; </w:t>
      </w:r>
    </w:p>
    <w:p w:rsidR="00C568A9" w:rsidRDefault="00C568A9" w:rsidP="00A83492">
      <w:pPr>
        <w:pStyle w:val="NormalWeb"/>
      </w:pPr>
      <w:r>
        <w:t xml:space="preserve">118.2 разрабатывает и осуществляет программы ВОГ, РО ВОГ на территории соответствующего субъекта РФ; </w:t>
      </w:r>
    </w:p>
    <w:p w:rsidR="00C568A9" w:rsidRDefault="00C568A9" w:rsidP="00A83492">
      <w:pPr>
        <w:pStyle w:val="NormalWeb"/>
      </w:pPr>
      <w:r>
        <w:t xml:space="preserve">118.3  утверждает бюджет РО ВОГ и отчет об исполнении бюджета; </w:t>
      </w:r>
    </w:p>
    <w:p w:rsidR="00C568A9" w:rsidRDefault="00C568A9" w:rsidP="00A83492">
      <w:pPr>
        <w:pStyle w:val="NormalWeb"/>
      </w:pPr>
      <w:r>
        <w:t xml:space="preserve">118.4 распоряжается имуществом и средствами ВОГ, переданными в оперативное управление РО ВОГ; </w:t>
      </w:r>
    </w:p>
    <w:p w:rsidR="00C568A9" w:rsidRDefault="00C568A9" w:rsidP="00A83492">
      <w:pPr>
        <w:pStyle w:val="NormalWeb"/>
      </w:pPr>
      <w:r>
        <w:t xml:space="preserve">118.5 принимает решения о создании общественных комиссий, комитетов Правления РО ВОГ, действующих на основании Положений, утверждаемых Правлением РО ВОГ; </w:t>
      </w:r>
    </w:p>
    <w:p w:rsidR="00C568A9" w:rsidRDefault="00C568A9" w:rsidP="00A83492">
      <w:pPr>
        <w:pStyle w:val="NormalWeb"/>
      </w:pPr>
      <w:r>
        <w:t xml:space="preserve">118.6 созывает Конференции (Общие собрания) РО ВОГ; </w:t>
      </w:r>
    </w:p>
    <w:p w:rsidR="00C568A9" w:rsidRDefault="00C568A9" w:rsidP="00A83492">
      <w:pPr>
        <w:pStyle w:val="NormalWeb"/>
      </w:pPr>
      <w:r>
        <w:t xml:space="preserve">118.7 отменяет решения руководящих органов местных отделений ВОГ в случае их противоречия законодательству РФ, Уставу ВОГ, решениям руководящих органов ВОГ, РО ВОГ, Президента ВОГ, Председателя РО ВОГ, принятым в соответствии с их полномочиями; </w:t>
      </w:r>
    </w:p>
    <w:p w:rsidR="00C568A9" w:rsidRDefault="00C568A9" w:rsidP="00A83492">
      <w:pPr>
        <w:pStyle w:val="NormalWeb"/>
      </w:pPr>
      <w:r>
        <w:t xml:space="preserve">118.8 по представлению Председателя РО ВОГ избирает из состава Правления РО ВОГ заместителя председателя РО ВОГ сроком на 5 лет; осуществляет его досрочный отзыв, переизбрание, в случаях, предусмотренных Уставом ВОГ; </w:t>
      </w:r>
    </w:p>
    <w:p w:rsidR="00C568A9" w:rsidRDefault="00C568A9" w:rsidP="00A83492">
      <w:pPr>
        <w:pStyle w:val="NormalWeb"/>
      </w:pPr>
      <w:r>
        <w:t xml:space="preserve">118.9 рассматривает вопросы, связанные с созданием и деятельностью местных отделений ВОГ, заслушивает их отчеты, определяет меры по совершенствованию их работы; </w:t>
      </w:r>
    </w:p>
    <w:p w:rsidR="00C568A9" w:rsidRDefault="00C568A9" w:rsidP="00A83492">
      <w:pPr>
        <w:pStyle w:val="NormalWeb"/>
      </w:pPr>
      <w:r>
        <w:t xml:space="preserve">118.10 отменяет решения Бюро местных отделений ВОГ в случае их противоречия законодательству РФ, Уставу ВОГ; </w:t>
      </w:r>
    </w:p>
    <w:p w:rsidR="00C568A9" w:rsidRDefault="00C568A9" w:rsidP="00A83492">
      <w:pPr>
        <w:pStyle w:val="NormalWeb"/>
      </w:pPr>
      <w:r>
        <w:t xml:space="preserve">118.11 созывает Пленумы Правления РО ВОГ; </w:t>
      </w:r>
    </w:p>
    <w:p w:rsidR="00C568A9" w:rsidRDefault="00C568A9" w:rsidP="00A83492">
      <w:pPr>
        <w:pStyle w:val="NormalWeb"/>
      </w:pPr>
      <w:r>
        <w:t xml:space="preserve">118.12 принимает решения о создании в своем регионе некоммерческих организаций, хозяйственных обществ и хозяйственных товариществ с правами юридического лица; </w:t>
      </w:r>
    </w:p>
    <w:p w:rsidR="00C568A9" w:rsidRDefault="00C568A9" w:rsidP="00A83492">
      <w:pPr>
        <w:pStyle w:val="NormalWeb"/>
      </w:pPr>
      <w:r>
        <w:t xml:space="preserve">118.13 осуществляет прием в ВОГ и исключение из членов ВОГ; </w:t>
      </w:r>
    </w:p>
    <w:p w:rsidR="00C568A9" w:rsidRDefault="00C568A9" w:rsidP="00A83492">
      <w:pPr>
        <w:pStyle w:val="NormalWeb"/>
      </w:pPr>
      <w:r>
        <w:t xml:space="preserve">118.14 анализирует финансовое состояние РО ВОГ, разрабатывает предложения по его улучшению; </w:t>
      </w:r>
    </w:p>
    <w:p w:rsidR="00C568A9" w:rsidRDefault="00C568A9" w:rsidP="00A83492">
      <w:pPr>
        <w:pStyle w:val="NormalWeb"/>
      </w:pPr>
      <w:r>
        <w:t xml:space="preserve">118.15 организует предпринимательскую деятельность РО ВОГ, направленную на достижение уставных целей; </w:t>
      </w:r>
    </w:p>
    <w:p w:rsidR="00C568A9" w:rsidRDefault="00C568A9" w:rsidP="00A83492">
      <w:pPr>
        <w:pStyle w:val="NormalWeb"/>
      </w:pPr>
      <w:r>
        <w:t xml:space="preserve">118.16 направляет издательскую деятельность РО ВОГ, утверждает планы работы печатных изданий РО ВОГ, определяет характер и перечень издающейся на средства ВОГ литературы; </w:t>
      </w:r>
    </w:p>
    <w:p w:rsidR="00C568A9" w:rsidRDefault="00C568A9" w:rsidP="00A83492">
      <w:pPr>
        <w:pStyle w:val="NormalWeb"/>
      </w:pPr>
      <w:r>
        <w:t xml:space="preserve">118.17 утверждает программы деятельности РО ВОГ и контролирует их выполнение; </w:t>
      </w:r>
    </w:p>
    <w:p w:rsidR="00C568A9" w:rsidRDefault="00C568A9" w:rsidP="00A83492">
      <w:pPr>
        <w:pStyle w:val="NormalWeb"/>
      </w:pPr>
      <w:r>
        <w:t xml:space="preserve">118.18 организует работу по социальной адаптации, информационному обеспечению глухих, предоставлению технических средств реабилитации, сурдотехники, проведению оздоровительных, культурно-просветительских мероприятий для глухих - членов ВОГ, состоящих на учете в РО ВОГ; </w:t>
      </w:r>
    </w:p>
    <w:p w:rsidR="00C568A9" w:rsidRDefault="00C568A9" w:rsidP="00A83492">
      <w:pPr>
        <w:pStyle w:val="NormalWeb"/>
      </w:pPr>
      <w:r>
        <w:t xml:space="preserve">118.19 разрабатывает и вносит предложения Конференции РО ВОГ по основным направлениям работы РО ВОГ; </w:t>
      </w:r>
    </w:p>
    <w:p w:rsidR="00C568A9" w:rsidRDefault="00C568A9" w:rsidP="00A83492">
      <w:pPr>
        <w:pStyle w:val="NormalWeb"/>
      </w:pPr>
      <w:r>
        <w:t xml:space="preserve">118.20 принимает решения о размере вступительных и ежегодных членских взносов; </w:t>
      </w:r>
    </w:p>
    <w:p w:rsidR="00C568A9" w:rsidRDefault="00C568A9" w:rsidP="00A83492">
      <w:pPr>
        <w:pStyle w:val="NormalWeb"/>
      </w:pPr>
      <w:r>
        <w:t xml:space="preserve">118.21 принимает решения о создании рабочих групп, общественных советов, комиссий, действующих на основании Положений, утверждаемых Правлением РО ВОГ; </w:t>
      </w:r>
    </w:p>
    <w:p w:rsidR="00C568A9" w:rsidRDefault="00C568A9" w:rsidP="00A83492">
      <w:pPr>
        <w:pStyle w:val="NormalWeb"/>
      </w:pPr>
      <w:r>
        <w:t xml:space="preserve">118.22 рассматривает вопросы о поощрении и награждении членов ВОГ, штатных сотрудников РО ВОГ, выносит предложения по этим вопросам ЦП ВОГ; </w:t>
      </w:r>
    </w:p>
    <w:p w:rsidR="00C568A9" w:rsidRDefault="00C568A9" w:rsidP="00A83492">
      <w:pPr>
        <w:pStyle w:val="NormalWeb"/>
      </w:pPr>
      <w:r>
        <w:t xml:space="preserve">118.23 осуществляет иные полномочия, кроме отнесенных к исключительной компетенции других органов ВОГ, РО ВОГ. </w:t>
      </w:r>
    </w:p>
    <w:p w:rsidR="00C568A9" w:rsidRDefault="00C568A9" w:rsidP="00A83492">
      <w:pPr>
        <w:pStyle w:val="NormalWeb"/>
      </w:pPr>
    </w:p>
    <w:p w:rsidR="00C568A9" w:rsidRDefault="00C568A9" w:rsidP="00A83492">
      <w:pPr>
        <w:pStyle w:val="NormalWeb"/>
        <w:jc w:val="center"/>
      </w:pPr>
      <w:r>
        <w:br/>
      </w:r>
      <w:r>
        <w:rPr>
          <w:rStyle w:val="Emphasis"/>
          <w:b/>
          <w:bCs/>
        </w:rPr>
        <w:t>Председатель РО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119</w:t>
      </w:r>
      <w:r>
        <w:t xml:space="preserve"> </w:t>
      </w:r>
    </w:p>
    <w:p w:rsidR="00C568A9" w:rsidRDefault="00C568A9" w:rsidP="00A83492">
      <w:pPr>
        <w:pStyle w:val="NormalWeb"/>
      </w:pPr>
      <w:r>
        <w:t xml:space="preserve">Председатель РО ВОГ - избирается из числа членов ВОГ Конференцией (Общим собранием) РО ВОГ сроком на 5 лет и может быть избран на новый срок. </w:t>
      </w:r>
    </w:p>
    <w:p w:rsidR="00C568A9" w:rsidRDefault="00C568A9" w:rsidP="00A83492">
      <w:pPr>
        <w:pStyle w:val="NormalWeb"/>
      </w:pPr>
      <w:r>
        <w:t xml:space="preserve">  </w:t>
      </w:r>
    </w:p>
    <w:p w:rsidR="00C568A9" w:rsidRDefault="00C568A9" w:rsidP="00A83492">
      <w:pPr>
        <w:pStyle w:val="NormalWeb"/>
      </w:pPr>
      <w:r>
        <w:rPr>
          <w:rStyle w:val="Strong"/>
        </w:rPr>
        <w:t>Статья 120</w:t>
      </w:r>
      <w:r>
        <w:t xml:space="preserve"> </w:t>
      </w:r>
    </w:p>
    <w:p w:rsidR="00C568A9" w:rsidRDefault="00C568A9" w:rsidP="00A83492">
      <w:pPr>
        <w:pStyle w:val="NormalWeb"/>
      </w:pPr>
      <w:r>
        <w:t xml:space="preserve">Председатель РО ВОГ: </w:t>
      </w:r>
    </w:p>
    <w:p w:rsidR="00C568A9" w:rsidRDefault="00C568A9" w:rsidP="00A83492">
      <w:pPr>
        <w:pStyle w:val="NormalWeb"/>
      </w:pPr>
      <w:r>
        <w:t xml:space="preserve">120.1 осуществляет руководство и организует деятельность Правления РО ВОГ, Аппарата Председателя РО ВОГ; открывает Конференции (Общие собрания) РО ВОГ, созывает и председательствует на пленумах Правления РО ВОГ; может вносить Пленуму Правления РО ВОГ предложения по кандидатуре заместителя председателя РО ВОГ; </w:t>
      </w:r>
    </w:p>
    <w:p w:rsidR="00C568A9" w:rsidRDefault="00C568A9" w:rsidP="00A83492">
      <w:pPr>
        <w:pStyle w:val="NormalWeb"/>
      </w:pPr>
      <w:r>
        <w:t xml:space="preserve">120.2 обеспечивает выполнение решений (постановлений) руководящих органов ВОГ, решений (постановлений) Конференций (Общих собраний) РО ВОГ; </w:t>
      </w:r>
    </w:p>
    <w:p w:rsidR="00C568A9" w:rsidRDefault="00C568A9" w:rsidP="00A83492">
      <w:pPr>
        <w:pStyle w:val="NormalWeb"/>
      </w:pPr>
      <w:r>
        <w:t xml:space="preserve">120.3 распоряжается имуществом и средствами РО ВОГ в пределах своих полномочий и смет, утвержденных Правлением РО ВОГ; </w:t>
      </w:r>
    </w:p>
    <w:p w:rsidR="00C568A9" w:rsidRDefault="00C568A9" w:rsidP="00A83492">
      <w:pPr>
        <w:pStyle w:val="NormalWeb"/>
      </w:pPr>
      <w:r>
        <w:t xml:space="preserve">120.4 представляет интересы РО ВОГ во взаимоотношениях с юридическими и физическими лицами, в том числе иностранными, без доверенности; </w:t>
      </w:r>
    </w:p>
    <w:p w:rsidR="00C568A9" w:rsidRDefault="00C568A9" w:rsidP="00A83492">
      <w:pPr>
        <w:pStyle w:val="NormalWeb"/>
      </w:pPr>
      <w:r>
        <w:t xml:space="preserve">120.5 подписывает документы РО ВОГ, выдает доверенности; </w:t>
      </w:r>
    </w:p>
    <w:p w:rsidR="00C568A9" w:rsidRDefault="00C568A9" w:rsidP="00A83492">
      <w:pPr>
        <w:pStyle w:val="NormalWeb"/>
      </w:pPr>
      <w:r>
        <w:t xml:space="preserve">120.6 контролирует деятельность и оказывает содействие местным отделениям ВОГ; </w:t>
      </w:r>
    </w:p>
    <w:p w:rsidR="00C568A9" w:rsidRDefault="00C568A9" w:rsidP="00A83492">
      <w:pPr>
        <w:pStyle w:val="NormalWeb"/>
      </w:pPr>
      <w:r>
        <w:t xml:space="preserve">120.7 формирует Аппарат Председателя РО ВОГ, утверждает его штатное расписание и должностные оклады, издает приказы и распоряжения для штатных сотрудников, осуществляет их прием и увольнение; </w:t>
      </w:r>
    </w:p>
    <w:p w:rsidR="00C568A9" w:rsidRDefault="00C568A9" w:rsidP="00A83492">
      <w:pPr>
        <w:pStyle w:val="NormalWeb"/>
      </w:pPr>
      <w:r>
        <w:t xml:space="preserve">120.8 открывает расчетные и иные счета РО ВОГ; </w:t>
      </w:r>
    </w:p>
    <w:p w:rsidR="00C568A9" w:rsidRDefault="00C568A9" w:rsidP="00A83492">
      <w:pPr>
        <w:pStyle w:val="NormalWeb"/>
      </w:pPr>
      <w:r>
        <w:t xml:space="preserve">120.9 обладает правом первой подписи на финансовых документах РО ВОГ; </w:t>
      </w:r>
    </w:p>
    <w:p w:rsidR="00C568A9" w:rsidRDefault="00C568A9" w:rsidP="00A83492">
      <w:pPr>
        <w:pStyle w:val="NormalWeb"/>
      </w:pPr>
      <w:r>
        <w:t xml:space="preserve">120.10 заключает договоры, соглашения, совершает иные юридически значимые действия от имени РО ВОГ в соответствии с Уставом ВОГ и действующим законодательством; </w:t>
      </w:r>
    </w:p>
    <w:p w:rsidR="00C568A9" w:rsidRDefault="00C568A9" w:rsidP="00A83492">
      <w:pPr>
        <w:pStyle w:val="NormalWeb"/>
      </w:pPr>
      <w:r>
        <w:t xml:space="preserve">120.11 несет финансовую ответственность за деятельность РО ВОГ; </w:t>
      </w:r>
    </w:p>
    <w:p w:rsidR="00C568A9" w:rsidRDefault="00C568A9" w:rsidP="00A83492">
      <w:pPr>
        <w:pStyle w:val="NormalWeb"/>
      </w:pPr>
      <w:r>
        <w:t xml:space="preserve">120.12 назначает и освобождает от должности главного бухгалтера РО ВОГ; </w:t>
      </w:r>
    </w:p>
    <w:p w:rsidR="00C568A9" w:rsidRDefault="00C568A9" w:rsidP="00A83492">
      <w:pPr>
        <w:pStyle w:val="NormalWeb"/>
      </w:pPr>
      <w:r>
        <w:t xml:space="preserve">120.13 распределяет обязанности между членами Правления РО ВОГ; </w:t>
      </w:r>
    </w:p>
    <w:p w:rsidR="00C568A9" w:rsidRDefault="00C568A9" w:rsidP="00A83492">
      <w:pPr>
        <w:pStyle w:val="NormalWeb"/>
      </w:pPr>
      <w:r>
        <w:t xml:space="preserve">120.14 отменяет решения председателей местных отделений ВОГ в случае их несоответствия законодательству РФ, Уставу ВОГ решениям руководящих органов ВОГ, РО ВОГ, МО ВОГ, Президента ВОГ, Председателя РО ВОГ, принятыми в соответствии с их полномочиями; </w:t>
      </w:r>
    </w:p>
    <w:p w:rsidR="00C568A9" w:rsidRDefault="00C568A9" w:rsidP="00A83492">
      <w:pPr>
        <w:pStyle w:val="NormalWeb"/>
      </w:pPr>
      <w:r>
        <w:t xml:space="preserve">120.15 осуществляет иные полномочия, кроме отнесенных к исключительной компетенции руководящий и контрольных органов ВОГ, РО ВОГ; </w:t>
      </w:r>
    </w:p>
    <w:p w:rsidR="00C568A9" w:rsidRDefault="00C568A9" w:rsidP="00A83492">
      <w:pPr>
        <w:pStyle w:val="NormalWeb"/>
      </w:pPr>
      <w:r>
        <w:t xml:space="preserve">120.16 подотчетен Конференции (Общему собранию) РО ВОГ, и в пределах его компетенции - Правлению РО ВОГ; </w:t>
      </w:r>
    </w:p>
    <w:p w:rsidR="00C568A9" w:rsidRDefault="00C568A9" w:rsidP="00A83492">
      <w:pPr>
        <w:pStyle w:val="NormalWeb"/>
      </w:pPr>
      <w:r>
        <w:t xml:space="preserve">120.17 часть своих функций может передавать заместителю председателя РО ВОГ.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121 </w:t>
      </w:r>
    </w:p>
    <w:p w:rsidR="00C568A9" w:rsidRDefault="00C568A9" w:rsidP="00A83492">
      <w:pPr>
        <w:pStyle w:val="NormalWeb"/>
      </w:pPr>
      <w:r>
        <w:t xml:space="preserve">Во время отсутствия Председателя РО ВОГ его функции осуществляет заместитель председателя РО ВОГ по письменному поручению Председателя РО ВОГ, а также в соответствии со статьями 125 и 127  настоящего Устава.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122 </w:t>
      </w:r>
    </w:p>
    <w:p w:rsidR="00C568A9" w:rsidRDefault="00C568A9" w:rsidP="00A83492">
      <w:pPr>
        <w:pStyle w:val="NormalWeb"/>
      </w:pPr>
      <w:r>
        <w:t xml:space="preserve">Заместитель председателя регионального отделения ВОГ избирается по представлению Председателя РО ВОГ решением Правления РО ВОГ из числа членов Правления регионального отделения ВОГ сроком на 5 лет и может быть избран на новый срок. </w:t>
      </w:r>
    </w:p>
    <w:p w:rsidR="00C568A9" w:rsidRDefault="00C568A9" w:rsidP="00A83492">
      <w:pPr>
        <w:pStyle w:val="NormalWeb"/>
      </w:pPr>
      <w:r>
        <w:t xml:space="preserve">  </w:t>
      </w:r>
    </w:p>
    <w:p w:rsidR="00C568A9" w:rsidRDefault="00C568A9" w:rsidP="00A83492">
      <w:pPr>
        <w:pStyle w:val="NormalWeb"/>
      </w:pPr>
      <w:r>
        <w:rPr>
          <w:rStyle w:val="Strong"/>
        </w:rPr>
        <w:t>Статья 123</w:t>
      </w:r>
      <w:r>
        <w:t xml:space="preserve"> </w:t>
      </w:r>
    </w:p>
    <w:p w:rsidR="00C568A9" w:rsidRDefault="00C568A9" w:rsidP="00A83492">
      <w:pPr>
        <w:pStyle w:val="NormalWeb"/>
      </w:pPr>
      <w:r>
        <w:t xml:space="preserve">Заместитель председателя РО ВОГ: </w:t>
      </w:r>
    </w:p>
    <w:p w:rsidR="00C568A9" w:rsidRDefault="00C568A9" w:rsidP="00A83492">
      <w:pPr>
        <w:pStyle w:val="NormalWeb"/>
      </w:pPr>
      <w:r>
        <w:t xml:space="preserve">123.1 представляет интересы РО ВОГ во взаимоотношениях со всеми заинтересованными лицами по доверенности; </w:t>
      </w:r>
    </w:p>
    <w:p w:rsidR="00C568A9" w:rsidRDefault="00C568A9" w:rsidP="00A83492">
      <w:pPr>
        <w:pStyle w:val="NormalWeb"/>
      </w:pPr>
      <w:r>
        <w:t xml:space="preserve">123.2 обеспечивает выполнение решений руководящих органов ВОГ, РО ВОГ, Президента (Вице-президентов) ВОГ; </w:t>
      </w:r>
    </w:p>
    <w:p w:rsidR="00C568A9" w:rsidRDefault="00C568A9" w:rsidP="00A83492">
      <w:pPr>
        <w:pStyle w:val="NormalWeb"/>
      </w:pPr>
      <w:r>
        <w:t xml:space="preserve">123.3 подписывает документы регионального отделения в пределах своей компетенции; </w:t>
      </w:r>
    </w:p>
    <w:p w:rsidR="00C568A9" w:rsidRDefault="00C568A9" w:rsidP="00A83492">
      <w:pPr>
        <w:pStyle w:val="NormalWeb"/>
      </w:pPr>
      <w:r>
        <w:t xml:space="preserve">123.4 отвечает за сферу деятельности, порученную Председателем РО ВОГ; </w:t>
      </w:r>
    </w:p>
    <w:p w:rsidR="00C568A9" w:rsidRDefault="00C568A9" w:rsidP="00A83492">
      <w:pPr>
        <w:pStyle w:val="NormalWeb"/>
      </w:pPr>
      <w:r>
        <w:t xml:space="preserve">123.5 выполняет поручения Правления РО ВОГ, Председателя РО ВОГ и подотчетен им; </w:t>
      </w:r>
    </w:p>
    <w:p w:rsidR="00C568A9" w:rsidRDefault="00C568A9" w:rsidP="00A83492">
      <w:pPr>
        <w:pStyle w:val="NormalWeb"/>
      </w:pPr>
      <w:r>
        <w:t xml:space="preserve">123.6 по поручению Председателя РО ВОГ или по решению Правления РО ВОГ исполняет обязанности Председателя во время его отсутствия. </w:t>
      </w:r>
    </w:p>
    <w:p w:rsidR="00C568A9" w:rsidRDefault="00C568A9" w:rsidP="00A83492">
      <w:pPr>
        <w:pStyle w:val="NormalWeb"/>
      </w:pPr>
      <w:r>
        <w:t xml:space="preserve">123.7 осуществляет иные полномочия, кроме отнесенных к исключительной компетенции руководящих и контрольных органов ВОГ, РО ВОГ.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124 </w:t>
      </w:r>
    </w:p>
    <w:p w:rsidR="00C568A9" w:rsidRDefault="00C568A9" w:rsidP="00A83492">
      <w:pPr>
        <w:pStyle w:val="NormalWeb"/>
      </w:pPr>
      <w:r>
        <w:t xml:space="preserve">Члены Правления, Председатель РО ВОГ, могут быть решением (постановлением) внеочередной Конференции (Общего собрания), а  заместитель председателя РО ВОГ решением Правления РО ВОГ досрочно освобождены от своих полномочий за неоднократные нарушения Устава ВОГ, за невыполнение решений руководящих органов ВОГ, за самоустранение от работы в избранных органах или на выборных должностях, за совершение действий, дискредитирующих ВОГ, в связи с выходом из членов ВОГ, со смертью, а также в связи с письменным заявлением о добровольном сложении с себя полномочий, в связи с болезнью или длительным отсутствием, препятствующим в течение шести месяцев осуществлять свои полномочия.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125 </w:t>
      </w:r>
    </w:p>
    <w:p w:rsidR="00C568A9" w:rsidRDefault="00C568A9" w:rsidP="00A83492">
      <w:pPr>
        <w:pStyle w:val="NormalWeb"/>
      </w:pPr>
      <w:r>
        <w:t xml:space="preserve">В случае неисполнения решений руководящих органов ВОГ, способного привести к ликвидации или отчуждению собственности ВОГ, к неоправданному расходованию финансовых средств ВОГ, Председатель РО ВОГ может быть временно решением ЦП ВОГ отстранен от исполнения своих полномочий до принятия по данному вопросу решения на внеочередной Конференции (Общем собрании) регионального отделения. На период до проведения внеочередной Конференции (Общего собрания) полномочия Председателя РО ВОГ осуществляет заместитель председателя РО ВОГ. </w:t>
      </w:r>
    </w:p>
    <w:p w:rsidR="00C568A9" w:rsidRDefault="00C568A9" w:rsidP="00A83492">
      <w:pPr>
        <w:pStyle w:val="NormalWeb"/>
      </w:pPr>
      <w:r>
        <w:t xml:space="preserve">  </w:t>
      </w:r>
    </w:p>
    <w:p w:rsidR="00C568A9" w:rsidRDefault="00C568A9" w:rsidP="00A83492">
      <w:pPr>
        <w:pStyle w:val="NormalWeb"/>
      </w:pPr>
      <w:r>
        <w:rPr>
          <w:rStyle w:val="Strong"/>
        </w:rPr>
        <w:t>Статья 126</w:t>
      </w:r>
      <w:r>
        <w:t xml:space="preserve"> </w:t>
      </w:r>
    </w:p>
    <w:p w:rsidR="00C568A9" w:rsidRDefault="00C568A9" w:rsidP="00A83492">
      <w:pPr>
        <w:pStyle w:val="NormalWeb"/>
      </w:pPr>
      <w:r>
        <w:t xml:space="preserve">Замена (ротация) членов Правления РО ВОГ в связи с досрочным прекращением их полномочий может быть осуществлена решением внеочередной Конференции (Общего собрания) РО ВОГ, но не более 1/3 состава Правления РО ВОГ, заместителя председателя РО ВОГ - решением Правления РО ВОГ, на срок до очередной Конференции (Общего собрания) РО ВОГ. </w:t>
      </w:r>
    </w:p>
    <w:p w:rsidR="00C568A9" w:rsidRDefault="00C568A9" w:rsidP="00A83492">
      <w:pPr>
        <w:pStyle w:val="NormalWeb"/>
      </w:pPr>
      <w:r>
        <w:t xml:space="preserve">  </w:t>
      </w:r>
    </w:p>
    <w:p w:rsidR="00C568A9" w:rsidRDefault="00C568A9" w:rsidP="00A83492">
      <w:pPr>
        <w:pStyle w:val="NormalWeb"/>
      </w:pPr>
      <w:r>
        <w:rPr>
          <w:rStyle w:val="Strong"/>
        </w:rPr>
        <w:t>Статья 127</w:t>
      </w:r>
      <w:r>
        <w:t xml:space="preserve"> </w:t>
      </w:r>
    </w:p>
    <w:p w:rsidR="00C568A9" w:rsidRDefault="00C568A9" w:rsidP="00A83492">
      <w:pPr>
        <w:pStyle w:val="NormalWeb"/>
      </w:pPr>
      <w:r>
        <w:t xml:space="preserve">Председатель РО ВОГ может быть досрочно освобожден от своих полномочий решением внеочередной Конференции (Общего собрания) РО ВОГ: </w:t>
      </w:r>
    </w:p>
    <w:p w:rsidR="00C568A9" w:rsidRDefault="00C568A9" w:rsidP="00A83492">
      <w:pPr>
        <w:numPr>
          <w:ilvl w:val="0"/>
          <w:numId w:val="4"/>
        </w:numPr>
        <w:spacing w:before="100" w:beforeAutospacing="1" w:after="100" w:afterAutospacing="1" w:line="240" w:lineRule="auto"/>
      </w:pPr>
      <w:r>
        <w:t>в связи с письменным заявлением о добровольном сложении своих полномочий;</w:t>
      </w:r>
    </w:p>
    <w:p w:rsidR="00C568A9" w:rsidRDefault="00C568A9" w:rsidP="00A83492">
      <w:pPr>
        <w:numPr>
          <w:ilvl w:val="0"/>
          <w:numId w:val="4"/>
        </w:numPr>
        <w:spacing w:before="100" w:beforeAutospacing="1" w:after="100" w:afterAutospacing="1" w:line="240" w:lineRule="auto"/>
      </w:pPr>
      <w:r>
        <w:t>выхода из членов ВОГ;</w:t>
      </w:r>
    </w:p>
    <w:p w:rsidR="00C568A9" w:rsidRDefault="00C568A9" w:rsidP="00A83492">
      <w:pPr>
        <w:numPr>
          <w:ilvl w:val="0"/>
          <w:numId w:val="4"/>
        </w:numPr>
        <w:spacing w:before="100" w:beforeAutospacing="1" w:after="100" w:afterAutospacing="1" w:line="240" w:lineRule="auto"/>
      </w:pPr>
      <w:r>
        <w:t>в случае длительной болезни Председателя РО ВОГ, препятствующей осуществлению его полномочий более шести месяцев;</w:t>
      </w:r>
    </w:p>
    <w:p w:rsidR="00C568A9" w:rsidRDefault="00C568A9" w:rsidP="00A83492">
      <w:pPr>
        <w:numPr>
          <w:ilvl w:val="0"/>
          <w:numId w:val="4"/>
        </w:numPr>
        <w:spacing w:before="100" w:beforeAutospacing="1" w:after="100" w:afterAutospacing="1" w:line="240" w:lineRule="auto"/>
      </w:pPr>
      <w:r>
        <w:t>в случае длительного отсутствия Председателя РО ВОГ (более шести месяцев);</w:t>
      </w:r>
    </w:p>
    <w:p w:rsidR="00C568A9" w:rsidRDefault="00C568A9" w:rsidP="00A83492">
      <w:pPr>
        <w:numPr>
          <w:ilvl w:val="0"/>
          <w:numId w:val="4"/>
        </w:numPr>
        <w:spacing w:before="100" w:beforeAutospacing="1" w:after="100" w:afterAutospacing="1" w:line="240" w:lineRule="auto"/>
      </w:pPr>
      <w:r>
        <w:t>в случае смерти Председателя РО ВОГ;</w:t>
      </w:r>
    </w:p>
    <w:p w:rsidR="00C568A9" w:rsidRDefault="00C568A9" w:rsidP="00A83492">
      <w:pPr>
        <w:numPr>
          <w:ilvl w:val="0"/>
          <w:numId w:val="4"/>
        </w:numPr>
        <w:spacing w:before="100" w:beforeAutospacing="1" w:after="100" w:afterAutospacing="1" w:line="240" w:lineRule="auto"/>
      </w:pPr>
      <w:r>
        <w:t>в случае самоустранения от исполнения должностных обязанностей;</w:t>
      </w:r>
    </w:p>
    <w:p w:rsidR="00C568A9" w:rsidRDefault="00C568A9" w:rsidP="00A83492">
      <w:pPr>
        <w:numPr>
          <w:ilvl w:val="0"/>
          <w:numId w:val="4"/>
        </w:numPr>
        <w:spacing w:before="100" w:beforeAutospacing="1" w:after="100" w:afterAutospacing="1" w:line="240" w:lineRule="auto"/>
      </w:pPr>
      <w:r>
        <w:t>в случае неоднократных нарушений Устава ВОГ, невыполнения решений Съезда ВОГ, Конференции (Общего собрания) РО ВОГ, совершения действий, дискредитирующих ВОГ.</w:t>
      </w:r>
    </w:p>
    <w:p w:rsidR="00C568A9" w:rsidRDefault="00C568A9" w:rsidP="00A83492">
      <w:pPr>
        <w:pStyle w:val="NormalWeb"/>
      </w:pPr>
      <w:r>
        <w:t xml:space="preserve">В случае смерти Председателя РО ВОГ, а также в связи с письменным заявлением о добровольном сложении своих полномочий, выхода из членов ВОГ, Правление РО ВОГ одновременно с решением вопроса о созыве внеочередной Конференции (Общего собрания) РО ВОГ своим решением (постановлением) полномочия Председателя РО ВОГ передает заместителю Председателя РО ВОГ на срок не более 6 месяцев. </w:t>
      </w:r>
    </w:p>
    <w:p w:rsidR="00C568A9" w:rsidRDefault="00C568A9" w:rsidP="00A83492">
      <w:pPr>
        <w:pStyle w:val="NormalWeb"/>
      </w:pPr>
      <w:r>
        <w:t xml:space="preserve">  </w:t>
      </w:r>
    </w:p>
    <w:p w:rsidR="00C568A9" w:rsidRDefault="00C568A9" w:rsidP="00A83492">
      <w:pPr>
        <w:pStyle w:val="NormalWeb"/>
        <w:jc w:val="center"/>
      </w:pPr>
      <w:r>
        <w:rPr>
          <w:rStyle w:val="Emphasis"/>
          <w:b/>
          <w:bCs/>
        </w:rPr>
        <w:t>Аппарат Председателя РО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128</w:t>
      </w:r>
      <w:r>
        <w:t xml:space="preserve"> </w:t>
      </w:r>
    </w:p>
    <w:p w:rsidR="00C568A9" w:rsidRDefault="00C568A9" w:rsidP="00A83492">
      <w:pPr>
        <w:pStyle w:val="NormalWeb"/>
      </w:pPr>
      <w:r>
        <w:t xml:space="preserve">Для обеспечения деятельности руководящих органов РО ВОГ решением Правления РО ВОГ создается Аппарат Председателя РО ВОГ, который формируется Председателем РО ВОГ и работает под его руководством. </w:t>
      </w:r>
    </w:p>
    <w:p w:rsidR="00C568A9" w:rsidRDefault="00C568A9" w:rsidP="00A83492">
      <w:pPr>
        <w:pStyle w:val="NormalWeb"/>
      </w:pPr>
      <w:r>
        <w:t xml:space="preserve">  </w:t>
      </w:r>
    </w:p>
    <w:p w:rsidR="00C568A9" w:rsidRDefault="00C568A9" w:rsidP="00A83492">
      <w:pPr>
        <w:pStyle w:val="NormalWeb"/>
      </w:pPr>
      <w:r>
        <w:rPr>
          <w:rStyle w:val="Strong"/>
        </w:rPr>
        <w:t>Статья  129</w:t>
      </w:r>
      <w:r>
        <w:t xml:space="preserve"> </w:t>
      </w:r>
    </w:p>
    <w:p w:rsidR="00C568A9" w:rsidRDefault="00C568A9" w:rsidP="00A83492">
      <w:pPr>
        <w:pStyle w:val="NormalWeb"/>
      </w:pPr>
      <w:r>
        <w:t xml:space="preserve">Аппарат Председателя РО ВОГ руководствуется в своей деятельности: </w:t>
      </w:r>
    </w:p>
    <w:p w:rsidR="00C568A9" w:rsidRDefault="00C568A9" w:rsidP="00A83492">
      <w:pPr>
        <w:numPr>
          <w:ilvl w:val="0"/>
          <w:numId w:val="5"/>
        </w:numPr>
        <w:spacing w:before="100" w:beforeAutospacing="1" w:after="100" w:afterAutospacing="1" w:line="240" w:lineRule="auto"/>
      </w:pPr>
      <w:r>
        <w:t>Законодательством РФ;</w:t>
      </w:r>
    </w:p>
    <w:p w:rsidR="00C568A9" w:rsidRDefault="00C568A9" w:rsidP="00A83492">
      <w:pPr>
        <w:numPr>
          <w:ilvl w:val="0"/>
          <w:numId w:val="5"/>
        </w:numPr>
        <w:spacing w:before="100" w:beforeAutospacing="1" w:after="100" w:afterAutospacing="1" w:line="240" w:lineRule="auto"/>
      </w:pPr>
      <w:r>
        <w:t>Уставом ВОГ;</w:t>
      </w:r>
    </w:p>
    <w:p w:rsidR="00C568A9" w:rsidRDefault="00C568A9" w:rsidP="00A83492">
      <w:pPr>
        <w:numPr>
          <w:ilvl w:val="0"/>
          <w:numId w:val="5"/>
        </w:numPr>
        <w:spacing w:before="100" w:beforeAutospacing="1" w:after="100" w:afterAutospacing="1" w:line="240" w:lineRule="auto"/>
      </w:pPr>
      <w:r>
        <w:t>Постановлениями (решениями) Съезда ВОГ;</w:t>
      </w:r>
    </w:p>
    <w:p w:rsidR="00C568A9" w:rsidRDefault="00C568A9" w:rsidP="00A83492">
      <w:pPr>
        <w:numPr>
          <w:ilvl w:val="0"/>
          <w:numId w:val="5"/>
        </w:numPr>
        <w:spacing w:before="100" w:beforeAutospacing="1" w:after="100" w:afterAutospacing="1" w:line="240" w:lineRule="auto"/>
      </w:pPr>
      <w:r>
        <w:t>Программными документами ВОГ;</w:t>
      </w:r>
    </w:p>
    <w:p w:rsidR="00C568A9" w:rsidRDefault="00C568A9" w:rsidP="00A83492">
      <w:pPr>
        <w:numPr>
          <w:ilvl w:val="0"/>
          <w:numId w:val="5"/>
        </w:numPr>
        <w:spacing w:before="100" w:beforeAutospacing="1" w:after="100" w:afterAutospacing="1" w:line="240" w:lineRule="auto"/>
      </w:pPr>
      <w:r>
        <w:t>Постановлениями (решениями) ЦП ВОГ;</w:t>
      </w:r>
    </w:p>
    <w:p w:rsidR="00C568A9" w:rsidRDefault="00C568A9" w:rsidP="00A83492">
      <w:pPr>
        <w:numPr>
          <w:ilvl w:val="0"/>
          <w:numId w:val="5"/>
        </w:numPr>
        <w:spacing w:before="100" w:beforeAutospacing="1" w:after="100" w:afterAutospacing="1" w:line="240" w:lineRule="auto"/>
      </w:pPr>
      <w:r>
        <w:t>Распоряжениями (приказами) Президента (Вице-президентов) ВОГ;</w:t>
      </w:r>
    </w:p>
    <w:p w:rsidR="00C568A9" w:rsidRDefault="00C568A9" w:rsidP="00A83492">
      <w:pPr>
        <w:numPr>
          <w:ilvl w:val="0"/>
          <w:numId w:val="5"/>
        </w:numPr>
        <w:spacing w:before="100" w:beforeAutospacing="1" w:after="100" w:afterAutospacing="1" w:line="240" w:lineRule="auto"/>
      </w:pPr>
      <w:r>
        <w:t>Постановлениями (решениями) Конференции (Общего собрания) РО ВОГ;</w:t>
      </w:r>
    </w:p>
    <w:p w:rsidR="00C568A9" w:rsidRDefault="00C568A9" w:rsidP="00A83492">
      <w:pPr>
        <w:numPr>
          <w:ilvl w:val="0"/>
          <w:numId w:val="5"/>
        </w:numPr>
        <w:spacing w:before="100" w:beforeAutospacing="1" w:after="100" w:afterAutospacing="1" w:line="240" w:lineRule="auto"/>
      </w:pPr>
      <w:r>
        <w:t>Постановлениями (решениями) Правления РО ВОГ;</w:t>
      </w:r>
    </w:p>
    <w:p w:rsidR="00C568A9" w:rsidRDefault="00C568A9" w:rsidP="00A83492">
      <w:pPr>
        <w:numPr>
          <w:ilvl w:val="0"/>
          <w:numId w:val="5"/>
        </w:numPr>
        <w:spacing w:before="100" w:beforeAutospacing="1" w:after="100" w:afterAutospacing="1" w:line="240" w:lineRule="auto"/>
      </w:pPr>
      <w:r>
        <w:t>Распоряжениями Председателя (заместителя председателя) Правления РО ВОГ;</w:t>
      </w:r>
    </w:p>
    <w:p w:rsidR="00C568A9" w:rsidRDefault="00C568A9" w:rsidP="00A83492">
      <w:pPr>
        <w:numPr>
          <w:ilvl w:val="0"/>
          <w:numId w:val="5"/>
        </w:numPr>
        <w:spacing w:before="100" w:beforeAutospacing="1" w:after="100" w:afterAutospacing="1" w:line="240" w:lineRule="auto"/>
      </w:pPr>
      <w:r>
        <w:t>Положением об Аппаратах ВОГ, утвержденным ЦП ВОГ.</w:t>
      </w:r>
    </w:p>
    <w:p w:rsidR="00C568A9" w:rsidRDefault="00C568A9" w:rsidP="00A83492">
      <w:pPr>
        <w:pStyle w:val="NormalWeb"/>
      </w:pPr>
      <w:r>
        <w:t xml:space="preserve">  </w:t>
      </w:r>
    </w:p>
    <w:p w:rsidR="00C568A9" w:rsidRDefault="00C568A9" w:rsidP="00A83492">
      <w:pPr>
        <w:pStyle w:val="NormalWeb"/>
      </w:pPr>
      <w:r>
        <w:rPr>
          <w:rStyle w:val="Strong"/>
        </w:rPr>
        <w:t>Статья 130</w:t>
      </w:r>
      <w:r>
        <w:t xml:space="preserve"> </w:t>
      </w:r>
    </w:p>
    <w:p w:rsidR="00C568A9" w:rsidRDefault="00C568A9" w:rsidP="00A83492">
      <w:pPr>
        <w:pStyle w:val="NormalWeb"/>
      </w:pPr>
      <w:r>
        <w:t xml:space="preserve">Аппарат Председателя РО ВОГ: </w:t>
      </w:r>
    </w:p>
    <w:p w:rsidR="00C568A9" w:rsidRDefault="00C568A9" w:rsidP="00A83492">
      <w:pPr>
        <w:pStyle w:val="NormalWeb"/>
      </w:pPr>
      <w:r>
        <w:t xml:space="preserve">130.1 обеспечивает деятельность руководящих органов РО ВОГ; </w:t>
      </w:r>
    </w:p>
    <w:p w:rsidR="00C568A9" w:rsidRDefault="00C568A9" w:rsidP="00A83492">
      <w:pPr>
        <w:pStyle w:val="NormalWeb"/>
      </w:pPr>
      <w:r>
        <w:t xml:space="preserve">130.2 осуществляет подготовку проведения Конференций (Общих собраний) РО ВОГ, пленумов Правления РО ВОГ; </w:t>
      </w:r>
    </w:p>
    <w:p w:rsidR="00C568A9" w:rsidRDefault="00C568A9" w:rsidP="00A83492">
      <w:pPr>
        <w:pStyle w:val="NormalWeb"/>
      </w:pPr>
      <w:r>
        <w:t xml:space="preserve">130.3 обеспечивает учет членов ВОГ и глухих, не являющихся членами ВОГ, в соответствии с Положением, утверждаемым ЦП ВОГ; </w:t>
      </w:r>
    </w:p>
    <w:p w:rsidR="00C568A9" w:rsidRDefault="00C568A9" w:rsidP="00A83492">
      <w:pPr>
        <w:pStyle w:val="NormalWeb"/>
      </w:pPr>
      <w:r>
        <w:t xml:space="preserve">130.4 готовит отчетность о деятельности РО ВОГ и МО ВОГ и обеспечивает своевременную передачу ее в ЦП ВОГ; </w:t>
      </w:r>
    </w:p>
    <w:p w:rsidR="00C568A9" w:rsidRDefault="00C568A9" w:rsidP="00A83492">
      <w:pPr>
        <w:pStyle w:val="NormalWeb"/>
      </w:pPr>
      <w:r>
        <w:t xml:space="preserve">130.5 оказывает содействие и координирует деятельность местных отделений ВОГ; </w:t>
      </w:r>
    </w:p>
    <w:p w:rsidR="00C568A9" w:rsidRDefault="00C568A9" w:rsidP="00A83492">
      <w:pPr>
        <w:pStyle w:val="NormalWeb"/>
      </w:pPr>
      <w:r>
        <w:t xml:space="preserve">130.6 организует делопроизводство РО ВОГ; </w:t>
      </w:r>
    </w:p>
    <w:p w:rsidR="00C568A9" w:rsidRDefault="00C568A9" w:rsidP="00A83492">
      <w:pPr>
        <w:pStyle w:val="NormalWeb"/>
      </w:pPr>
      <w:r>
        <w:t xml:space="preserve">130.7 осуществляет иные функции, не относящиеся к компетенции других органов РО ВОГ.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131 </w:t>
      </w:r>
    </w:p>
    <w:p w:rsidR="00C568A9" w:rsidRDefault="00C568A9" w:rsidP="00A83492">
      <w:pPr>
        <w:pStyle w:val="NormalWeb"/>
      </w:pPr>
      <w:r>
        <w:t xml:space="preserve">Руководство Аппаратом Председателя регионального отделения ВОГ осуществляет Председатель РО ВОГ, а в его отсутствие - заместитель председателя по поручению Председателя регионального отделения или в соответствии со статьями 125, 127  настоящего Устава - по решению Правления РО ВОГ. </w:t>
      </w:r>
    </w:p>
    <w:p w:rsidR="00C568A9" w:rsidRDefault="00C568A9" w:rsidP="00A83492">
      <w:pPr>
        <w:pStyle w:val="NormalWeb"/>
      </w:pPr>
      <w:r>
        <w:t xml:space="preserve">  </w:t>
      </w:r>
    </w:p>
    <w:p w:rsidR="00C568A9" w:rsidRDefault="00C568A9" w:rsidP="00A83492">
      <w:pPr>
        <w:pStyle w:val="NormalWeb"/>
        <w:jc w:val="center"/>
      </w:pPr>
      <w:r>
        <w:rPr>
          <w:rStyle w:val="Emphasis"/>
          <w:b/>
          <w:bCs/>
        </w:rPr>
        <w:t>Местные отделения ВОГ (МО ВОГ)</w:t>
      </w:r>
      <w:r>
        <w:t xml:space="preserve"> </w:t>
      </w:r>
    </w:p>
    <w:p w:rsidR="00C568A9" w:rsidRDefault="00C568A9" w:rsidP="00A83492">
      <w:pPr>
        <w:pStyle w:val="NormalWeb"/>
      </w:pPr>
      <w:r>
        <w:rPr>
          <w:rStyle w:val="Strong"/>
        </w:rPr>
        <w:t>Статья 132</w:t>
      </w:r>
      <w:r>
        <w:t xml:space="preserve"> </w:t>
      </w:r>
    </w:p>
    <w:p w:rsidR="00C568A9" w:rsidRDefault="00C568A9" w:rsidP="00A83492">
      <w:pPr>
        <w:pStyle w:val="NormalWeb"/>
      </w:pPr>
      <w:r>
        <w:t xml:space="preserve">Местные отделения ВОГ (городские, районные, сельские и иные) создаются в пределах территории органа местного самоуправления или муниципального образования при наличии не менее трех членов ВОГ по решению ЦП ВОГ на основании решения Общего собрания членов ВОГ и решения Правления РО ВОГ. </w:t>
      </w:r>
    </w:p>
    <w:p w:rsidR="00C568A9" w:rsidRDefault="00C568A9" w:rsidP="00A83492">
      <w:pPr>
        <w:pStyle w:val="NormalWeb"/>
      </w:pPr>
      <w:r>
        <w:t xml:space="preserve">  </w:t>
      </w:r>
    </w:p>
    <w:p w:rsidR="00C568A9" w:rsidRDefault="00C568A9" w:rsidP="00A83492">
      <w:pPr>
        <w:pStyle w:val="NormalWeb"/>
      </w:pPr>
      <w:r>
        <w:rPr>
          <w:rStyle w:val="Strong"/>
        </w:rPr>
        <w:t>Статья  133</w:t>
      </w:r>
      <w:r>
        <w:t xml:space="preserve"> </w:t>
      </w:r>
    </w:p>
    <w:p w:rsidR="00C568A9" w:rsidRDefault="00C568A9" w:rsidP="00A83492">
      <w:pPr>
        <w:pStyle w:val="NormalWeb"/>
      </w:pPr>
      <w:r>
        <w:t xml:space="preserve">Местные отделения ВОГ могут приобретать статус юридического лица по решению Центрального правления ВОГ, входят в состав соответствующего регионального отделения ВОГ и осуществляет свою деятельность на основании действующего законодательства РФ, Устава ВОГ. Срок полномочий выборных руководящих органов МО ВОГ - 5 лет. </w:t>
      </w:r>
    </w:p>
    <w:p w:rsidR="00C568A9" w:rsidRDefault="00C568A9" w:rsidP="00A83492">
      <w:pPr>
        <w:pStyle w:val="NormalWeb"/>
      </w:pPr>
      <w:r>
        <w:t xml:space="preserve">  </w:t>
      </w:r>
    </w:p>
    <w:p w:rsidR="00C568A9" w:rsidRDefault="00C568A9" w:rsidP="00A83492">
      <w:pPr>
        <w:pStyle w:val="NormalWeb"/>
        <w:jc w:val="center"/>
      </w:pPr>
      <w:r>
        <w:rPr>
          <w:rStyle w:val="Emphasis"/>
          <w:b/>
          <w:bCs/>
        </w:rPr>
        <w:t>Руководящие органы МО ВОГ</w:t>
      </w:r>
      <w:r>
        <w:t xml:space="preserve"> </w:t>
      </w:r>
    </w:p>
    <w:p w:rsidR="00C568A9" w:rsidRDefault="00C568A9" w:rsidP="00A83492">
      <w:pPr>
        <w:pStyle w:val="NormalWeb"/>
        <w:jc w:val="center"/>
      </w:pPr>
      <w:r>
        <w:t xml:space="preserve">  </w:t>
      </w:r>
    </w:p>
    <w:p w:rsidR="00C568A9" w:rsidRDefault="00C568A9" w:rsidP="00A83492">
      <w:pPr>
        <w:pStyle w:val="NormalWeb"/>
      </w:pPr>
      <w:r>
        <w:rPr>
          <w:rStyle w:val="Strong"/>
        </w:rPr>
        <w:t>Статья 134</w:t>
      </w:r>
      <w:r>
        <w:t xml:space="preserve"> </w:t>
      </w:r>
    </w:p>
    <w:p w:rsidR="00C568A9" w:rsidRDefault="00C568A9" w:rsidP="00A83492">
      <w:pPr>
        <w:pStyle w:val="NormalWeb"/>
      </w:pPr>
      <w:r>
        <w:t xml:space="preserve">Руководящими органами местного отделения ВОГ являются: </w:t>
      </w:r>
    </w:p>
    <w:p w:rsidR="00C568A9" w:rsidRDefault="00C568A9" w:rsidP="00A83492">
      <w:pPr>
        <w:pStyle w:val="NormalWeb"/>
      </w:pPr>
      <w:r>
        <w:t xml:space="preserve">- Общее собрание, </w:t>
      </w:r>
    </w:p>
    <w:p w:rsidR="00C568A9" w:rsidRDefault="00C568A9" w:rsidP="00A83492">
      <w:pPr>
        <w:pStyle w:val="NormalWeb"/>
      </w:pPr>
      <w:r>
        <w:t xml:space="preserve">- Бюро МО ВОГ. </w:t>
      </w:r>
    </w:p>
    <w:p w:rsidR="00C568A9" w:rsidRDefault="00C568A9" w:rsidP="00A83492">
      <w:pPr>
        <w:pStyle w:val="NormalWeb"/>
        <w:jc w:val="center"/>
      </w:pPr>
      <w:r>
        <w:br/>
      </w:r>
      <w:r>
        <w:rPr>
          <w:rStyle w:val="Emphasis"/>
          <w:b/>
          <w:bCs/>
        </w:rPr>
        <w:t>Общее собрание МО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135</w:t>
      </w:r>
      <w:r>
        <w:t xml:space="preserve"> </w:t>
      </w:r>
    </w:p>
    <w:p w:rsidR="00C568A9" w:rsidRDefault="00C568A9" w:rsidP="00A83492">
      <w:pPr>
        <w:pStyle w:val="NormalWeb"/>
      </w:pPr>
      <w:r>
        <w:t xml:space="preserve">Высшим руководящим органом местного отделения ВОГ является Общее собрание МО ВОГ. </w:t>
      </w:r>
    </w:p>
    <w:p w:rsidR="00C568A9" w:rsidRDefault="00C568A9" w:rsidP="00A83492">
      <w:pPr>
        <w:pStyle w:val="NormalWeb"/>
      </w:pPr>
      <w:r>
        <w:t xml:space="preserve">Очередные Общие собрания местного отделения ВОГ созываются решением Бюро МО ВОГ не реже одного раза в 5 лет.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136 </w:t>
      </w:r>
    </w:p>
    <w:p w:rsidR="00C568A9" w:rsidRDefault="00C568A9" w:rsidP="00A83492">
      <w:pPr>
        <w:pStyle w:val="NormalWeb"/>
      </w:pPr>
      <w:r>
        <w:t xml:space="preserve">Внеочередные Общие собрания местного отделения могут быть созваны по решению Правления регионального отделения ВОГ, по решению Бюро МО ВОГ, по письменному предложению Контрольной комиссии местного отделения ВОГ, по требованию более 50% членов ВОГ, состоящих на учете в соответствующем МО ВОГ. </w:t>
      </w:r>
    </w:p>
    <w:p w:rsidR="00C568A9" w:rsidRDefault="00C568A9" w:rsidP="00A83492">
      <w:pPr>
        <w:pStyle w:val="NormalWeb"/>
      </w:pPr>
      <w:r>
        <w:t xml:space="preserve">  </w:t>
      </w:r>
    </w:p>
    <w:p w:rsidR="00C568A9" w:rsidRDefault="00C568A9" w:rsidP="00A83492">
      <w:pPr>
        <w:pStyle w:val="NormalWeb"/>
      </w:pPr>
      <w:r>
        <w:rPr>
          <w:rStyle w:val="Strong"/>
        </w:rPr>
        <w:t>Статья  137</w:t>
      </w:r>
      <w:r>
        <w:t xml:space="preserve"> </w:t>
      </w:r>
    </w:p>
    <w:p w:rsidR="00C568A9" w:rsidRDefault="00C568A9" w:rsidP="00A83492">
      <w:pPr>
        <w:pStyle w:val="NormalWeb"/>
      </w:pPr>
      <w:r>
        <w:t xml:space="preserve">Общее собрание местного отделения ВОГ правомочно при участии в его работе более 50% состоящих на учете в МО ВОГ членов ВОГ. </w:t>
      </w:r>
    </w:p>
    <w:p w:rsidR="00C568A9" w:rsidRDefault="00C568A9" w:rsidP="00A83492">
      <w:pPr>
        <w:pStyle w:val="NormalWeb"/>
      </w:pPr>
      <w:r>
        <w:t xml:space="preserve">Решения (постановления) Общего собрания местного отделения, кроме случаев, предусмотренных настоящим Уставом и действующим законодательством,   принимаются простым большинством голосов (более 50%) членов ВОГ, принимающих участие в собрании, при наличии кворума. </w:t>
      </w:r>
    </w:p>
    <w:p w:rsidR="00C568A9" w:rsidRDefault="00C568A9" w:rsidP="00A83492">
      <w:pPr>
        <w:pStyle w:val="NormalWeb"/>
      </w:pPr>
      <w:r>
        <w:t xml:space="preserve">Решения Общего собрания МО ВОГ об избрании руководящих и контрольных органов МО ВОГ и досрочном прекращении их полномочий принимается двумя третями голосов членов ВОГ, состоящих на учете в МО ВОГ при наличии кворума. </w:t>
      </w:r>
    </w:p>
    <w:p w:rsidR="00C568A9" w:rsidRDefault="00C568A9" w:rsidP="00A83492">
      <w:pPr>
        <w:pStyle w:val="NormalWeb"/>
      </w:pPr>
      <w:r>
        <w:t xml:space="preserve">Форма голосования определяется Общим собранием МО ВОГ. Дата, место проведения Общего собрания определяются решением Бюро местного отделения ВОГ.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138</w:t>
      </w:r>
      <w:r>
        <w:t xml:space="preserve"> </w:t>
      </w:r>
    </w:p>
    <w:p w:rsidR="00C568A9" w:rsidRDefault="00C568A9" w:rsidP="00A83492">
      <w:pPr>
        <w:pStyle w:val="NormalWeb"/>
      </w:pPr>
      <w:r>
        <w:t xml:space="preserve">На Общем собрании с правом совещательного голоса могут присутствовать, Председатель РО ВОГ и его заместитель, члены Правления РО ВОГ, члены КРК РО ВОГ, КК (контролер) МО ВОГ. </w:t>
      </w:r>
    </w:p>
    <w:p w:rsidR="00C568A9" w:rsidRDefault="00C568A9" w:rsidP="00A83492">
      <w:pPr>
        <w:pStyle w:val="NormalWeb"/>
      </w:pPr>
      <w:r>
        <w:t xml:space="preserve">  </w:t>
      </w:r>
    </w:p>
    <w:p w:rsidR="00C568A9" w:rsidRDefault="00C568A9" w:rsidP="00A83492">
      <w:pPr>
        <w:pStyle w:val="NormalWeb"/>
      </w:pPr>
      <w:r>
        <w:rPr>
          <w:rStyle w:val="Strong"/>
        </w:rPr>
        <w:t>Статья 139</w:t>
      </w:r>
      <w:r>
        <w:t xml:space="preserve"> </w:t>
      </w:r>
    </w:p>
    <w:p w:rsidR="00C568A9" w:rsidRDefault="00C568A9" w:rsidP="00A83492">
      <w:pPr>
        <w:pStyle w:val="NormalWeb"/>
      </w:pPr>
      <w:r>
        <w:t xml:space="preserve">Общее собрание МО ВОГ на основании Устава ВОГ вправе рассматривать любые вопросы деятельности местного отделения и принимать по ним решения, кроме вопросов, входящих в компетенцию руководящих органов ВОГ, РО ВОГ. </w:t>
      </w:r>
    </w:p>
    <w:p w:rsidR="00C568A9" w:rsidRDefault="00C568A9" w:rsidP="00A83492">
      <w:pPr>
        <w:pStyle w:val="NormalWeb"/>
      </w:pPr>
      <w:r>
        <w:t xml:space="preserve">  </w:t>
      </w:r>
    </w:p>
    <w:p w:rsidR="00C568A9" w:rsidRDefault="00C568A9" w:rsidP="00A83492">
      <w:pPr>
        <w:pStyle w:val="NormalWeb"/>
      </w:pPr>
      <w:r>
        <w:rPr>
          <w:rStyle w:val="Strong"/>
        </w:rPr>
        <w:t>Статья 140</w:t>
      </w:r>
      <w:r>
        <w:t xml:space="preserve"> </w:t>
      </w:r>
    </w:p>
    <w:p w:rsidR="00C568A9" w:rsidRDefault="00C568A9" w:rsidP="00A83492">
      <w:pPr>
        <w:pStyle w:val="NormalWeb"/>
      </w:pPr>
      <w:r>
        <w:t xml:space="preserve">Общее собрание МО ВОГ в соответствии со своей компетенцией: </w:t>
      </w:r>
    </w:p>
    <w:p w:rsidR="00C568A9" w:rsidRDefault="00C568A9" w:rsidP="00A83492">
      <w:pPr>
        <w:pStyle w:val="NormalWeb"/>
      </w:pPr>
      <w:r>
        <w:t xml:space="preserve">140.1 избирает сроком на 5 лет Председателя МО ВОГ и досрочно прекращает его полномочия в случаях, предусмотренных Уставом ВОГ; </w:t>
      </w:r>
    </w:p>
    <w:p w:rsidR="00C568A9" w:rsidRDefault="00C568A9" w:rsidP="00A83492">
      <w:pPr>
        <w:pStyle w:val="NormalWeb"/>
      </w:pPr>
      <w:r>
        <w:t xml:space="preserve">140.2 избирает сроком на 5 лет членов Бюро МО ВОГ, членов контрольной комиссии (контролера) МО ВОГ и досрочно прекращает их полномочия, полномочия их членов, осуществляет их замену, доизбрание, но не более 1/3 состава, в случаях, предусмотренных Уставом ВОГ; </w:t>
      </w:r>
    </w:p>
    <w:p w:rsidR="00C568A9" w:rsidRDefault="00C568A9" w:rsidP="00A83492">
      <w:pPr>
        <w:pStyle w:val="NormalWeb"/>
      </w:pPr>
      <w:r>
        <w:t xml:space="preserve">140.3  избирает делегатов на Конференцию РО ВОГ; </w:t>
      </w:r>
    </w:p>
    <w:p w:rsidR="00C568A9" w:rsidRDefault="00C568A9" w:rsidP="00A83492">
      <w:pPr>
        <w:pStyle w:val="NormalWeb"/>
      </w:pPr>
      <w:r>
        <w:t xml:space="preserve">140.4 определяет направления деятельности МО ВОГ; </w:t>
      </w:r>
    </w:p>
    <w:p w:rsidR="00C568A9" w:rsidRDefault="00C568A9" w:rsidP="00A83492">
      <w:pPr>
        <w:pStyle w:val="NormalWeb"/>
      </w:pPr>
      <w:r>
        <w:t xml:space="preserve">140.5 утверждает отчеты Бюро МО ВОГ, отчеты контрольной комиссии (контролера) МО ВОГ; </w:t>
      </w:r>
    </w:p>
    <w:p w:rsidR="00C568A9" w:rsidRDefault="00C568A9" w:rsidP="00A83492">
      <w:pPr>
        <w:pStyle w:val="NormalWeb"/>
      </w:pPr>
      <w:r>
        <w:t xml:space="preserve">140.6 осуществляет прием и исключение из членов ВОГ; </w:t>
      </w:r>
    </w:p>
    <w:p w:rsidR="00C568A9" w:rsidRDefault="00C568A9" w:rsidP="00A83492">
      <w:pPr>
        <w:pStyle w:val="NormalWeb"/>
      </w:pPr>
      <w:r>
        <w:t xml:space="preserve">140.7 осуществляет иные функции, кроме отнесенных к исключительной компетенции других органов ВОГ. </w:t>
      </w:r>
    </w:p>
    <w:p w:rsidR="00C568A9" w:rsidRDefault="00C568A9" w:rsidP="00A83492">
      <w:pPr>
        <w:pStyle w:val="NormalWeb"/>
      </w:pPr>
      <w:r>
        <w:t xml:space="preserve">  </w:t>
      </w:r>
    </w:p>
    <w:p w:rsidR="00C568A9" w:rsidRDefault="00C568A9" w:rsidP="00A83492">
      <w:pPr>
        <w:pStyle w:val="NormalWeb"/>
        <w:jc w:val="center"/>
      </w:pPr>
      <w:r>
        <w:rPr>
          <w:rStyle w:val="Emphasis"/>
          <w:b/>
          <w:bCs/>
        </w:rPr>
        <w:t>Бюро МО ВОГ</w:t>
      </w:r>
      <w:r>
        <w:t xml:space="preserve"> </w:t>
      </w:r>
    </w:p>
    <w:p w:rsidR="00C568A9" w:rsidRDefault="00C568A9" w:rsidP="00A83492">
      <w:pPr>
        <w:pStyle w:val="NormalWeb"/>
      </w:pPr>
      <w:r>
        <w:rPr>
          <w:rStyle w:val="Strong"/>
        </w:rPr>
        <w:t>Статья 141</w:t>
      </w:r>
      <w:r>
        <w:t xml:space="preserve"> </w:t>
      </w:r>
    </w:p>
    <w:p w:rsidR="00C568A9" w:rsidRDefault="00C568A9" w:rsidP="00A83492">
      <w:pPr>
        <w:pStyle w:val="NormalWeb"/>
      </w:pPr>
      <w:r>
        <w:t xml:space="preserve">В период между Общими собраниями МО ВОГ руководство деятельностью МО ВОГ осуществляет Бюро МО ВОГ - постоянно действующий коллегиальный руководящий орган местного отделения ВОГ, которое избирается  очередным Общим собранием МО ВОГ. </w:t>
      </w:r>
    </w:p>
    <w:p w:rsidR="00C568A9" w:rsidRDefault="00C568A9" w:rsidP="00A83492">
      <w:pPr>
        <w:pStyle w:val="NormalWeb"/>
      </w:pPr>
      <w:r>
        <w:t xml:space="preserve">Количественный и персональный состав Бюро МО ВОГ определяется Общим собранием МО ВОГ. </w:t>
      </w:r>
    </w:p>
    <w:p w:rsidR="00C568A9" w:rsidRDefault="00C568A9" w:rsidP="00A83492">
      <w:pPr>
        <w:pStyle w:val="NormalWeb"/>
      </w:pPr>
      <w:r>
        <w:t xml:space="preserve">  </w:t>
      </w:r>
    </w:p>
    <w:p w:rsidR="00C568A9" w:rsidRDefault="00C568A9" w:rsidP="00A83492">
      <w:pPr>
        <w:pStyle w:val="NormalWeb"/>
      </w:pPr>
      <w:r>
        <w:rPr>
          <w:rStyle w:val="Strong"/>
        </w:rPr>
        <w:t>Статья  142</w:t>
      </w:r>
      <w:r>
        <w:t xml:space="preserve"> </w:t>
      </w:r>
    </w:p>
    <w:p w:rsidR="00C568A9" w:rsidRDefault="00C568A9" w:rsidP="00A83492">
      <w:pPr>
        <w:pStyle w:val="NormalWeb"/>
      </w:pPr>
      <w:r>
        <w:t xml:space="preserve">Бюро МО ВОГ от имени местного отделения ВОГ осуществляет права юридического лица и исполняет его обязанности в соответствии с Уставом ВОГ и действующим законодательством в случае приобретения МО ВОГ статуса юридического лица. </w:t>
      </w:r>
    </w:p>
    <w:p w:rsidR="00C568A9" w:rsidRDefault="00C568A9" w:rsidP="00A83492">
      <w:pPr>
        <w:pStyle w:val="NormalWeb"/>
      </w:pPr>
      <w:r>
        <w:t xml:space="preserve">Количественный состав членов Бюро, порядок их избрания и отзыва определяется Общим собранием МО ВОГ. </w:t>
      </w:r>
    </w:p>
    <w:p w:rsidR="00C568A9" w:rsidRDefault="00C568A9" w:rsidP="00A83492">
      <w:pPr>
        <w:pStyle w:val="NormalWeb"/>
      </w:pPr>
      <w:r>
        <w:t xml:space="preserve">Председатель МО ВОГ по должности является членом Бюро МО ВОГ и председательствует на его заседаниях. </w:t>
      </w:r>
    </w:p>
    <w:p w:rsidR="00C568A9" w:rsidRDefault="00C568A9" w:rsidP="00A83492">
      <w:pPr>
        <w:pStyle w:val="NormalWeb"/>
      </w:pPr>
      <w:r>
        <w:t xml:space="preserve">  </w:t>
      </w:r>
    </w:p>
    <w:p w:rsidR="00C568A9" w:rsidRDefault="00C568A9" w:rsidP="00A83492">
      <w:pPr>
        <w:pStyle w:val="NormalWeb"/>
      </w:pPr>
      <w:r>
        <w:rPr>
          <w:rStyle w:val="Strong"/>
        </w:rPr>
        <w:t>Статья  143</w:t>
      </w:r>
      <w:r>
        <w:t xml:space="preserve"> </w:t>
      </w:r>
    </w:p>
    <w:p w:rsidR="00C568A9" w:rsidRDefault="00C568A9" w:rsidP="00A83492">
      <w:pPr>
        <w:pStyle w:val="NormalWeb"/>
      </w:pPr>
      <w:r>
        <w:t xml:space="preserve">Бюро МО ВОГ созывается Председателем МО ВОГ не реже одного раза в квартал. Внеочередные заседания Бюро МО ВОГ могут созываться по решению не менее 2/3 членов Бюро МО ВОГ, по решению Председателя МО ВОГ, Правления РО ВОГ. </w:t>
      </w:r>
    </w:p>
    <w:p w:rsidR="00C568A9" w:rsidRDefault="00C568A9" w:rsidP="00A83492">
      <w:pPr>
        <w:pStyle w:val="NormalWeb"/>
      </w:pPr>
      <w:r>
        <w:t xml:space="preserve">Заседания Бюро МО ВОГ правомочны при участии в их работе более половины членов Бюро. Решения принимаются большинством голосов членов Бюро, присутствующих на заседании Бюро, при наличии кворума. Форма голосования определяется Бюро МО ВОГ. </w:t>
      </w:r>
    </w:p>
    <w:p w:rsidR="00C568A9" w:rsidRDefault="00C568A9" w:rsidP="00A83492">
      <w:pPr>
        <w:pStyle w:val="NormalWeb"/>
      </w:pPr>
      <w:r>
        <w:t xml:space="preserve">Протоколы Бюро МО ВОГ подписывает Председатель МО ВОГ или его заместитель и секретарь, ведущий протокол.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144 </w:t>
      </w:r>
    </w:p>
    <w:p w:rsidR="00C568A9" w:rsidRDefault="00C568A9" w:rsidP="00A83492">
      <w:pPr>
        <w:pStyle w:val="NormalWeb"/>
      </w:pPr>
      <w:r>
        <w:t xml:space="preserve">Бюро МО ВОГ в соответствии со своей компетенцией: </w:t>
      </w:r>
    </w:p>
    <w:p w:rsidR="00C568A9" w:rsidRDefault="00C568A9" w:rsidP="00A83492">
      <w:pPr>
        <w:pStyle w:val="NormalWeb"/>
      </w:pPr>
      <w:r>
        <w:t xml:space="preserve">144.1 обеспечивает выполнение решений (постановлений) руководящих органов ВОГ, РО ВОГ, Общего собрания МО ВОГ; </w:t>
      </w:r>
    </w:p>
    <w:p w:rsidR="00C568A9" w:rsidRDefault="00C568A9" w:rsidP="00A83492">
      <w:pPr>
        <w:pStyle w:val="NormalWeb"/>
      </w:pPr>
      <w:r>
        <w:t xml:space="preserve">144.2 разрабатывает и осуществляет программы МО ВОГ на территории органа местного самоуправления или муниципального образования; </w:t>
      </w:r>
    </w:p>
    <w:p w:rsidR="00C568A9" w:rsidRDefault="00C568A9" w:rsidP="00A83492">
      <w:pPr>
        <w:pStyle w:val="NormalWeb"/>
      </w:pPr>
      <w:r>
        <w:t xml:space="preserve">144.3 организует работу по социальной адаптации, информационному обеспечению глухих, предоставлению технических средств реабилитации, сурдотехники, проведению оздоровительных, культурно-пресветительских мероприятий среди членов ВОГ, проживающих на территории органа местного самоуправления или муниципального образования; </w:t>
      </w:r>
    </w:p>
    <w:p w:rsidR="00C568A9" w:rsidRDefault="00C568A9" w:rsidP="00A83492">
      <w:pPr>
        <w:pStyle w:val="NormalWeb"/>
      </w:pPr>
      <w:r>
        <w:t xml:space="preserve">144.4 разрабатывает и вносит предложения Пленуму РО ВОГ по совершенствованию работы среди членов ВОГ, по их материальному и моральному поощрению; </w:t>
      </w:r>
    </w:p>
    <w:p w:rsidR="00C568A9" w:rsidRDefault="00C568A9" w:rsidP="00A83492">
      <w:pPr>
        <w:pStyle w:val="NormalWeb"/>
      </w:pPr>
      <w:r>
        <w:t xml:space="preserve">144.5 принимает решения о создании общественных комиссий при Бюро МО ВОГ; </w:t>
      </w:r>
    </w:p>
    <w:p w:rsidR="00C568A9" w:rsidRDefault="00C568A9" w:rsidP="00A83492">
      <w:pPr>
        <w:pStyle w:val="NormalWeb"/>
      </w:pPr>
      <w:r>
        <w:t xml:space="preserve">144.6 заслушивает информацию Председателя МО ВОГ о его деятельности; </w:t>
      </w:r>
    </w:p>
    <w:p w:rsidR="00C568A9" w:rsidRDefault="00C568A9" w:rsidP="00A83492">
      <w:pPr>
        <w:pStyle w:val="NormalWeb"/>
      </w:pPr>
      <w:r>
        <w:t xml:space="preserve">144.7 осуществляет прием в члены ВОГ и исключение из членов ВОГ; </w:t>
      </w:r>
    </w:p>
    <w:p w:rsidR="00C568A9" w:rsidRDefault="00C568A9" w:rsidP="00A83492">
      <w:pPr>
        <w:pStyle w:val="NormalWeb"/>
      </w:pPr>
      <w:r>
        <w:t xml:space="preserve">144.8 созывает Общие собрания МО ВОГ; </w:t>
      </w:r>
    </w:p>
    <w:p w:rsidR="00C568A9" w:rsidRDefault="00C568A9" w:rsidP="00A83492">
      <w:pPr>
        <w:pStyle w:val="NormalWeb"/>
      </w:pPr>
      <w:r>
        <w:t xml:space="preserve">144.9 избирает из своего состава заместителя председателя МО ВОГ сроком на 5 лет; осуществляет его досрочный отзыв в случаях, предусмотренных Уставом ВОГ; </w:t>
      </w:r>
    </w:p>
    <w:p w:rsidR="00C568A9" w:rsidRDefault="00C568A9" w:rsidP="00A83492">
      <w:pPr>
        <w:pStyle w:val="NormalWeb"/>
      </w:pPr>
      <w:r>
        <w:t xml:space="preserve">144.10 возбуждает ходатайства о награждении и поощрении членов ВОГ; </w:t>
      </w:r>
    </w:p>
    <w:p w:rsidR="00C568A9" w:rsidRDefault="00C568A9" w:rsidP="00A83492">
      <w:pPr>
        <w:pStyle w:val="NormalWeb"/>
      </w:pPr>
      <w:r>
        <w:t xml:space="preserve">144.11 осуществляет иные полномочия, кроме отнесенных к компетенции других органов ВОГ, РО ВОГ, МО ВОГ. </w:t>
      </w:r>
    </w:p>
    <w:p w:rsidR="00C568A9" w:rsidRDefault="00C568A9" w:rsidP="00A83492">
      <w:pPr>
        <w:pStyle w:val="NormalWeb"/>
      </w:pPr>
      <w:r>
        <w:t xml:space="preserve">  </w:t>
      </w:r>
    </w:p>
    <w:p w:rsidR="00C568A9" w:rsidRDefault="00C568A9" w:rsidP="00A83492">
      <w:pPr>
        <w:pStyle w:val="NormalWeb"/>
        <w:jc w:val="center"/>
      </w:pPr>
      <w:r>
        <w:t xml:space="preserve">  </w:t>
      </w:r>
    </w:p>
    <w:p w:rsidR="00C568A9" w:rsidRDefault="00C568A9" w:rsidP="00A83492">
      <w:pPr>
        <w:pStyle w:val="NormalWeb"/>
        <w:jc w:val="center"/>
      </w:pPr>
      <w:r>
        <w:t xml:space="preserve">  </w:t>
      </w:r>
    </w:p>
    <w:p w:rsidR="00C568A9" w:rsidRDefault="00C568A9" w:rsidP="00A83492">
      <w:pPr>
        <w:pStyle w:val="NormalWeb"/>
        <w:jc w:val="center"/>
      </w:pPr>
      <w:r>
        <w:rPr>
          <w:rStyle w:val="Emphasis"/>
          <w:b/>
          <w:bCs/>
        </w:rPr>
        <w:t>Председатель МО ВОГ</w:t>
      </w: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145</w:t>
      </w:r>
      <w:r>
        <w:t xml:space="preserve"> </w:t>
      </w:r>
    </w:p>
    <w:p w:rsidR="00C568A9" w:rsidRDefault="00C568A9" w:rsidP="00A83492">
      <w:pPr>
        <w:pStyle w:val="NormalWeb"/>
      </w:pPr>
      <w:r>
        <w:t xml:space="preserve">Председатель МО ВОГ - избирается Общим собранием МО ВОГ сроком на 5 лет и может быть избран на новый срок. </w:t>
      </w:r>
    </w:p>
    <w:p w:rsidR="00C568A9" w:rsidRDefault="00C568A9" w:rsidP="00A83492">
      <w:pPr>
        <w:pStyle w:val="NormalWeb"/>
      </w:pPr>
      <w:r>
        <w:t xml:space="preserve">  </w:t>
      </w:r>
    </w:p>
    <w:p w:rsidR="00C568A9" w:rsidRDefault="00C568A9" w:rsidP="00A83492">
      <w:pPr>
        <w:pStyle w:val="NormalWeb"/>
      </w:pPr>
      <w:r>
        <w:rPr>
          <w:rStyle w:val="Strong"/>
        </w:rPr>
        <w:t>Статья 146</w:t>
      </w:r>
      <w:r>
        <w:t xml:space="preserve"> </w:t>
      </w:r>
    </w:p>
    <w:p w:rsidR="00C568A9" w:rsidRDefault="00C568A9" w:rsidP="00A83492">
      <w:pPr>
        <w:pStyle w:val="NormalWeb"/>
      </w:pPr>
      <w:r>
        <w:t xml:space="preserve">Председатель МО ВОГ в соответствии со своей компетенцией: </w:t>
      </w:r>
    </w:p>
    <w:p w:rsidR="00C568A9" w:rsidRDefault="00C568A9" w:rsidP="00A83492">
      <w:pPr>
        <w:pStyle w:val="NormalWeb"/>
      </w:pPr>
      <w:r>
        <w:t xml:space="preserve">146.1 осуществляет руководство и организует деятельность МО ВОГ, Бюро МО ВОГ, председательствует на Общих собраниях, созывает и председательствует на заседаниях Бюро МО ВОГ; </w:t>
      </w:r>
    </w:p>
    <w:p w:rsidR="00C568A9" w:rsidRDefault="00C568A9" w:rsidP="00A83492">
      <w:pPr>
        <w:pStyle w:val="NormalWeb"/>
      </w:pPr>
      <w:r>
        <w:t xml:space="preserve">146.2 обеспечивает выполнение решений (постановлений) руководящих органов ВОГ, решений (постановлений) Конференций РО ВОГ, Общих собраний, Бюро МО ВОГ; </w:t>
      </w:r>
    </w:p>
    <w:p w:rsidR="00C568A9" w:rsidRDefault="00C568A9" w:rsidP="00A83492">
      <w:pPr>
        <w:pStyle w:val="NormalWeb"/>
      </w:pPr>
      <w:r>
        <w:t xml:space="preserve">146.3 осуществляет учет членов ВОГ и глухих, не являющихся членами ВОГ, в соответствии с Положением, утверждаемым  ЦП ВОГ; </w:t>
      </w:r>
    </w:p>
    <w:p w:rsidR="00C568A9" w:rsidRDefault="00C568A9" w:rsidP="00A83492">
      <w:pPr>
        <w:pStyle w:val="NormalWeb"/>
      </w:pPr>
      <w:r>
        <w:t xml:space="preserve">146.4 распределяет обязанности между членами бюро МО ВОГ; </w:t>
      </w:r>
    </w:p>
    <w:p w:rsidR="00C568A9" w:rsidRDefault="00C568A9" w:rsidP="00A83492">
      <w:pPr>
        <w:pStyle w:val="NormalWeb"/>
      </w:pPr>
      <w:r>
        <w:t xml:space="preserve">146.5 осуществляет иные полномочия, кроме отнесенных к исключительной компетенции руководящих и контрольных органов ВОГ, РО ВОГ, МО ВОГ; </w:t>
      </w:r>
    </w:p>
    <w:p w:rsidR="00C568A9" w:rsidRDefault="00C568A9" w:rsidP="00A83492">
      <w:pPr>
        <w:pStyle w:val="NormalWeb"/>
      </w:pPr>
      <w:r>
        <w:t xml:space="preserve">146.6 подотчетен Общему собранию МО ВОГ и в пределах их компетенции - Правлению РО ВОГ, Бюро МО ВОГ; </w:t>
      </w:r>
    </w:p>
    <w:p w:rsidR="00C568A9" w:rsidRDefault="00C568A9" w:rsidP="00A83492">
      <w:pPr>
        <w:pStyle w:val="NormalWeb"/>
      </w:pPr>
      <w:r>
        <w:t xml:space="preserve">146.7 часть своих функций может передать заместителю председателя МО ВОГ. </w:t>
      </w:r>
    </w:p>
    <w:p w:rsidR="00C568A9" w:rsidRDefault="00C568A9" w:rsidP="00A83492">
      <w:pPr>
        <w:pStyle w:val="NormalWeb"/>
      </w:pPr>
      <w:r>
        <w:t xml:space="preserve">  </w:t>
      </w:r>
    </w:p>
    <w:p w:rsidR="00C568A9" w:rsidRDefault="00C568A9" w:rsidP="00A83492">
      <w:pPr>
        <w:pStyle w:val="NormalWeb"/>
      </w:pPr>
      <w:r>
        <w:rPr>
          <w:rStyle w:val="Strong"/>
        </w:rPr>
        <w:t>Статья  147</w:t>
      </w:r>
      <w:r>
        <w:t xml:space="preserve"> </w:t>
      </w:r>
    </w:p>
    <w:p w:rsidR="00C568A9" w:rsidRDefault="00C568A9" w:rsidP="00A83492">
      <w:pPr>
        <w:pStyle w:val="NormalWeb"/>
      </w:pPr>
      <w:r>
        <w:t xml:space="preserve">Во время отсутствия Председателя МО ВОГ его полномочия осуществляет заместитель председателя МО ВОГ по письменному поручению Председателя МО ВОГ. </w:t>
      </w:r>
    </w:p>
    <w:p w:rsidR="00C568A9" w:rsidRDefault="00C568A9" w:rsidP="00A83492">
      <w:pPr>
        <w:pStyle w:val="NormalWeb"/>
      </w:pPr>
      <w:r>
        <w:t xml:space="preserve">  </w:t>
      </w:r>
    </w:p>
    <w:p w:rsidR="00C568A9" w:rsidRDefault="00C568A9" w:rsidP="00A83492">
      <w:pPr>
        <w:pStyle w:val="NormalWeb"/>
      </w:pPr>
      <w:r>
        <w:rPr>
          <w:rStyle w:val="Strong"/>
        </w:rPr>
        <w:t>Статья  148</w:t>
      </w:r>
      <w:r>
        <w:t xml:space="preserve"> </w:t>
      </w:r>
    </w:p>
    <w:p w:rsidR="00C568A9" w:rsidRDefault="00C568A9" w:rsidP="00A83492">
      <w:pPr>
        <w:pStyle w:val="NormalWeb"/>
      </w:pPr>
      <w:r>
        <w:t xml:space="preserve">Заместитель председателя местного отделения ВОГ избирается решением Бюро МО ВОГ из числа членов Бюро местного отделения ВОГ сроком на 5 лет, подотчетен ему и может быть избран на новый срок. </w:t>
      </w:r>
    </w:p>
    <w:p w:rsidR="00C568A9" w:rsidRDefault="00C568A9" w:rsidP="00A83492">
      <w:pPr>
        <w:pStyle w:val="NormalWeb"/>
      </w:pPr>
      <w:r>
        <w:t xml:space="preserve">  </w:t>
      </w:r>
    </w:p>
    <w:p w:rsidR="00C568A9" w:rsidRDefault="00C568A9" w:rsidP="00A83492">
      <w:pPr>
        <w:pStyle w:val="NormalWeb"/>
      </w:pPr>
      <w:r>
        <w:rPr>
          <w:rStyle w:val="Strong"/>
        </w:rPr>
        <w:t>Статья 149</w:t>
      </w:r>
      <w:r>
        <w:t xml:space="preserve"> </w:t>
      </w:r>
    </w:p>
    <w:p w:rsidR="00C568A9" w:rsidRDefault="00C568A9" w:rsidP="00A83492">
      <w:pPr>
        <w:pStyle w:val="NormalWeb"/>
      </w:pPr>
      <w:r>
        <w:t xml:space="preserve">Заместитель председателя МО ВОГ: </w:t>
      </w:r>
    </w:p>
    <w:p w:rsidR="00C568A9" w:rsidRDefault="00C568A9" w:rsidP="00A83492">
      <w:pPr>
        <w:pStyle w:val="NormalWeb"/>
      </w:pPr>
      <w:r>
        <w:t xml:space="preserve">149.1 представляет интересы МО ВОГ по поручению Председателя МО ВОГ; </w:t>
      </w:r>
    </w:p>
    <w:p w:rsidR="00C568A9" w:rsidRDefault="00C568A9" w:rsidP="00A83492">
      <w:pPr>
        <w:pStyle w:val="NormalWeb"/>
      </w:pPr>
      <w:r>
        <w:t xml:space="preserve">149.2 подписывает документы местного отделения в пределах своей компетенции; </w:t>
      </w:r>
    </w:p>
    <w:p w:rsidR="00C568A9" w:rsidRDefault="00C568A9" w:rsidP="00A83492">
      <w:pPr>
        <w:pStyle w:val="NormalWeb"/>
      </w:pPr>
      <w:r>
        <w:t xml:space="preserve">149.3 отвечает за сферу деятельности, порученную Председателем МО ВОГ; </w:t>
      </w:r>
    </w:p>
    <w:p w:rsidR="00C568A9" w:rsidRDefault="00C568A9" w:rsidP="00A83492">
      <w:pPr>
        <w:pStyle w:val="NormalWeb"/>
      </w:pPr>
      <w:r>
        <w:t xml:space="preserve">149.4 выполняет поручения Бюро МО ВОГ, Председателя МО ВОГ; </w:t>
      </w:r>
    </w:p>
    <w:p w:rsidR="00C568A9" w:rsidRDefault="00C568A9" w:rsidP="00A83492">
      <w:pPr>
        <w:pStyle w:val="NormalWeb"/>
      </w:pPr>
      <w:r>
        <w:t xml:space="preserve">149.5 по поручению Председателя МО ВОГ или по решению Бюро МО ВОГ исполняет обязанности Председателя во время его отсутствия. </w:t>
      </w:r>
    </w:p>
    <w:p w:rsidR="00C568A9" w:rsidRDefault="00C568A9" w:rsidP="00A83492">
      <w:pPr>
        <w:pStyle w:val="NormalWeb"/>
      </w:pPr>
      <w:r>
        <w:t xml:space="preserve">  </w:t>
      </w:r>
    </w:p>
    <w:p w:rsidR="00C568A9" w:rsidRDefault="00C568A9" w:rsidP="00A83492">
      <w:pPr>
        <w:pStyle w:val="NormalWeb"/>
      </w:pPr>
      <w:r>
        <w:rPr>
          <w:rStyle w:val="Strong"/>
        </w:rPr>
        <w:t>Статья 150</w:t>
      </w:r>
      <w:r>
        <w:t xml:space="preserve"> </w:t>
      </w:r>
    </w:p>
    <w:p w:rsidR="00C568A9" w:rsidRDefault="00C568A9" w:rsidP="00A83492">
      <w:pPr>
        <w:pStyle w:val="NormalWeb"/>
      </w:pPr>
      <w:r>
        <w:t xml:space="preserve">Члены Бюро, Председатель МО ВОГ, могут быть решением (постановлением) внеочередного Общего собрания, а заместитель председателя МО ВОГ решением Бюро МО ВОГ досрочно освобождены от своих полномочий за неоднократные нарушения Устава ВОГ, за невыполнение решений руководящих органов ВОГ, РО ВОГ, МО ВОГ,  за самоустранение от работы в избранных органах или на выборных должностях, за совершение действий, дискредитирующих ВОГ, в связи с выходом из членов ВОГ, со смертью, а также в связи с письменным заявлением о добровольном сложении с себя полномочий, в связи с болезнью или длительным отсутствием, препятствующим в течение шести месяцев осуществлять свои полномочия. </w:t>
      </w:r>
    </w:p>
    <w:p w:rsidR="00C568A9" w:rsidRDefault="00C568A9" w:rsidP="00A83492">
      <w:pPr>
        <w:pStyle w:val="NormalWeb"/>
      </w:pPr>
      <w:r>
        <w:t xml:space="preserve">  </w:t>
      </w:r>
    </w:p>
    <w:p w:rsidR="00C568A9" w:rsidRDefault="00C568A9" w:rsidP="00A83492">
      <w:pPr>
        <w:pStyle w:val="NormalWeb"/>
      </w:pPr>
      <w:r>
        <w:rPr>
          <w:rStyle w:val="Strong"/>
        </w:rPr>
        <w:t>Статья 151</w:t>
      </w:r>
      <w:r>
        <w:t xml:space="preserve"> </w:t>
      </w:r>
    </w:p>
    <w:p w:rsidR="00C568A9" w:rsidRDefault="00C568A9" w:rsidP="00A83492">
      <w:pPr>
        <w:pStyle w:val="NormalWeb"/>
      </w:pPr>
      <w:r>
        <w:t xml:space="preserve">Замена (ротация) членов Бюро МО ВОГ в связи с досрочным прекращением их полномочий может быть осуществлена решением внеочередного Общего собрания МО ВОГ, но не более 1/3 состава, а заместителя председателя МО ВОГ - решением Бюро МО ВОГ, на срок до очередного Общего собрания МО ВОГ. </w:t>
      </w:r>
    </w:p>
    <w:p w:rsidR="00C568A9" w:rsidRDefault="00C568A9" w:rsidP="00A83492">
      <w:pPr>
        <w:pStyle w:val="NormalWeb"/>
      </w:pPr>
      <w:r>
        <w:t xml:space="preserve">  </w:t>
      </w:r>
    </w:p>
    <w:p w:rsidR="00C568A9" w:rsidRDefault="00C568A9" w:rsidP="00A83492">
      <w:pPr>
        <w:pStyle w:val="NormalWeb"/>
      </w:pPr>
      <w:r>
        <w:rPr>
          <w:rStyle w:val="Strong"/>
        </w:rPr>
        <w:t>Статья 152</w:t>
      </w:r>
      <w:r>
        <w:t xml:space="preserve"> </w:t>
      </w:r>
    </w:p>
    <w:p w:rsidR="00C568A9" w:rsidRDefault="00C568A9" w:rsidP="00A83492">
      <w:pPr>
        <w:pStyle w:val="NormalWeb"/>
      </w:pPr>
      <w:r>
        <w:t xml:space="preserve">Председатель МО ВОГ может быть досрочно освобожден от своих полномочий решением внеочередного Общего собрания МО ВОГ: </w:t>
      </w:r>
    </w:p>
    <w:p w:rsidR="00C568A9" w:rsidRDefault="00C568A9" w:rsidP="00A83492">
      <w:pPr>
        <w:numPr>
          <w:ilvl w:val="0"/>
          <w:numId w:val="6"/>
        </w:numPr>
        <w:spacing w:before="100" w:beforeAutospacing="1" w:after="100" w:afterAutospacing="1" w:line="240" w:lineRule="auto"/>
      </w:pPr>
      <w:r>
        <w:t>в связи с письменным заявлением о добровольном сложении своих полномочий;</w:t>
      </w:r>
    </w:p>
    <w:p w:rsidR="00C568A9" w:rsidRDefault="00C568A9" w:rsidP="00A83492">
      <w:pPr>
        <w:numPr>
          <w:ilvl w:val="0"/>
          <w:numId w:val="6"/>
        </w:numPr>
        <w:spacing w:before="100" w:beforeAutospacing="1" w:after="100" w:afterAutospacing="1" w:line="240" w:lineRule="auto"/>
      </w:pPr>
      <w:r>
        <w:t>выхода из членов ВОГ;</w:t>
      </w:r>
    </w:p>
    <w:p w:rsidR="00C568A9" w:rsidRDefault="00C568A9" w:rsidP="00A83492">
      <w:pPr>
        <w:numPr>
          <w:ilvl w:val="0"/>
          <w:numId w:val="6"/>
        </w:numPr>
        <w:spacing w:before="100" w:beforeAutospacing="1" w:after="100" w:afterAutospacing="1" w:line="240" w:lineRule="auto"/>
      </w:pPr>
      <w:r>
        <w:t>в случае длительной болезни Председателя МО ВОГ, препятствующей осуществлению его полномочий более шести месяцев;</w:t>
      </w:r>
    </w:p>
    <w:p w:rsidR="00C568A9" w:rsidRDefault="00C568A9" w:rsidP="00A83492">
      <w:pPr>
        <w:numPr>
          <w:ilvl w:val="0"/>
          <w:numId w:val="6"/>
        </w:numPr>
        <w:spacing w:before="100" w:beforeAutospacing="1" w:after="100" w:afterAutospacing="1" w:line="240" w:lineRule="auto"/>
      </w:pPr>
      <w:r>
        <w:t>в случае длительного отсутствия Председателя МО ВОГ (более шести месяцев);</w:t>
      </w:r>
    </w:p>
    <w:p w:rsidR="00C568A9" w:rsidRDefault="00C568A9" w:rsidP="00A83492">
      <w:pPr>
        <w:numPr>
          <w:ilvl w:val="0"/>
          <w:numId w:val="6"/>
        </w:numPr>
        <w:spacing w:before="100" w:beforeAutospacing="1" w:after="100" w:afterAutospacing="1" w:line="240" w:lineRule="auto"/>
      </w:pPr>
      <w:r>
        <w:t>в случае смерти Председателя МО ВОГ;</w:t>
      </w:r>
    </w:p>
    <w:p w:rsidR="00C568A9" w:rsidRDefault="00C568A9" w:rsidP="00A83492">
      <w:pPr>
        <w:numPr>
          <w:ilvl w:val="0"/>
          <w:numId w:val="6"/>
        </w:numPr>
        <w:spacing w:before="100" w:beforeAutospacing="1" w:after="100" w:afterAutospacing="1" w:line="240" w:lineRule="auto"/>
      </w:pPr>
      <w:r>
        <w:t>в случае самоустранения от исполнения должностных обязанностей;</w:t>
      </w:r>
    </w:p>
    <w:p w:rsidR="00C568A9" w:rsidRDefault="00C568A9" w:rsidP="00A83492">
      <w:pPr>
        <w:numPr>
          <w:ilvl w:val="0"/>
          <w:numId w:val="6"/>
        </w:numPr>
        <w:spacing w:before="100" w:beforeAutospacing="1" w:after="100" w:afterAutospacing="1" w:line="240" w:lineRule="auto"/>
      </w:pPr>
      <w:r>
        <w:t>в случае неоднократных нарушений Устава ВОГ, невыполнения решений Съезда ВОГ, Конференции (Общего собрания) РО ВОГ, Общего собрания МО ВОГ, совершения действий, дискредитирующих ВОГ.</w:t>
      </w:r>
    </w:p>
    <w:p w:rsidR="00C568A9" w:rsidRDefault="00C568A9" w:rsidP="00A83492">
      <w:pPr>
        <w:pStyle w:val="NormalWeb"/>
      </w:pPr>
      <w:r>
        <w:t xml:space="preserve">В случае смерти Председателя МО ВОГ, а также в связи с письменным заявлением о добровольном сложении своих полномочий, выхода из членов ВОГ, Бюро МО ВОГ одновременно с решением вопроса о созыве внеочередного Общего собрания МО ВОГ своим решением полномочия Председателя МО ВОГ передает заместителю Председателя МО ВОГ на срок не более 6 месяцев. </w:t>
      </w:r>
    </w:p>
    <w:p w:rsidR="00C568A9" w:rsidRDefault="00C568A9" w:rsidP="00A83492">
      <w:pPr>
        <w:pStyle w:val="NormalWeb"/>
      </w:pPr>
      <w:r>
        <w:t xml:space="preserve">  </w:t>
      </w:r>
    </w:p>
    <w:p w:rsidR="00C568A9" w:rsidRDefault="00C568A9" w:rsidP="00A83492">
      <w:pPr>
        <w:pStyle w:val="Heading3"/>
        <w:jc w:val="center"/>
      </w:pPr>
      <w:r>
        <w:t>Глава 7. Порядок выборов</w:t>
      </w:r>
    </w:p>
    <w:p w:rsidR="00C568A9" w:rsidRDefault="00C568A9" w:rsidP="00A83492">
      <w:pPr>
        <w:pStyle w:val="NormalWeb"/>
      </w:pPr>
      <w:r>
        <w:t xml:space="preserve">  </w:t>
      </w:r>
    </w:p>
    <w:p w:rsidR="00C568A9" w:rsidRDefault="00C568A9" w:rsidP="00A83492">
      <w:pPr>
        <w:pStyle w:val="NormalWeb"/>
      </w:pPr>
      <w:r>
        <w:rPr>
          <w:rStyle w:val="Strong"/>
        </w:rPr>
        <w:t>Статья 153</w:t>
      </w:r>
      <w:r>
        <w:t xml:space="preserve"> </w:t>
      </w:r>
    </w:p>
    <w:p w:rsidR="00C568A9" w:rsidRDefault="00C568A9" w:rsidP="00A83492">
      <w:pPr>
        <w:pStyle w:val="NormalWeb"/>
      </w:pPr>
      <w:r>
        <w:t xml:space="preserve">Все руководящие и контрольные органы ВОГ, РО ВОГ, МО ВОГ, а также Президент, Вице-президенты ВОГ, Председатели РО ВОГ, МО ВОГ, их заместители избираются сроком на пять лет. </w:t>
      </w:r>
    </w:p>
    <w:p w:rsidR="00C568A9" w:rsidRDefault="00C568A9" w:rsidP="00A83492">
      <w:pPr>
        <w:pStyle w:val="NormalWeb"/>
      </w:pPr>
      <w:r>
        <w:t xml:space="preserve">  </w:t>
      </w:r>
    </w:p>
    <w:p w:rsidR="00C568A9" w:rsidRDefault="00C568A9" w:rsidP="00A83492">
      <w:pPr>
        <w:pStyle w:val="NormalWeb"/>
      </w:pPr>
      <w:r>
        <w:rPr>
          <w:rStyle w:val="Strong"/>
        </w:rPr>
        <w:t>Статья  154</w:t>
      </w:r>
      <w:r>
        <w:t xml:space="preserve"> </w:t>
      </w:r>
    </w:p>
    <w:p w:rsidR="00C568A9" w:rsidRDefault="00C568A9" w:rsidP="00A83492">
      <w:pPr>
        <w:pStyle w:val="NormalWeb"/>
      </w:pPr>
      <w:r>
        <w:t xml:space="preserve">Нормы представительства на Съезд ВОГ определяет ЦП ВОГ. </w:t>
      </w:r>
    </w:p>
    <w:p w:rsidR="00C568A9" w:rsidRDefault="00C568A9" w:rsidP="00A83492">
      <w:pPr>
        <w:pStyle w:val="NormalWeb"/>
      </w:pPr>
      <w:r>
        <w:t xml:space="preserve">Нормы представительства на  очередные Конференции РО ВОГ определяют Правления РО ВОГ. </w:t>
      </w:r>
    </w:p>
    <w:p w:rsidR="00C568A9" w:rsidRDefault="00C568A9" w:rsidP="00A83492">
      <w:pPr>
        <w:pStyle w:val="NormalWeb"/>
      </w:pPr>
      <w:r>
        <w:t xml:space="preserve">Количественный состав руководящих и контрольных органов ВОГ, РО ВОГ, МО ВОГ определяется решением избирающего органа. </w:t>
      </w:r>
    </w:p>
    <w:p w:rsidR="00C568A9" w:rsidRDefault="00C568A9" w:rsidP="00A83492">
      <w:pPr>
        <w:pStyle w:val="NormalWeb"/>
      </w:pPr>
      <w:r>
        <w:t xml:space="preserve">  </w:t>
      </w:r>
    </w:p>
    <w:p w:rsidR="00C568A9" w:rsidRDefault="00C568A9" w:rsidP="00A83492">
      <w:pPr>
        <w:pStyle w:val="NormalWeb"/>
      </w:pPr>
      <w:r>
        <w:rPr>
          <w:rStyle w:val="Strong"/>
        </w:rPr>
        <w:t>Статья  155</w:t>
      </w:r>
      <w:r>
        <w:t xml:space="preserve"> </w:t>
      </w:r>
    </w:p>
    <w:p w:rsidR="00C568A9" w:rsidRDefault="00C568A9" w:rsidP="00A83492">
      <w:pPr>
        <w:pStyle w:val="NormalWeb"/>
      </w:pPr>
      <w:r>
        <w:t xml:space="preserve">Решение об избрании руководящих и контрольных органов ВОГ, РО ВОГ, МО ВОГ и досрочном прекращении их полномочий принимается уполномоченными органами двумя третями голосов делегатов (членов ВОГ) при наличии кворума. </w:t>
      </w:r>
    </w:p>
    <w:p w:rsidR="00C568A9" w:rsidRDefault="00C568A9" w:rsidP="00A83492">
      <w:pPr>
        <w:pStyle w:val="NormalWeb"/>
      </w:pPr>
      <w:r>
        <w:t xml:space="preserve">Выборы Президента ВОГ проводятся тайным голосованием. Выборы руководящих и контрольных органов ВОГ, руководящих и контрольных органов РО ВОГ, МО ВОГ, председателей РО ВОГ, МО ВОГ - открытым или тайным голосованием - по решению избирающего органа. </w:t>
      </w:r>
    </w:p>
    <w:p w:rsidR="00C568A9" w:rsidRDefault="00C568A9" w:rsidP="00A83492">
      <w:pPr>
        <w:pStyle w:val="NormalWeb"/>
      </w:pPr>
      <w:r>
        <w:t xml:space="preserve">  </w:t>
      </w:r>
    </w:p>
    <w:p w:rsidR="00C568A9" w:rsidRDefault="00C568A9" w:rsidP="00A83492">
      <w:pPr>
        <w:pStyle w:val="NormalWeb"/>
      </w:pPr>
      <w:r>
        <w:rPr>
          <w:rStyle w:val="Strong"/>
        </w:rPr>
        <w:t>Статья  156</w:t>
      </w:r>
      <w:r>
        <w:t xml:space="preserve"> </w:t>
      </w:r>
    </w:p>
    <w:p w:rsidR="00C568A9" w:rsidRDefault="00C568A9" w:rsidP="00A83492">
      <w:pPr>
        <w:pStyle w:val="NormalWeb"/>
      </w:pPr>
      <w:r>
        <w:t xml:space="preserve">Кандидат на должность Президента (Вице-президента) ВОГ, председателя (заместителя председателя) РО ВОГ, МО ВОГ считается избранным, если в первом туре голосования за него проголосовало более 50 процентов принявших участие в голосовании членов ВОГ (делегатов) соответствующего органа при наличии кворума. </w:t>
      </w:r>
    </w:p>
    <w:p w:rsidR="00C568A9" w:rsidRDefault="00C568A9" w:rsidP="00A83492">
      <w:pPr>
        <w:pStyle w:val="NormalWeb"/>
      </w:pPr>
      <w:r>
        <w:t xml:space="preserve">В случае, если ни один кандидат не набрал более 50 процентов голосов, проводится второй тур голосования, в котором участвуют два кандидата, набравшие наибольшее количество голосов в первом туре голосования. </w:t>
      </w:r>
    </w:p>
    <w:p w:rsidR="00C568A9" w:rsidRDefault="00C568A9" w:rsidP="00A83492">
      <w:pPr>
        <w:pStyle w:val="NormalWeb"/>
      </w:pPr>
      <w:r>
        <w:t xml:space="preserve">Избранным считается кандидат, набравший во втором туре голосования большинство голосов принявших участие в голосовании членов ВОГ (делегатов) соответствующего органа. </w:t>
      </w:r>
    </w:p>
    <w:p w:rsidR="00C568A9" w:rsidRDefault="00C568A9" w:rsidP="00A83492">
      <w:pPr>
        <w:pStyle w:val="NormalWeb"/>
      </w:pPr>
      <w:r>
        <w:t xml:space="preserve">  </w:t>
      </w:r>
    </w:p>
    <w:p w:rsidR="00C568A9" w:rsidRDefault="00C568A9" w:rsidP="00A83492">
      <w:pPr>
        <w:pStyle w:val="NormalWeb"/>
      </w:pPr>
      <w:r>
        <w:rPr>
          <w:rStyle w:val="Strong"/>
        </w:rPr>
        <w:t>Статья  157</w:t>
      </w:r>
      <w:r>
        <w:t xml:space="preserve"> </w:t>
      </w:r>
    </w:p>
    <w:p w:rsidR="00C568A9" w:rsidRDefault="00C568A9" w:rsidP="00A83492">
      <w:pPr>
        <w:pStyle w:val="NormalWeb"/>
      </w:pPr>
      <w:r>
        <w:t>Все избранные органы и должностные лица приобретают полномочия с момента их избрания.</w:t>
      </w:r>
      <w:r>
        <w:rPr>
          <w:rStyle w:val="Strong"/>
        </w:rPr>
        <w:t>.</w:t>
      </w:r>
      <w:r>
        <w:t xml:space="preserve"> </w:t>
      </w:r>
    </w:p>
    <w:p w:rsidR="00C568A9" w:rsidRDefault="00C568A9" w:rsidP="00A83492">
      <w:pPr>
        <w:pStyle w:val="NormalWeb"/>
      </w:pPr>
      <w:r>
        <w:t xml:space="preserve">  </w:t>
      </w:r>
    </w:p>
    <w:p w:rsidR="00C568A9" w:rsidRDefault="00C568A9" w:rsidP="00A83492">
      <w:pPr>
        <w:pStyle w:val="NormalWeb"/>
        <w:jc w:val="center"/>
      </w:pPr>
      <w:r>
        <w:rPr>
          <w:rStyle w:val="Strong"/>
        </w:rPr>
        <w:t>Глава 8. Имущество и средства ВОГ.</w:t>
      </w:r>
      <w:r>
        <w:t xml:space="preserve"> </w:t>
      </w:r>
    </w:p>
    <w:p w:rsidR="00C568A9" w:rsidRDefault="00C568A9" w:rsidP="00A83492">
      <w:pPr>
        <w:pStyle w:val="NormalWeb"/>
      </w:pPr>
      <w:r>
        <w:t xml:space="preserve">  </w:t>
      </w:r>
    </w:p>
    <w:p w:rsidR="00C568A9" w:rsidRDefault="00C568A9" w:rsidP="00A83492">
      <w:pPr>
        <w:pStyle w:val="NormalWeb"/>
        <w:jc w:val="center"/>
      </w:pPr>
      <w:r>
        <w:rPr>
          <w:rStyle w:val="Emphasis"/>
          <w:b/>
          <w:bCs/>
        </w:rPr>
        <w:t>Управление имуществом ВОГ</w:t>
      </w:r>
      <w:r>
        <w:t xml:space="preserve"> </w:t>
      </w:r>
    </w:p>
    <w:p w:rsidR="00C568A9" w:rsidRDefault="00C568A9" w:rsidP="00A83492">
      <w:pPr>
        <w:pStyle w:val="NormalWeb"/>
      </w:pPr>
      <w:r>
        <w:rPr>
          <w:rStyle w:val="Strong"/>
        </w:rPr>
        <w:t>Статья 158</w:t>
      </w:r>
      <w:r>
        <w:t xml:space="preserve"> </w:t>
      </w:r>
    </w:p>
    <w:p w:rsidR="00C568A9" w:rsidRDefault="00C568A9" w:rsidP="00A83492">
      <w:pPr>
        <w:pStyle w:val="NormalWeb"/>
      </w:pPr>
      <w:r>
        <w:t xml:space="preserve">Собственность ВОГ охраняется законом. </w:t>
      </w:r>
    </w:p>
    <w:p w:rsidR="00C568A9" w:rsidRDefault="00C568A9" w:rsidP="00A83492">
      <w:pPr>
        <w:pStyle w:val="NormalWeb"/>
      </w:pPr>
      <w:r>
        <w:t xml:space="preserve">  </w:t>
      </w:r>
    </w:p>
    <w:p w:rsidR="00C568A9" w:rsidRDefault="00C568A9" w:rsidP="00A83492">
      <w:pPr>
        <w:pStyle w:val="NormalWeb"/>
      </w:pPr>
      <w:r>
        <w:rPr>
          <w:rStyle w:val="Strong"/>
        </w:rPr>
        <w:t>Статья 159</w:t>
      </w:r>
      <w:r>
        <w:t xml:space="preserve"> </w:t>
      </w:r>
    </w:p>
    <w:p w:rsidR="00C568A9" w:rsidRDefault="00C568A9" w:rsidP="00A83492">
      <w:pPr>
        <w:pStyle w:val="NormalWeb"/>
      </w:pPr>
      <w:r>
        <w:t xml:space="preserve">ВОГ может иметь в собственности земельные участки, здания, строения, сооружения, жилищный фонд, транспорт, оборудование, инвентарь, имущество культурно-просветительного и оздоровительного назначения, денежные средства в рублях и иностранной валюте, акции, другие ценные бумаги и иное имущество, необходимое для материального обеспечения деятельности ВОГ. </w:t>
      </w:r>
    </w:p>
    <w:p w:rsidR="00C568A9" w:rsidRDefault="00C568A9" w:rsidP="00A83492">
      <w:pPr>
        <w:pStyle w:val="NormalWeb"/>
      </w:pPr>
      <w:r>
        <w:t xml:space="preserve">В собственности ВОГ могут также находиться учреждения, издательства, средства массовой информации, создаваемые и приобретаемые за счет средств ВОГ в соответствии с уставными целями ВОГ. </w:t>
      </w:r>
    </w:p>
    <w:p w:rsidR="00C568A9" w:rsidRDefault="00C568A9" w:rsidP="00A83492">
      <w:pPr>
        <w:pStyle w:val="NormalWeb"/>
      </w:pPr>
      <w:r>
        <w:t xml:space="preserve">  </w:t>
      </w:r>
    </w:p>
    <w:p w:rsidR="00C568A9" w:rsidRDefault="00C568A9" w:rsidP="00A83492">
      <w:pPr>
        <w:pStyle w:val="NormalWeb"/>
      </w:pPr>
      <w:r>
        <w:rPr>
          <w:rStyle w:val="Strong"/>
        </w:rPr>
        <w:t>Статья 160</w:t>
      </w:r>
      <w:r>
        <w:t xml:space="preserve"> </w:t>
      </w:r>
    </w:p>
    <w:p w:rsidR="00C568A9" w:rsidRDefault="00C568A9" w:rsidP="00A83492">
      <w:pPr>
        <w:pStyle w:val="NormalWeb"/>
      </w:pPr>
      <w:r>
        <w:t xml:space="preserve">Источниками формирования имущества ВОГ в денежной и иных формах являются: </w:t>
      </w:r>
    </w:p>
    <w:p w:rsidR="00C568A9" w:rsidRDefault="00C568A9" w:rsidP="00A83492">
      <w:pPr>
        <w:pStyle w:val="NormalWeb"/>
      </w:pPr>
      <w:r>
        <w:t xml:space="preserve">160.1 регулярные (членские) взносы и единовременные поступления от членов ВОГ; </w:t>
      </w:r>
    </w:p>
    <w:p w:rsidR="00C568A9" w:rsidRDefault="00C568A9" w:rsidP="00A83492">
      <w:pPr>
        <w:pStyle w:val="NormalWeb"/>
      </w:pPr>
      <w:r>
        <w:t xml:space="preserve">160.2 добровольные имущественные взносы и пожертвования; </w:t>
      </w:r>
    </w:p>
    <w:p w:rsidR="00C568A9" w:rsidRDefault="00C568A9" w:rsidP="00A83492">
      <w:pPr>
        <w:pStyle w:val="NormalWeb"/>
      </w:pPr>
      <w:r>
        <w:t xml:space="preserve">160.3 доходы от предпринимательской деятельности ВОГ; </w:t>
      </w:r>
    </w:p>
    <w:p w:rsidR="00C568A9" w:rsidRDefault="00C568A9" w:rsidP="00A83492">
      <w:pPr>
        <w:pStyle w:val="NormalWeb"/>
      </w:pPr>
      <w:r>
        <w:t xml:space="preserve">160.4 доходы от гражданско-правовых сделок, осуществляемых в соответствии с действующим законодательством и настоящим Уставом; </w:t>
      </w:r>
    </w:p>
    <w:p w:rsidR="00C568A9" w:rsidRDefault="00C568A9" w:rsidP="00A83492">
      <w:pPr>
        <w:pStyle w:val="NormalWeb"/>
      </w:pPr>
      <w:r>
        <w:t xml:space="preserve">160.5 доходы от внешнеэкономической деятельности; </w:t>
      </w:r>
    </w:p>
    <w:p w:rsidR="00C568A9" w:rsidRDefault="00C568A9" w:rsidP="00A83492">
      <w:pPr>
        <w:pStyle w:val="NormalWeb"/>
      </w:pPr>
      <w:r>
        <w:t xml:space="preserve">160.6 выручка от реализации товаров, работ, осуществляемых в соответствии с Уставом и действующим законодательством; </w:t>
      </w:r>
    </w:p>
    <w:p w:rsidR="00C568A9" w:rsidRDefault="00C568A9" w:rsidP="00A83492">
      <w:pPr>
        <w:pStyle w:val="NormalWeb"/>
      </w:pPr>
      <w:r>
        <w:t xml:space="preserve">160.7 дивиденды (доходы, проценты), получаемые по акциям, облигациям, другим ценным бумагам и вкладам; </w:t>
      </w:r>
    </w:p>
    <w:p w:rsidR="00C568A9" w:rsidRDefault="00C568A9" w:rsidP="00A83492">
      <w:pPr>
        <w:pStyle w:val="NormalWeb"/>
      </w:pPr>
      <w:r>
        <w:t xml:space="preserve">160.8 доходы, получаемые от собственности ВОГ; </w:t>
      </w:r>
    </w:p>
    <w:p w:rsidR="00C568A9" w:rsidRDefault="00C568A9" w:rsidP="00A83492">
      <w:pPr>
        <w:pStyle w:val="NormalWeb"/>
      </w:pPr>
      <w:r>
        <w:t xml:space="preserve">160.9 отчисления от хозяйственных обществ и хозяйственных товариществ, созданных ВОГ или с участием ВОГ; </w:t>
      </w:r>
    </w:p>
    <w:p w:rsidR="00C568A9" w:rsidRDefault="00C568A9" w:rsidP="00A83492">
      <w:pPr>
        <w:pStyle w:val="NormalWeb"/>
      </w:pPr>
      <w:r>
        <w:t xml:space="preserve">160.10 поступления от проводимых ВОГ лекций, выставок, лотерей, аукционов, оздоровительно-спортивных и иных мероприятий, осуществляемых в соответствии с законом и Уставом ВОГ; </w:t>
      </w:r>
    </w:p>
    <w:p w:rsidR="00C568A9" w:rsidRDefault="00C568A9" w:rsidP="00A83492">
      <w:pPr>
        <w:pStyle w:val="NormalWeb"/>
      </w:pPr>
      <w:r>
        <w:t xml:space="preserve">160.11 другие, не запрещенные законом поступления. </w:t>
      </w:r>
    </w:p>
    <w:p w:rsidR="00C568A9" w:rsidRDefault="00C568A9" w:rsidP="00A83492">
      <w:pPr>
        <w:pStyle w:val="NormalWeb"/>
      </w:pPr>
      <w:r>
        <w:t xml:space="preserve">  </w:t>
      </w:r>
    </w:p>
    <w:p w:rsidR="00C568A9" w:rsidRDefault="00C568A9" w:rsidP="00A83492">
      <w:pPr>
        <w:pStyle w:val="NormalWeb"/>
      </w:pPr>
      <w:r>
        <w:rPr>
          <w:rStyle w:val="Strong"/>
        </w:rPr>
        <w:t xml:space="preserve">Статья 161 </w:t>
      </w:r>
    </w:p>
    <w:p w:rsidR="00C568A9" w:rsidRDefault="00C568A9" w:rsidP="00A83492">
      <w:pPr>
        <w:pStyle w:val="NormalWeb"/>
      </w:pPr>
      <w:r>
        <w:t xml:space="preserve">Собственность ВОГ едина, неделима, служит интересам ВОГ в целом. </w:t>
      </w:r>
    </w:p>
    <w:p w:rsidR="00C568A9" w:rsidRDefault="00C568A9" w:rsidP="00A83492">
      <w:pPr>
        <w:pStyle w:val="NormalWeb"/>
      </w:pPr>
      <w:r>
        <w:t xml:space="preserve">ВОГ является собственником всего имущества ВОГ в целом. Каждый отдельный член ВОГ или структурное подразделение ВОГ не имеют права собственности на долю имущества, принадлежащего ВОГ. </w:t>
      </w:r>
    </w:p>
    <w:p w:rsidR="00C568A9" w:rsidRDefault="00C568A9" w:rsidP="00A83492">
      <w:pPr>
        <w:pStyle w:val="NormalWeb"/>
      </w:pPr>
      <w:r>
        <w:t xml:space="preserve">Члены ВОГ не сохраняют прав на переданное ими в собственность ВОГ имущество, в том числе на членские взносы. </w:t>
      </w:r>
    </w:p>
    <w:p w:rsidR="00C568A9" w:rsidRDefault="00C568A9" w:rsidP="00A83492">
      <w:pPr>
        <w:pStyle w:val="NormalWeb"/>
      </w:pPr>
      <w:r>
        <w:t xml:space="preserve">  </w:t>
      </w:r>
    </w:p>
    <w:p w:rsidR="00C568A9" w:rsidRDefault="00C568A9" w:rsidP="00A83492">
      <w:pPr>
        <w:pStyle w:val="NormalWeb"/>
      </w:pPr>
      <w:r>
        <w:rPr>
          <w:rStyle w:val="Strong"/>
        </w:rPr>
        <w:t>Статья 162</w:t>
      </w:r>
      <w:r>
        <w:t xml:space="preserve"> </w:t>
      </w:r>
    </w:p>
    <w:p w:rsidR="00C568A9" w:rsidRDefault="00C568A9" w:rsidP="00A83492">
      <w:pPr>
        <w:pStyle w:val="NormalWeb"/>
      </w:pPr>
      <w:r>
        <w:t xml:space="preserve">Права собственника от имени ВОГ осуществляет постоянно действующий руководящий коллегиальный орган - Центральное правление ВОГ. </w:t>
      </w:r>
    </w:p>
    <w:p w:rsidR="00C568A9" w:rsidRDefault="00C568A9" w:rsidP="00A83492">
      <w:pPr>
        <w:pStyle w:val="NormalWeb"/>
      </w:pPr>
      <w:r>
        <w:t xml:space="preserve">  </w:t>
      </w:r>
    </w:p>
    <w:p w:rsidR="00C568A9" w:rsidRDefault="00C568A9" w:rsidP="00A83492">
      <w:pPr>
        <w:pStyle w:val="NormalWeb"/>
      </w:pPr>
      <w:r>
        <w:rPr>
          <w:rStyle w:val="Strong"/>
        </w:rPr>
        <w:t>Статья 163</w:t>
      </w:r>
      <w:r>
        <w:t xml:space="preserve"> </w:t>
      </w:r>
    </w:p>
    <w:p w:rsidR="00C568A9" w:rsidRDefault="00C568A9" w:rsidP="00A83492">
      <w:pPr>
        <w:pStyle w:val="NormalWeb"/>
      </w:pPr>
      <w:r>
        <w:t xml:space="preserve">Отделения ВОГ, учреждения ВОГ, хозяйственные общества и хозяйственные товарищества, созданные ВОГ, а также иные юридические и физические лица, не вправе отчуждать недвижимое имущество ВОГ, которое передано им в оперативное управление, пользование или аренду, а также совершать действия, способные привести к его отчуждению. </w:t>
      </w:r>
    </w:p>
    <w:p w:rsidR="00C568A9" w:rsidRDefault="00C568A9" w:rsidP="00A83492">
      <w:pPr>
        <w:pStyle w:val="NormalWeb"/>
      </w:pPr>
      <w:r>
        <w:t xml:space="preserve">  </w:t>
      </w:r>
    </w:p>
    <w:p w:rsidR="00C568A9" w:rsidRDefault="00C568A9" w:rsidP="00A83492">
      <w:pPr>
        <w:pStyle w:val="NormalWeb"/>
      </w:pPr>
      <w:r>
        <w:rPr>
          <w:rStyle w:val="Strong"/>
        </w:rPr>
        <w:t>Статья 164</w:t>
      </w:r>
      <w:r>
        <w:t xml:space="preserve"> </w:t>
      </w:r>
    </w:p>
    <w:p w:rsidR="00C568A9" w:rsidRDefault="00C568A9" w:rsidP="00A83492">
      <w:pPr>
        <w:pStyle w:val="NormalWeb"/>
      </w:pPr>
      <w:r>
        <w:t xml:space="preserve">Региональные отделения ВОГ, осуществляющие свою деятельность на основании Устава ВОГ и являющиеся юридическими лицами, могут иметь имущество ВОГ в оперативном управлении на основании договора, заключенного Президентом ВОГ от имени ВОГ и Председателем РО ВОГ от имени РО ВОГ. </w:t>
      </w:r>
    </w:p>
    <w:p w:rsidR="00C568A9" w:rsidRDefault="00C568A9" w:rsidP="00A83492">
      <w:pPr>
        <w:pStyle w:val="NormalWeb"/>
      </w:pPr>
      <w:r>
        <w:t xml:space="preserve">  </w:t>
      </w:r>
    </w:p>
    <w:p w:rsidR="00C568A9" w:rsidRDefault="00C568A9" w:rsidP="00A83492">
      <w:pPr>
        <w:pStyle w:val="NormalWeb"/>
      </w:pPr>
      <w:r>
        <w:rPr>
          <w:rStyle w:val="Strong"/>
        </w:rPr>
        <w:t>Статья  165</w:t>
      </w:r>
      <w:r>
        <w:t xml:space="preserve"> </w:t>
      </w:r>
    </w:p>
    <w:p w:rsidR="00C568A9" w:rsidRDefault="00C568A9" w:rsidP="00A83492">
      <w:pPr>
        <w:pStyle w:val="NormalWeb"/>
      </w:pPr>
      <w:r>
        <w:t xml:space="preserve">Собственность ВОГ может быть передана в оперативное управление учреждениям ВОГ на основании договора, заключенного Президентом ВОГ от имени ВОГ и уполномоченным органом соответствующего учреждения ВОГ от имени учреждения ВОГ. </w:t>
      </w:r>
    </w:p>
    <w:p w:rsidR="00C568A9" w:rsidRDefault="00C568A9" w:rsidP="00A83492">
      <w:pPr>
        <w:pStyle w:val="NormalWeb"/>
      </w:pPr>
      <w:r>
        <w:t xml:space="preserve">Собственность ВОГ, переданная в оперативное управление, не может быть использована иначе, как указано в законодательстве и в договоре, заключенном собственником имущества. Порядок передачи имущества ВОГ в оперативное управление и порядок заключения соответствующего договора определяется в соответствии с законодательством РФ. </w:t>
      </w:r>
    </w:p>
    <w:p w:rsidR="00C568A9" w:rsidRDefault="00C568A9" w:rsidP="00A83492">
      <w:pPr>
        <w:pStyle w:val="NormalWeb"/>
      </w:pPr>
      <w:r>
        <w:t xml:space="preserve">  </w:t>
      </w:r>
    </w:p>
    <w:p w:rsidR="00C568A9" w:rsidRDefault="00C568A9" w:rsidP="00A83492">
      <w:pPr>
        <w:pStyle w:val="NormalWeb"/>
      </w:pPr>
      <w:r>
        <w:rPr>
          <w:rStyle w:val="Strong"/>
        </w:rPr>
        <w:t>Статья  166</w:t>
      </w:r>
      <w:r>
        <w:t xml:space="preserve"> </w:t>
      </w:r>
    </w:p>
    <w:p w:rsidR="00C568A9" w:rsidRDefault="00C568A9" w:rsidP="00A83492">
      <w:pPr>
        <w:pStyle w:val="NormalWeb"/>
      </w:pPr>
      <w:r>
        <w:t xml:space="preserve">Передача имущества ВОГ в оперативное управление или в пользование без заключения соответствующего договора не допускается. </w:t>
      </w:r>
    </w:p>
    <w:p w:rsidR="00C568A9" w:rsidRDefault="00C568A9" w:rsidP="00A83492">
      <w:pPr>
        <w:pStyle w:val="NormalWeb"/>
      </w:pPr>
      <w:r>
        <w:t xml:space="preserve">  </w:t>
      </w:r>
    </w:p>
    <w:p w:rsidR="00C568A9" w:rsidRDefault="00C568A9" w:rsidP="00A83492">
      <w:pPr>
        <w:pStyle w:val="NormalWeb"/>
      </w:pPr>
      <w:r>
        <w:rPr>
          <w:rStyle w:val="Strong"/>
        </w:rPr>
        <w:t>Статья 167</w:t>
      </w:r>
      <w:r>
        <w:t xml:space="preserve"> </w:t>
      </w:r>
    </w:p>
    <w:p w:rsidR="00C568A9" w:rsidRDefault="00C568A9" w:rsidP="00A83492">
      <w:pPr>
        <w:pStyle w:val="NormalWeb"/>
      </w:pPr>
      <w:r>
        <w:t xml:space="preserve">Отделения ВОГ, учреждения ВОГ, хозяйственные общества и хозяйственные товарищества, созданные ВОГ, а также иные юридические и физические лица, которым имущество передано в оперативное управление, пользование или аренду, не вправе без письменного согласия Президента ВОГ и Председателя РО ВОГ передавать недвижимое имущество ВОГ в аренду (субаренду). </w:t>
      </w:r>
    </w:p>
    <w:p w:rsidR="00C568A9" w:rsidRDefault="00C568A9" w:rsidP="00A83492">
      <w:pPr>
        <w:pStyle w:val="NormalWeb"/>
      </w:pPr>
      <w:r>
        <w:t xml:space="preserve">  </w:t>
      </w:r>
    </w:p>
    <w:p w:rsidR="00C568A9" w:rsidRDefault="00C568A9" w:rsidP="00A83492">
      <w:pPr>
        <w:pStyle w:val="NormalWeb"/>
      </w:pPr>
      <w:r>
        <w:rPr>
          <w:rStyle w:val="Strong"/>
        </w:rPr>
        <w:t>Статья  168</w:t>
      </w:r>
      <w:r>
        <w:t xml:space="preserve"> </w:t>
      </w:r>
    </w:p>
    <w:p w:rsidR="00C568A9" w:rsidRDefault="00C568A9" w:rsidP="00A83492">
      <w:pPr>
        <w:pStyle w:val="NormalWeb"/>
      </w:pPr>
      <w:r>
        <w:t xml:space="preserve">Расходование средств ВОГ осуществляется в соответствии с целями ВОГ по планам, программам, сметам на основании бюджета ВОГ. </w:t>
      </w:r>
    </w:p>
    <w:p w:rsidR="00C568A9" w:rsidRDefault="00C568A9" w:rsidP="00A83492">
      <w:pPr>
        <w:pStyle w:val="NormalWeb"/>
      </w:pPr>
      <w:r>
        <w:t xml:space="preserve">Расходы на содержание Аппаратов ВОГ предусматриваются в бюджете ВОГ, РО ВОГ. </w:t>
      </w:r>
    </w:p>
    <w:p w:rsidR="00C568A9" w:rsidRDefault="00C568A9" w:rsidP="00A83492">
      <w:pPr>
        <w:pStyle w:val="NormalWeb"/>
      </w:pPr>
      <w:r>
        <w:t xml:space="preserve">Сметы дополнительных доходов и расходов ВОГ и РО ВОГ утверждаются их постоянно действующими руководящими органами. </w:t>
      </w:r>
    </w:p>
    <w:p w:rsidR="00C568A9" w:rsidRDefault="00C568A9" w:rsidP="00A83492">
      <w:pPr>
        <w:pStyle w:val="NormalWeb"/>
      </w:pPr>
      <w:r>
        <w:t xml:space="preserve">  </w:t>
      </w:r>
    </w:p>
    <w:p w:rsidR="00C568A9" w:rsidRDefault="00C568A9" w:rsidP="00A83492">
      <w:pPr>
        <w:pStyle w:val="NormalWeb"/>
      </w:pPr>
      <w:r>
        <w:rPr>
          <w:rStyle w:val="Strong"/>
        </w:rPr>
        <w:t>Статья 169</w:t>
      </w:r>
      <w:r>
        <w:t xml:space="preserve"> </w:t>
      </w:r>
    </w:p>
    <w:p w:rsidR="00C568A9" w:rsidRDefault="00C568A9" w:rsidP="00A83492">
      <w:pPr>
        <w:pStyle w:val="NormalWeb"/>
      </w:pPr>
      <w:r>
        <w:t xml:space="preserve">Финансовые документы, договоры, обязательства, доверенности подписываются: </w:t>
      </w:r>
    </w:p>
    <w:p w:rsidR="00C568A9" w:rsidRDefault="00C568A9" w:rsidP="00A83492">
      <w:pPr>
        <w:numPr>
          <w:ilvl w:val="0"/>
          <w:numId w:val="7"/>
        </w:numPr>
        <w:spacing w:before="100" w:beforeAutospacing="1" w:after="100" w:afterAutospacing="1" w:line="240" w:lineRule="auto"/>
      </w:pPr>
      <w:r>
        <w:t>oт имени ВОГ - Президентом ВОГ (на основании Устава ВОГ и Постановления Съезда ВОГ об избрании на должность Президента ВОГ), иным лицом по доверенности, выданной Президентом ВОГ; Вице-президентом ВОГ, исполняющим обязанности Президента ВОГ;</w:t>
      </w:r>
    </w:p>
    <w:p w:rsidR="00C568A9" w:rsidRDefault="00C568A9" w:rsidP="00A83492">
      <w:pPr>
        <w:numPr>
          <w:ilvl w:val="0"/>
          <w:numId w:val="7"/>
        </w:numPr>
        <w:spacing w:before="100" w:beforeAutospacing="1" w:after="100" w:afterAutospacing="1" w:line="240" w:lineRule="auto"/>
      </w:pPr>
      <w:r>
        <w:t>от имени РО ВОГ - Председателем РО ВОГ (на основании Устава ВОГ, Постановления Конференции (Общего собрания) РО ВОГ об избрании на должность Председателя РО ВОГ, договора об оперативном управлении имуществом ВОГ), иным лицом по доверенности, выданной Председателем РО ВОГ, заместителем председателя РО ВОГ, исполняющим обязанности Председателя РО ВОГ;</w:t>
      </w:r>
    </w:p>
    <w:p w:rsidR="00C568A9" w:rsidRDefault="00C568A9" w:rsidP="00A83492">
      <w:pPr>
        <w:numPr>
          <w:ilvl w:val="0"/>
          <w:numId w:val="7"/>
        </w:numPr>
        <w:spacing w:before="100" w:beforeAutospacing="1" w:after="100" w:afterAutospacing="1" w:line="240" w:lineRule="auto"/>
      </w:pPr>
      <w:r>
        <w:t>в отношении имущества, переданного в управление, - управляющим имуществом ВОГ (на основании Устава ВОГ, Постановления ЦП ВОГ о передаче имущества ВОГ в управление, Распоряжения Президента ВОГ о назначении на должность управляющего имуществом ВОГ, доверенности, выданной Президентом ВОГ).</w:t>
      </w:r>
    </w:p>
    <w:p w:rsidR="00C568A9" w:rsidRDefault="00C568A9" w:rsidP="00A83492">
      <w:pPr>
        <w:pStyle w:val="NormalWeb"/>
      </w:pPr>
      <w:r>
        <w:t xml:space="preserve">  </w:t>
      </w:r>
    </w:p>
    <w:p w:rsidR="00C568A9" w:rsidRDefault="00C568A9" w:rsidP="00A83492">
      <w:pPr>
        <w:pStyle w:val="Heading3"/>
        <w:jc w:val="center"/>
      </w:pPr>
      <w:r>
        <w:t>Глава 9. Предпринимательская деятельность ВОГ</w:t>
      </w:r>
    </w:p>
    <w:p w:rsidR="00C568A9" w:rsidRDefault="00C568A9" w:rsidP="00A83492">
      <w:pPr>
        <w:pStyle w:val="NormalWeb"/>
      </w:pPr>
      <w:r>
        <w:t xml:space="preserve">  </w:t>
      </w:r>
    </w:p>
    <w:p w:rsidR="00C568A9" w:rsidRDefault="00C568A9" w:rsidP="00A83492">
      <w:pPr>
        <w:pStyle w:val="NormalWeb"/>
      </w:pPr>
      <w:r>
        <w:rPr>
          <w:rStyle w:val="Strong"/>
        </w:rPr>
        <w:t>Статья  170</w:t>
      </w:r>
      <w:r>
        <w:t xml:space="preserve"> </w:t>
      </w:r>
    </w:p>
    <w:p w:rsidR="00C568A9" w:rsidRDefault="00C568A9" w:rsidP="00A83492">
      <w:pPr>
        <w:pStyle w:val="NormalWeb"/>
      </w:pPr>
      <w:r>
        <w:t xml:space="preserve">ВОГ осуществляет предпринимательскую деятельность исключительно для достижения уставных целей ВОГ, и соответствующую этим целям. ВОГ осуществляет предпринимательскую деятельность в соответствии с действующим законодательством РФ. </w:t>
      </w:r>
    </w:p>
    <w:p w:rsidR="00C568A9" w:rsidRDefault="00C568A9" w:rsidP="00A83492">
      <w:pPr>
        <w:pStyle w:val="NormalWeb"/>
      </w:pPr>
      <w:r>
        <w:t xml:space="preserve">  </w:t>
      </w:r>
    </w:p>
    <w:p w:rsidR="00C568A9" w:rsidRDefault="00C568A9" w:rsidP="00A83492">
      <w:pPr>
        <w:pStyle w:val="NormalWeb"/>
      </w:pPr>
      <w:r>
        <w:rPr>
          <w:rStyle w:val="Strong"/>
        </w:rPr>
        <w:t>Статья  171</w:t>
      </w:r>
      <w:r>
        <w:t xml:space="preserve"> </w:t>
      </w:r>
    </w:p>
    <w:p w:rsidR="00C568A9" w:rsidRDefault="00C568A9" w:rsidP="00A83492">
      <w:pPr>
        <w:pStyle w:val="NormalWeb"/>
      </w:pPr>
      <w:r>
        <w:t xml:space="preserve">ВОГ может создавать хозяйственные товарищества и хозяйственные общества с правами юридического лица, а также приобретать имущество, предназначенное для ведения предпринимательской деятельности. </w:t>
      </w:r>
    </w:p>
    <w:p w:rsidR="00C568A9" w:rsidRDefault="00C568A9" w:rsidP="00A83492">
      <w:pPr>
        <w:pStyle w:val="NormalWeb"/>
      </w:pPr>
      <w:r>
        <w:t xml:space="preserve">  </w:t>
      </w:r>
    </w:p>
    <w:p w:rsidR="00C568A9" w:rsidRDefault="00C568A9" w:rsidP="00A83492">
      <w:pPr>
        <w:pStyle w:val="NormalWeb"/>
      </w:pPr>
      <w:r>
        <w:rPr>
          <w:rStyle w:val="Strong"/>
        </w:rPr>
        <w:t>Статья 172</w:t>
      </w:r>
      <w:r>
        <w:t xml:space="preserve"> </w:t>
      </w:r>
    </w:p>
    <w:p w:rsidR="00C568A9" w:rsidRDefault="00C568A9" w:rsidP="00A83492">
      <w:pPr>
        <w:pStyle w:val="NormalWeb"/>
      </w:pPr>
      <w:r>
        <w:t xml:space="preserve">Доходы от предпринимательской деятельности ВОГ не могут перераспределяться между членами ВОГ и используются только для достижения уставных целей ВОГ.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t xml:space="preserve">  </w:t>
      </w:r>
    </w:p>
    <w:p w:rsidR="00C568A9" w:rsidRDefault="00C568A9" w:rsidP="00A83492">
      <w:pPr>
        <w:pStyle w:val="NormalWeb"/>
      </w:pPr>
      <w:r>
        <w:rPr>
          <w:rStyle w:val="Strong"/>
        </w:rPr>
        <w:t>Статья  173</w:t>
      </w:r>
      <w:r>
        <w:t xml:space="preserve"> </w:t>
      </w:r>
    </w:p>
    <w:p w:rsidR="00C568A9" w:rsidRDefault="00C568A9" w:rsidP="00A83492">
      <w:pPr>
        <w:pStyle w:val="NormalWeb"/>
      </w:pPr>
      <w:r>
        <w:t xml:space="preserve">Решения об участии ВОГ в хозяйственных товариществах и хозяйственных обществах принимают от имени ВОГ ЦП ВОГ, от имени РО ВОГ - Правления РО ВОГ. </w:t>
      </w:r>
    </w:p>
    <w:p w:rsidR="00C568A9" w:rsidRDefault="00C568A9" w:rsidP="00A83492">
      <w:pPr>
        <w:pStyle w:val="NormalWeb"/>
      </w:pPr>
      <w:r>
        <w:t xml:space="preserve">  </w:t>
      </w:r>
    </w:p>
    <w:p w:rsidR="00C568A9" w:rsidRDefault="00C568A9" w:rsidP="00A83492">
      <w:pPr>
        <w:pStyle w:val="NormalWeb"/>
      </w:pPr>
      <w:r>
        <w:rPr>
          <w:rStyle w:val="Strong"/>
        </w:rPr>
        <w:t>Статья  174</w:t>
      </w:r>
      <w:r>
        <w:t xml:space="preserve"> </w:t>
      </w:r>
    </w:p>
    <w:p w:rsidR="00C568A9" w:rsidRDefault="00C568A9" w:rsidP="00A83492">
      <w:pPr>
        <w:pStyle w:val="NormalWeb"/>
      </w:pPr>
      <w:r>
        <w:t xml:space="preserve">Интересы ВОГ на общих собраниях участников в хозяйственных товариществах и хозяйственных обществах с участием ВОГ представляет Президент ВОГ, иное лицо по доверенности, выданной Президентом ВОГ. </w:t>
      </w:r>
    </w:p>
    <w:p w:rsidR="00C568A9" w:rsidRDefault="00C568A9" w:rsidP="00A83492">
      <w:pPr>
        <w:pStyle w:val="NormalWeb"/>
      </w:pPr>
      <w:r>
        <w:t xml:space="preserve">Интересы РО ВОГ на общих собраниях участников в хозяйственных товариществах и хозяйственных обществах с участием РО ВОГ представляет Председатель РО ВОГ, иное лицо по доверенности, выданной им. </w:t>
      </w:r>
    </w:p>
    <w:p w:rsidR="00C568A9" w:rsidRDefault="00C568A9" w:rsidP="00A83492">
      <w:pPr>
        <w:pStyle w:val="NormalWeb"/>
      </w:pPr>
      <w:r>
        <w:t xml:space="preserve">  </w:t>
      </w:r>
    </w:p>
    <w:p w:rsidR="00C568A9" w:rsidRDefault="00C568A9" w:rsidP="00A83492">
      <w:pPr>
        <w:pStyle w:val="Heading3"/>
        <w:jc w:val="center"/>
      </w:pPr>
      <w:r>
        <w:t>Глава 10. Реорганизация и ликвидация ВОГ</w:t>
      </w:r>
    </w:p>
    <w:p w:rsidR="00C568A9" w:rsidRDefault="00C568A9" w:rsidP="00A83492">
      <w:pPr>
        <w:pStyle w:val="NormalWeb"/>
      </w:pPr>
      <w:r>
        <w:t xml:space="preserve">  </w:t>
      </w:r>
    </w:p>
    <w:p w:rsidR="00C568A9" w:rsidRDefault="00C568A9" w:rsidP="00A83492">
      <w:pPr>
        <w:pStyle w:val="NormalWeb"/>
      </w:pPr>
      <w:r>
        <w:rPr>
          <w:rStyle w:val="Strong"/>
        </w:rPr>
        <w:t>Статья  175</w:t>
      </w:r>
      <w:r>
        <w:t xml:space="preserve"> </w:t>
      </w:r>
    </w:p>
    <w:p w:rsidR="00C568A9" w:rsidRDefault="00C568A9" w:rsidP="00A83492">
      <w:pPr>
        <w:pStyle w:val="NormalWeb"/>
      </w:pPr>
      <w:r>
        <w:t xml:space="preserve">Ликвидация или реорганизация ВОГ может осуществляться по решению (постановлению) Съезда ВОГ, принятому 2/3 голосов делегатов при наличии кворума в соответствии с действующим законодательством. </w:t>
      </w:r>
    </w:p>
    <w:p w:rsidR="00C568A9" w:rsidRDefault="00C568A9" w:rsidP="00A83492">
      <w:pPr>
        <w:pStyle w:val="NormalWeb"/>
      </w:pPr>
      <w:r>
        <w:t xml:space="preserve">  </w:t>
      </w:r>
    </w:p>
    <w:p w:rsidR="00C568A9" w:rsidRDefault="00C568A9" w:rsidP="00A83492">
      <w:pPr>
        <w:pStyle w:val="NormalWeb"/>
      </w:pPr>
      <w:r>
        <w:rPr>
          <w:rStyle w:val="Strong"/>
        </w:rPr>
        <w:t>Статья  176</w:t>
      </w:r>
      <w:r>
        <w:t xml:space="preserve"> </w:t>
      </w:r>
    </w:p>
    <w:p w:rsidR="00C568A9" w:rsidRDefault="00C568A9" w:rsidP="00A83492">
      <w:pPr>
        <w:pStyle w:val="NormalWeb"/>
      </w:pPr>
      <w:r>
        <w:t xml:space="preserve">Ликвидация ВОГ может быть осуществлена по решению соответствующего суда в порядке, установленном законом. </w:t>
      </w:r>
    </w:p>
    <w:p w:rsidR="00C568A9" w:rsidRDefault="00C568A9" w:rsidP="00A83492">
      <w:pPr>
        <w:pStyle w:val="NormalWeb"/>
      </w:pPr>
      <w:r>
        <w:t xml:space="preserve">  </w:t>
      </w:r>
    </w:p>
    <w:p w:rsidR="00C568A9" w:rsidRDefault="00C568A9" w:rsidP="00A83492">
      <w:pPr>
        <w:pStyle w:val="NormalWeb"/>
      </w:pPr>
      <w:r>
        <w:rPr>
          <w:rStyle w:val="Strong"/>
        </w:rPr>
        <w:t>Статья  177</w:t>
      </w:r>
      <w:r>
        <w:t xml:space="preserve"> </w:t>
      </w:r>
    </w:p>
    <w:p w:rsidR="00C568A9" w:rsidRDefault="00C568A9" w:rsidP="00A83492">
      <w:pPr>
        <w:pStyle w:val="NormalWeb"/>
      </w:pPr>
      <w:r>
        <w:t xml:space="preserve">Съезд ВОГ или суд, принявшие решение о ликвидации ВОГ, назначают ликвидационную комиссию и устанавливают в соответствии с законодательством РФ порядок и сроки ликвидации ВОГ. </w:t>
      </w:r>
    </w:p>
    <w:p w:rsidR="00C568A9" w:rsidRDefault="00C568A9" w:rsidP="00A83492">
      <w:pPr>
        <w:pStyle w:val="NormalWeb"/>
      </w:pPr>
      <w:r>
        <w:t xml:space="preserve">С момента назначения ликвидационной комиссии к ней переходят полномочия по управлению делами ВОГ. Ликвидационная комиссия от имени ВОГ выступает в суде. </w:t>
      </w:r>
    </w:p>
    <w:p w:rsidR="00C568A9" w:rsidRDefault="00C568A9" w:rsidP="00A83492">
      <w:pPr>
        <w:pStyle w:val="NormalWeb"/>
      </w:pPr>
      <w:r>
        <w:t xml:space="preserve">  </w:t>
      </w:r>
    </w:p>
    <w:p w:rsidR="00C568A9" w:rsidRDefault="00C568A9" w:rsidP="00A83492">
      <w:pPr>
        <w:pStyle w:val="NormalWeb"/>
      </w:pPr>
      <w:r>
        <w:rPr>
          <w:rStyle w:val="Strong"/>
        </w:rPr>
        <w:t>Статья  178</w:t>
      </w:r>
      <w:r>
        <w:t xml:space="preserve"> </w:t>
      </w:r>
    </w:p>
    <w:p w:rsidR="00C568A9" w:rsidRDefault="00C568A9" w:rsidP="00A83492">
      <w:pPr>
        <w:pStyle w:val="NormalWeb"/>
      </w:pPr>
      <w:r>
        <w:t xml:space="preserve">После реорганизации ВОГ, его имущество переходит к вновь возникшим лицам в порядке, предусмотренном действующим законодательством. </w:t>
      </w:r>
    </w:p>
    <w:p w:rsidR="00C568A9" w:rsidRDefault="00C568A9" w:rsidP="00A83492">
      <w:pPr>
        <w:pStyle w:val="NormalWeb"/>
      </w:pPr>
      <w:r>
        <w:t xml:space="preserve">  </w:t>
      </w:r>
    </w:p>
    <w:p w:rsidR="00C568A9" w:rsidRDefault="00C568A9" w:rsidP="00A83492">
      <w:pPr>
        <w:pStyle w:val="NormalWeb"/>
      </w:pPr>
      <w:r>
        <w:rPr>
          <w:rStyle w:val="Strong"/>
        </w:rPr>
        <w:t>Статья  179</w:t>
      </w:r>
      <w:r>
        <w:t xml:space="preserve"> </w:t>
      </w:r>
    </w:p>
    <w:p w:rsidR="00C568A9" w:rsidRDefault="00C568A9" w:rsidP="00A83492">
      <w:pPr>
        <w:pStyle w:val="NormalWeb"/>
      </w:pPr>
      <w:r>
        <w:t xml:space="preserve">При ликвидации ВОГ по решению Съезда имущество, оставшееся после расчетов с кредиторами, направляется на цели, для достижения которых ВОГ было создано, и (или) на благотворительные цели. </w:t>
      </w:r>
    </w:p>
    <w:p w:rsidR="00C568A9" w:rsidRDefault="00C568A9" w:rsidP="00A83492">
      <w:pPr>
        <w:pStyle w:val="NormalWeb"/>
      </w:pPr>
      <w:r>
        <w:t xml:space="preserve">Учет и сохранность документов обеспечивают Аппараты ВОГ. </w:t>
      </w:r>
    </w:p>
    <w:p w:rsidR="00C568A9" w:rsidRDefault="00C568A9" w:rsidP="00A83492">
      <w:pPr>
        <w:pStyle w:val="NormalWeb"/>
      </w:pPr>
      <w:r>
        <w:t xml:space="preserve">Документы по личному составу ВОГ передаются в установленном порядке на государственное хранение. </w:t>
      </w:r>
    </w:p>
    <w:p w:rsidR="00C568A9" w:rsidRDefault="00C568A9" w:rsidP="00A83492">
      <w:pPr>
        <w:pStyle w:val="NormalWeb"/>
      </w:pPr>
      <w:r>
        <w:t xml:space="preserve">  </w:t>
      </w:r>
    </w:p>
    <w:p w:rsidR="00C568A9" w:rsidRDefault="00C568A9" w:rsidP="00A83492">
      <w:pPr>
        <w:pStyle w:val="NormalWeb"/>
      </w:pPr>
      <w:r>
        <w:rPr>
          <w:rStyle w:val="Strong"/>
        </w:rPr>
        <w:t>Статья  180</w:t>
      </w:r>
      <w:r>
        <w:t xml:space="preserve"> </w:t>
      </w:r>
    </w:p>
    <w:p w:rsidR="00C568A9" w:rsidRDefault="00C568A9" w:rsidP="00A83492">
      <w:pPr>
        <w:pStyle w:val="NormalWeb"/>
      </w:pPr>
      <w:r>
        <w:t xml:space="preserve">Ликвидация или реорганизация отделений ВОГ, являющихся юридическими лицами, осуществляется на основании решения ЦП ВОГ или в случае ликвидации или реорганизации ВОГ, в случае неоднократных нарушений Устава ВОГ, в случае самоустранения отделения от участия в деятельности ВОГ. </w:t>
      </w:r>
    </w:p>
    <w:p w:rsidR="00C568A9" w:rsidRDefault="00C568A9" w:rsidP="00A83492">
      <w:pPr>
        <w:pStyle w:val="NormalWeb"/>
      </w:pPr>
      <w:r>
        <w:t xml:space="preserve">Ликвидация отделений ВОГ может быть также осуществлена по решению соответствующего суда в порядке и по основаниям, установленным законом. </w:t>
      </w:r>
    </w:p>
    <w:p w:rsidR="00C568A9" w:rsidRDefault="00C568A9" w:rsidP="00A83492">
      <w:pPr>
        <w:pStyle w:val="NormalWeb"/>
      </w:pPr>
      <w:r>
        <w:t xml:space="preserve">Реорганизация и ликвидация отделений ВОГ осуществляются в соответствии и в порядке, установленном законом. </w:t>
      </w:r>
    </w:p>
    <w:p w:rsidR="00C568A9" w:rsidRDefault="00C568A9" w:rsidP="00A83492">
      <w:pPr>
        <w:pStyle w:val="NormalWeb"/>
      </w:pPr>
      <w:r>
        <w:t xml:space="preserve">  </w:t>
      </w:r>
    </w:p>
    <w:p w:rsidR="00C568A9" w:rsidRDefault="00C568A9" w:rsidP="00A83492">
      <w:pPr>
        <w:pStyle w:val="NormalWeb"/>
      </w:pPr>
      <w:r>
        <w:rPr>
          <w:rStyle w:val="Strong"/>
        </w:rPr>
        <w:t>Статья  181</w:t>
      </w:r>
      <w:r>
        <w:t xml:space="preserve"> </w:t>
      </w:r>
    </w:p>
    <w:p w:rsidR="00C568A9" w:rsidRDefault="00C568A9" w:rsidP="00A83492">
      <w:pPr>
        <w:pStyle w:val="NormalWeb"/>
      </w:pPr>
      <w:r>
        <w:t xml:space="preserve">В случае, если отделение ВОГ не является юридическим лицом, его деятельность может быть прекращена решением (постановлением) ЦП ВОГ. </w:t>
      </w:r>
    </w:p>
    <w:p w:rsidR="00C568A9" w:rsidRDefault="00C568A9" w:rsidP="00A83492">
      <w:pPr>
        <w:pStyle w:val="NormalWeb"/>
      </w:pPr>
      <w:r>
        <w:t xml:space="preserve">  </w:t>
      </w:r>
    </w:p>
    <w:p w:rsidR="00C568A9" w:rsidRDefault="00C568A9" w:rsidP="00A83492">
      <w:pPr>
        <w:pStyle w:val="NormalWeb"/>
      </w:pPr>
      <w:r>
        <w:rPr>
          <w:rStyle w:val="Strong"/>
        </w:rPr>
        <w:t>Статья  182</w:t>
      </w:r>
      <w:r>
        <w:t xml:space="preserve"> </w:t>
      </w:r>
    </w:p>
    <w:p w:rsidR="00C568A9" w:rsidRDefault="00C568A9" w:rsidP="00A83492">
      <w:pPr>
        <w:pStyle w:val="NormalWeb"/>
      </w:pPr>
      <w:r>
        <w:t xml:space="preserve">Сведения о ликвидации ВОГ, отделений ВОГ передаются в уполномоченные государственные органы для исключения из Единого государственного реестра юридических лиц. </w:t>
      </w:r>
    </w:p>
    <w:p w:rsidR="00C568A9" w:rsidRDefault="00C568A9" w:rsidP="00A83492">
      <w:pPr>
        <w:pStyle w:val="NormalWeb"/>
      </w:pPr>
      <w:r>
        <w:t xml:space="preserve">  </w:t>
      </w:r>
    </w:p>
    <w:p w:rsidR="00C568A9" w:rsidRDefault="00C568A9" w:rsidP="00A83492">
      <w:pPr>
        <w:pStyle w:val="Heading3"/>
        <w:jc w:val="center"/>
      </w:pPr>
      <w:r>
        <w:t>Глава 11. Изменения и дополнения в Устав ВОГ</w:t>
      </w:r>
    </w:p>
    <w:p w:rsidR="00C568A9" w:rsidRDefault="00C568A9" w:rsidP="00A83492">
      <w:pPr>
        <w:pStyle w:val="NormalWeb"/>
      </w:pPr>
      <w:r>
        <w:t xml:space="preserve">  </w:t>
      </w:r>
    </w:p>
    <w:p w:rsidR="00C568A9" w:rsidRDefault="00C568A9" w:rsidP="00A83492">
      <w:pPr>
        <w:pStyle w:val="NormalWeb"/>
      </w:pPr>
      <w:r>
        <w:rPr>
          <w:rStyle w:val="Strong"/>
        </w:rPr>
        <w:t>Статья  183</w:t>
      </w:r>
      <w:r>
        <w:t xml:space="preserve"> </w:t>
      </w:r>
    </w:p>
    <w:p w:rsidR="00C568A9" w:rsidRDefault="00C568A9" w:rsidP="00A83492">
      <w:pPr>
        <w:pStyle w:val="NormalWeb"/>
      </w:pPr>
      <w:r>
        <w:t xml:space="preserve">Изменения и дополнения в Устав ВОГ вносятся постановлением (решением) Съезда ВОГ, принятым 2/3 голосов делегатов при наличии кворума. Изменения и дополнения в Устав ВОГ подлежат государственной регистрации в порядке и сроки, установленные законом. </w:t>
      </w:r>
    </w:p>
    <w:p w:rsidR="00C568A9" w:rsidRDefault="00C568A9" w:rsidP="00A83492">
      <w:pPr>
        <w:pStyle w:val="NormalWeb"/>
      </w:pPr>
      <w:r>
        <w:t xml:space="preserve">  </w:t>
      </w:r>
    </w:p>
    <w:p w:rsidR="00C568A9" w:rsidRDefault="00C568A9" w:rsidP="00A83492">
      <w:pPr>
        <w:pStyle w:val="NormalWeb"/>
      </w:pPr>
      <w:r>
        <w:rPr>
          <w:rStyle w:val="Strong"/>
        </w:rPr>
        <w:t>Статья 184</w:t>
      </w:r>
      <w:r>
        <w:t xml:space="preserve"> </w:t>
      </w:r>
    </w:p>
    <w:p w:rsidR="00C568A9" w:rsidRDefault="00C568A9" w:rsidP="00A83492">
      <w:pPr>
        <w:pStyle w:val="NormalWeb"/>
      </w:pPr>
      <w:r>
        <w:t xml:space="preserve">Подлинники Устава и свидетельства ВОГ о государственной регистрации хранятся в Аппарате Президента ВОГ. Ответственность за сохранность документов несет Президент ВОГ. </w:t>
      </w:r>
    </w:p>
    <w:p w:rsidR="00C568A9" w:rsidRPr="00A83492" w:rsidRDefault="00C568A9" w:rsidP="00A83492"/>
    <w:sectPr w:rsidR="00C568A9" w:rsidRPr="00A83492"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8673B"/>
    <w:multiLevelType w:val="multilevel"/>
    <w:tmpl w:val="1B34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A2244D"/>
    <w:multiLevelType w:val="multilevel"/>
    <w:tmpl w:val="BE4E5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B2713"/>
    <w:multiLevelType w:val="multilevel"/>
    <w:tmpl w:val="74764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DE02DC"/>
    <w:multiLevelType w:val="multilevel"/>
    <w:tmpl w:val="D112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392094"/>
    <w:multiLevelType w:val="multilevel"/>
    <w:tmpl w:val="1504A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0D157A"/>
    <w:multiLevelType w:val="multilevel"/>
    <w:tmpl w:val="26E6B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6379A2"/>
    <w:multiLevelType w:val="multilevel"/>
    <w:tmpl w:val="18361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923"/>
    <w:rsid w:val="001A6618"/>
    <w:rsid w:val="00367308"/>
    <w:rsid w:val="006D3C68"/>
    <w:rsid w:val="00821C9F"/>
    <w:rsid w:val="00935D4A"/>
    <w:rsid w:val="00A63953"/>
    <w:rsid w:val="00A83492"/>
    <w:rsid w:val="00C568A9"/>
    <w:rsid w:val="00FA49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pPr>
      <w:spacing w:after="200" w:line="276" w:lineRule="auto"/>
    </w:pPr>
    <w:rPr>
      <w:lang w:eastAsia="en-US"/>
    </w:rPr>
  </w:style>
  <w:style w:type="paragraph" w:styleId="Heading1">
    <w:name w:val="heading 1"/>
    <w:basedOn w:val="Normal"/>
    <w:next w:val="Normal"/>
    <w:link w:val="Heading1Char"/>
    <w:uiPriority w:val="99"/>
    <w:qFormat/>
    <w:rsid w:val="00367308"/>
    <w:pPr>
      <w:keepNext/>
      <w:keepLines/>
      <w:spacing w:before="480" w:after="0"/>
      <w:outlineLvl w:val="0"/>
    </w:pPr>
    <w:rPr>
      <w:rFonts w:ascii="Cambria" w:eastAsia="SimSun" w:hAnsi="Cambria"/>
      <w:b/>
      <w:bCs/>
      <w:color w:val="365F91"/>
      <w:sz w:val="28"/>
      <w:szCs w:val="28"/>
    </w:rPr>
  </w:style>
  <w:style w:type="paragraph" w:styleId="Heading3">
    <w:name w:val="heading 3"/>
    <w:basedOn w:val="Normal"/>
    <w:link w:val="Heading3Char"/>
    <w:uiPriority w:val="99"/>
    <w:qFormat/>
    <w:rsid w:val="00FA492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7308"/>
    <w:rPr>
      <w:rFonts w:ascii="Cambria" w:eastAsia="SimSun" w:hAnsi="Cambria" w:cs="Times New Roman"/>
      <w:b/>
      <w:bCs/>
      <w:color w:val="365F91"/>
      <w:sz w:val="28"/>
      <w:szCs w:val="28"/>
    </w:rPr>
  </w:style>
  <w:style w:type="character" w:customStyle="1" w:styleId="Heading3Char">
    <w:name w:val="Heading 3 Char"/>
    <w:basedOn w:val="DefaultParagraphFont"/>
    <w:link w:val="Heading3"/>
    <w:uiPriority w:val="99"/>
    <w:locked/>
    <w:rsid w:val="00FA4923"/>
    <w:rPr>
      <w:rFonts w:ascii="Times New Roman" w:hAnsi="Times New Roman" w:cs="Times New Roman"/>
      <w:b/>
      <w:bCs/>
      <w:sz w:val="27"/>
      <w:szCs w:val="27"/>
      <w:lang w:eastAsia="ru-RU"/>
    </w:rPr>
  </w:style>
  <w:style w:type="paragraph" w:customStyle="1" w:styleId="book">
    <w:name w:val="book"/>
    <w:basedOn w:val="Normal"/>
    <w:uiPriority w:val="99"/>
    <w:rsid w:val="00FA4923"/>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FA4923"/>
    <w:rPr>
      <w:rFonts w:cs="Times New Roman"/>
      <w:color w:val="0000FF"/>
      <w:u w:val="single"/>
    </w:rPr>
  </w:style>
  <w:style w:type="paragraph" w:styleId="NormalWeb">
    <w:name w:val="Normal (Web)"/>
    <w:basedOn w:val="Normal"/>
    <w:uiPriority w:val="99"/>
    <w:semiHidden/>
    <w:rsid w:val="00367308"/>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367308"/>
    <w:rPr>
      <w:rFonts w:cs="Times New Roman"/>
      <w:i/>
      <w:iCs/>
    </w:rPr>
  </w:style>
  <w:style w:type="character" w:styleId="FollowedHyperlink">
    <w:name w:val="FollowedHyperlink"/>
    <w:basedOn w:val="DefaultParagraphFont"/>
    <w:uiPriority w:val="99"/>
    <w:semiHidden/>
    <w:rsid w:val="00367308"/>
    <w:rPr>
      <w:rFonts w:cs="Times New Roman"/>
      <w:color w:val="800080"/>
      <w:u w:val="single"/>
    </w:rPr>
  </w:style>
  <w:style w:type="character" w:styleId="Strong">
    <w:name w:val="Strong"/>
    <w:basedOn w:val="DefaultParagraphFont"/>
    <w:uiPriority w:val="99"/>
    <w:qFormat/>
    <w:locked/>
    <w:rsid w:val="00A83492"/>
    <w:rPr>
      <w:rFonts w:cs="Times New Roman"/>
      <w:b/>
      <w:bCs/>
    </w:rPr>
  </w:style>
</w:styles>
</file>

<file path=word/webSettings.xml><?xml version="1.0" encoding="utf-8"?>
<w:webSettings xmlns:r="http://schemas.openxmlformats.org/officeDocument/2006/relationships" xmlns:w="http://schemas.openxmlformats.org/wordprocessingml/2006/main">
  <w:divs>
    <w:div w:id="84034077">
      <w:marLeft w:val="0"/>
      <w:marRight w:val="0"/>
      <w:marTop w:val="0"/>
      <w:marBottom w:val="0"/>
      <w:divBdr>
        <w:top w:val="none" w:sz="0" w:space="0" w:color="auto"/>
        <w:left w:val="none" w:sz="0" w:space="0" w:color="auto"/>
        <w:bottom w:val="none" w:sz="0" w:space="0" w:color="auto"/>
        <w:right w:val="none" w:sz="0" w:space="0" w:color="auto"/>
      </w:divBdr>
    </w:div>
    <w:div w:id="84034078">
      <w:marLeft w:val="0"/>
      <w:marRight w:val="0"/>
      <w:marTop w:val="0"/>
      <w:marBottom w:val="0"/>
      <w:divBdr>
        <w:top w:val="none" w:sz="0" w:space="0" w:color="auto"/>
        <w:left w:val="none" w:sz="0" w:space="0" w:color="auto"/>
        <w:bottom w:val="none" w:sz="0" w:space="0" w:color="auto"/>
        <w:right w:val="none" w:sz="0" w:space="0" w:color="auto"/>
      </w:divBdr>
    </w:div>
    <w:div w:id="84034081">
      <w:marLeft w:val="0"/>
      <w:marRight w:val="0"/>
      <w:marTop w:val="0"/>
      <w:marBottom w:val="0"/>
      <w:divBdr>
        <w:top w:val="none" w:sz="0" w:space="0" w:color="auto"/>
        <w:left w:val="none" w:sz="0" w:space="0" w:color="auto"/>
        <w:bottom w:val="none" w:sz="0" w:space="0" w:color="auto"/>
        <w:right w:val="none" w:sz="0" w:space="0" w:color="auto"/>
      </w:divBdr>
      <w:divsChild>
        <w:div w:id="84034080">
          <w:marLeft w:val="720"/>
          <w:marRight w:val="720"/>
          <w:marTop w:val="100"/>
          <w:marBottom w:val="100"/>
          <w:divBdr>
            <w:top w:val="none" w:sz="0" w:space="0" w:color="auto"/>
            <w:left w:val="none" w:sz="0" w:space="0" w:color="auto"/>
            <w:bottom w:val="none" w:sz="0" w:space="0" w:color="auto"/>
            <w:right w:val="none" w:sz="0" w:space="0" w:color="auto"/>
          </w:divBdr>
        </w:div>
      </w:divsChild>
    </w:div>
    <w:div w:id="84034083">
      <w:marLeft w:val="0"/>
      <w:marRight w:val="0"/>
      <w:marTop w:val="0"/>
      <w:marBottom w:val="0"/>
      <w:divBdr>
        <w:top w:val="none" w:sz="0" w:space="0" w:color="auto"/>
        <w:left w:val="none" w:sz="0" w:space="0" w:color="auto"/>
        <w:bottom w:val="none" w:sz="0" w:space="0" w:color="auto"/>
        <w:right w:val="none" w:sz="0" w:space="0" w:color="auto"/>
      </w:divBdr>
    </w:div>
    <w:div w:id="84034087">
      <w:marLeft w:val="0"/>
      <w:marRight w:val="0"/>
      <w:marTop w:val="0"/>
      <w:marBottom w:val="0"/>
      <w:divBdr>
        <w:top w:val="none" w:sz="0" w:space="0" w:color="auto"/>
        <w:left w:val="none" w:sz="0" w:space="0" w:color="auto"/>
        <w:bottom w:val="none" w:sz="0" w:space="0" w:color="auto"/>
        <w:right w:val="none" w:sz="0" w:space="0" w:color="auto"/>
      </w:divBdr>
      <w:divsChild>
        <w:div w:id="84034082">
          <w:marLeft w:val="720"/>
          <w:marRight w:val="720"/>
          <w:marTop w:val="100"/>
          <w:marBottom w:val="100"/>
          <w:divBdr>
            <w:top w:val="none" w:sz="0" w:space="0" w:color="auto"/>
            <w:left w:val="none" w:sz="0" w:space="0" w:color="auto"/>
            <w:bottom w:val="none" w:sz="0" w:space="0" w:color="auto"/>
            <w:right w:val="none" w:sz="0" w:space="0" w:color="auto"/>
          </w:divBdr>
        </w:div>
        <w:div w:id="84034086">
          <w:marLeft w:val="720"/>
          <w:marRight w:val="720"/>
          <w:marTop w:val="100"/>
          <w:marBottom w:val="100"/>
          <w:divBdr>
            <w:top w:val="none" w:sz="0" w:space="0" w:color="auto"/>
            <w:left w:val="none" w:sz="0" w:space="0" w:color="auto"/>
            <w:bottom w:val="none" w:sz="0" w:space="0" w:color="auto"/>
            <w:right w:val="none" w:sz="0" w:space="0" w:color="auto"/>
          </w:divBdr>
        </w:div>
        <w:div w:id="84034090">
          <w:marLeft w:val="0"/>
          <w:marRight w:val="0"/>
          <w:marTop w:val="0"/>
          <w:marBottom w:val="0"/>
          <w:divBdr>
            <w:top w:val="none" w:sz="0" w:space="0" w:color="auto"/>
            <w:left w:val="none" w:sz="0" w:space="0" w:color="auto"/>
            <w:bottom w:val="none" w:sz="0" w:space="0" w:color="auto"/>
            <w:right w:val="none" w:sz="0" w:space="0" w:color="auto"/>
          </w:divBdr>
          <w:divsChild>
            <w:div w:id="84034088">
              <w:marLeft w:val="0"/>
              <w:marRight w:val="0"/>
              <w:marTop w:val="0"/>
              <w:marBottom w:val="0"/>
              <w:divBdr>
                <w:top w:val="none" w:sz="0" w:space="0" w:color="auto"/>
                <w:left w:val="none" w:sz="0" w:space="0" w:color="auto"/>
                <w:bottom w:val="none" w:sz="0" w:space="0" w:color="auto"/>
                <w:right w:val="none" w:sz="0" w:space="0" w:color="auto"/>
              </w:divBdr>
              <w:divsChild>
                <w:div w:id="84034076">
                  <w:marLeft w:val="0"/>
                  <w:marRight w:val="0"/>
                  <w:marTop w:val="0"/>
                  <w:marBottom w:val="0"/>
                  <w:divBdr>
                    <w:top w:val="none" w:sz="0" w:space="0" w:color="auto"/>
                    <w:left w:val="none" w:sz="0" w:space="0" w:color="auto"/>
                    <w:bottom w:val="none" w:sz="0" w:space="0" w:color="auto"/>
                    <w:right w:val="none" w:sz="0" w:space="0" w:color="auto"/>
                  </w:divBdr>
                </w:div>
                <w:div w:id="84034079">
                  <w:marLeft w:val="0"/>
                  <w:marRight w:val="0"/>
                  <w:marTop w:val="0"/>
                  <w:marBottom w:val="0"/>
                  <w:divBdr>
                    <w:top w:val="none" w:sz="0" w:space="0" w:color="auto"/>
                    <w:left w:val="none" w:sz="0" w:space="0" w:color="auto"/>
                    <w:bottom w:val="none" w:sz="0" w:space="0" w:color="auto"/>
                    <w:right w:val="none" w:sz="0" w:space="0" w:color="auto"/>
                  </w:divBdr>
                </w:div>
                <w:div w:id="84034084">
                  <w:marLeft w:val="0"/>
                  <w:marRight w:val="0"/>
                  <w:marTop w:val="0"/>
                  <w:marBottom w:val="0"/>
                  <w:divBdr>
                    <w:top w:val="none" w:sz="0" w:space="0" w:color="auto"/>
                    <w:left w:val="none" w:sz="0" w:space="0" w:color="auto"/>
                    <w:bottom w:val="none" w:sz="0" w:space="0" w:color="auto"/>
                    <w:right w:val="none" w:sz="0" w:space="0" w:color="auto"/>
                  </w:divBdr>
                </w:div>
                <w:div w:id="84034085">
                  <w:marLeft w:val="0"/>
                  <w:marRight w:val="0"/>
                  <w:marTop w:val="0"/>
                  <w:marBottom w:val="0"/>
                  <w:divBdr>
                    <w:top w:val="none" w:sz="0" w:space="0" w:color="auto"/>
                    <w:left w:val="none" w:sz="0" w:space="0" w:color="auto"/>
                    <w:bottom w:val="none" w:sz="0" w:space="0" w:color="auto"/>
                    <w:right w:val="none" w:sz="0" w:space="0" w:color="auto"/>
                  </w:divBdr>
                </w:div>
                <w:div w:id="8403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3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56</Pages>
  <Words>13730</Words>
  <Characters>-32766</Characters>
  <Application>Microsoft Office Outlook</Application>
  <DocSecurity>0</DocSecurity>
  <Lines>0</Lines>
  <Paragraphs>0</Paragraphs>
  <ScaleCrop>false</ScaleCrop>
  <Company>WWL Corp.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яна</cp:lastModifiedBy>
  <cp:revision>4</cp:revision>
  <dcterms:created xsi:type="dcterms:W3CDTF">2011-06-14T17:13:00Z</dcterms:created>
  <dcterms:modified xsi:type="dcterms:W3CDTF">2011-06-30T20:10:00Z</dcterms:modified>
</cp:coreProperties>
</file>